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ED1188" w14:paraId="11540B68" w14:textId="77777777" w:rsidTr="00CF77E6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11540B67" w14:textId="77777777" w:rsidR="00567A63" w:rsidRPr="00ED1188" w:rsidRDefault="00910C5B" w:rsidP="00CF77E6">
            <w:pPr>
              <w:pStyle w:val="PKOnaglowekdokumentu"/>
            </w:pPr>
            <w:bookmarkStart w:id="0" w:name="_GoBack"/>
            <w:bookmarkEnd w:id="0"/>
            <w:r w:rsidRPr="00ED1188">
              <w:t>CZĘŚĆ I. RACHUNKI BANKOWE</w:t>
            </w:r>
          </w:p>
        </w:tc>
      </w:tr>
    </w:tbl>
    <w:p w14:paraId="11540B69" w14:textId="77777777" w:rsidR="002D7B3D" w:rsidRPr="00E67734" w:rsidRDefault="00A474AF" w:rsidP="00093AC9">
      <w:pPr>
        <w:rPr>
          <w:sz w:val="13"/>
        </w:rPr>
      </w:pPr>
      <w:r w:rsidRPr="00CC1BF2">
        <w:br w:type="textWrapping" w:clear="all"/>
      </w:r>
    </w:p>
    <w:p w14:paraId="11540B6A" w14:textId="77777777" w:rsidR="002D7B3D" w:rsidRPr="00E67734" w:rsidRDefault="002D7B3D" w:rsidP="00E67734">
      <w:pPr>
        <w:tabs>
          <w:tab w:val="left" w:pos="5115"/>
        </w:tabs>
        <w:jc w:val="both"/>
        <w:rPr>
          <w:sz w:val="13"/>
        </w:rPr>
      </w:pPr>
    </w:p>
    <w:p w14:paraId="11540B6B" w14:textId="77777777" w:rsidR="002D7B3D" w:rsidRPr="00E67734" w:rsidRDefault="002D7B3D" w:rsidP="00E67734">
      <w:pPr>
        <w:tabs>
          <w:tab w:val="left" w:pos="5115"/>
        </w:tabs>
        <w:spacing w:after="60"/>
        <w:jc w:val="both"/>
        <w:rPr>
          <w:b/>
        </w:rPr>
      </w:pPr>
      <w:r w:rsidRPr="00E67734">
        <w:rPr>
          <w:b/>
        </w:rPr>
        <w:t>DZIAŁ III. RACHUNKI OSZCZĘDNOŚCIOWE</w:t>
      </w:r>
    </w:p>
    <w:tbl>
      <w:tblPr>
        <w:tblW w:w="5001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285"/>
        <w:gridCol w:w="285"/>
        <w:gridCol w:w="286"/>
        <w:gridCol w:w="285"/>
        <w:gridCol w:w="6788"/>
        <w:gridCol w:w="1697"/>
        <w:gridCol w:w="1698"/>
        <w:gridCol w:w="1698"/>
        <w:gridCol w:w="1698"/>
      </w:tblGrid>
      <w:tr w:rsidR="002D7B3D" w:rsidRPr="00ED1188" w14:paraId="11540B76" w14:textId="77777777" w:rsidTr="00661B4B">
        <w:trPr>
          <w:trHeight w:val="667"/>
        </w:trPr>
        <w:tc>
          <w:tcPr>
            <w:tcW w:w="4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6C" w14:textId="77777777" w:rsidR="002D7B3D" w:rsidRPr="00ED1188" w:rsidRDefault="002D7B3D" w:rsidP="006930A9">
            <w:pPr>
              <w:jc w:val="center"/>
              <w:rPr>
                <w:rFonts w:cs="Arial"/>
                <w:b/>
                <w:bCs/>
                <w:szCs w:val="16"/>
              </w:rPr>
            </w:pPr>
            <w:r w:rsidRPr="00ED1188">
              <w:rPr>
                <w:rFonts w:cs="Arial"/>
                <w:b/>
                <w:bCs/>
                <w:szCs w:val="16"/>
              </w:rPr>
              <w:t> </w:t>
            </w:r>
          </w:p>
        </w:tc>
        <w:tc>
          <w:tcPr>
            <w:tcW w:w="7942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40B6D" w14:textId="77777777" w:rsidR="002D7B3D" w:rsidRPr="003935F1" w:rsidRDefault="002D7B3D" w:rsidP="00661B4B">
            <w:pPr>
              <w:rPr>
                <w:rFonts w:cs="Arial"/>
                <w:b/>
                <w:bCs/>
                <w:szCs w:val="16"/>
              </w:rPr>
            </w:pPr>
            <w:r w:rsidRPr="003935F1">
              <w:rPr>
                <w:rFonts w:cs="Arial"/>
                <w:b/>
                <w:bCs/>
                <w:szCs w:val="16"/>
              </w:rPr>
              <w:t> </w:t>
            </w:r>
          </w:p>
          <w:p w14:paraId="11540B6E" w14:textId="69C77F0B" w:rsidR="002D7B3D" w:rsidRPr="003935F1" w:rsidRDefault="00690F9E" w:rsidP="00661B4B">
            <w:pPr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 xml:space="preserve">Tytuł </w:t>
            </w:r>
            <w:r w:rsidRPr="00CD3512">
              <w:rPr>
                <w:rFonts w:cs="Arial"/>
                <w:b/>
                <w:szCs w:val="16"/>
              </w:rPr>
              <w:t>prowizji</w:t>
            </w:r>
            <w:r>
              <w:rPr>
                <w:rFonts w:cs="Arial"/>
                <w:b/>
                <w:szCs w:val="16"/>
              </w:rPr>
              <w:t>/opłaty</w:t>
            </w:r>
          </w:p>
        </w:tc>
        <w:tc>
          <w:tcPr>
            <w:tcW w:w="170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40B6F" w14:textId="77777777" w:rsidR="002D7B3D" w:rsidRPr="00E67734" w:rsidRDefault="002D7B3D" w:rsidP="00661B4B">
            <w:pPr>
              <w:rPr>
                <w:b/>
              </w:rPr>
            </w:pPr>
            <w:r w:rsidRPr="00E67734">
              <w:rPr>
                <w:b/>
              </w:rPr>
              <w:t>Rachunek</w:t>
            </w:r>
          </w:p>
          <w:p w14:paraId="11540B70" w14:textId="77777777" w:rsidR="002D7B3D" w:rsidRPr="00E67734" w:rsidRDefault="002D7B3D" w:rsidP="00661B4B">
            <w:pPr>
              <w:rPr>
                <w:b/>
              </w:rPr>
            </w:pPr>
            <w:r w:rsidRPr="00E67734">
              <w:rPr>
                <w:b/>
              </w:rPr>
              <w:t>Oszczędnościowy</w:t>
            </w:r>
          </w:p>
          <w:p w14:paraId="11540B71" w14:textId="77777777" w:rsidR="002D7B3D" w:rsidRPr="00E67734" w:rsidRDefault="002D7B3D" w:rsidP="00661B4B">
            <w:pPr>
              <w:rPr>
                <w:b/>
              </w:rPr>
            </w:pPr>
            <w:r w:rsidRPr="00E67734">
              <w:rPr>
                <w:b/>
              </w:rPr>
              <w:t xml:space="preserve">prowadzony </w:t>
            </w:r>
          </w:p>
          <w:p w14:paraId="11540B72" w14:textId="77777777" w:rsidR="002D7B3D" w:rsidRPr="00E67734" w:rsidRDefault="002D7B3D" w:rsidP="00661B4B">
            <w:pPr>
              <w:rPr>
                <w:b/>
              </w:rPr>
            </w:pPr>
            <w:r w:rsidRPr="00E67734">
              <w:rPr>
                <w:b/>
              </w:rPr>
              <w:t>w złotych</w:t>
            </w:r>
          </w:p>
        </w:tc>
        <w:tc>
          <w:tcPr>
            <w:tcW w:w="17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40B73" w14:textId="77777777" w:rsidR="002D7B3D" w:rsidRPr="00E67734" w:rsidRDefault="002D7B3D" w:rsidP="00661B4B">
            <w:pPr>
              <w:rPr>
                <w:b/>
              </w:rPr>
            </w:pPr>
            <w:r w:rsidRPr="00E67734">
              <w:rPr>
                <w:b/>
              </w:rPr>
              <w:t>Rachunek</w:t>
            </w:r>
            <w:r w:rsidRPr="00E67734">
              <w:rPr>
                <w:b/>
              </w:rPr>
              <w:br/>
              <w:t>Oszczędnościowy</w:t>
            </w:r>
            <w:r w:rsidRPr="00E67734">
              <w:rPr>
                <w:b/>
              </w:rPr>
              <w:br/>
              <w:t xml:space="preserve">prowadzony </w:t>
            </w:r>
            <w:r w:rsidRPr="00E67734">
              <w:rPr>
                <w:b/>
              </w:rPr>
              <w:br/>
              <w:t>w walutach wymienialnych</w:t>
            </w:r>
          </w:p>
        </w:tc>
        <w:tc>
          <w:tcPr>
            <w:tcW w:w="17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40B74" w14:textId="77777777" w:rsidR="002D7B3D" w:rsidRPr="00E67734" w:rsidRDefault="002D7B3D" w:rsidP="00661B4B">
            <w:pPr>
              <w:rPr>
                <w:b/>
              </w:rPr>
            </w:pPr>
            <w:r w:rsidRPr="00E67734">
              <w:rPr>
                <w:b/>
              </w:rPr>
              <w:t>Rachunek</w:t>
            </w:r>
            <w:r w:rsidRPr="00E67734">
              <w:rPr>
                <w:b/>
              </w:rPr>
              <w:br/>
              <w:t>Oszczędnościowy</w:t>
            </w:r>
            <w:r w:rsidRPr="00E67734">
              <w:rPr>
                <w:b/>
              </w:rPr>
              <w:br/>
              <w:t>Plus</w:t>
            </w:r>
          </w:p>
        </w:tc>
        <w:tc>
          <w:tcPr>
            <w:tcW w:w="17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40B75" w14:textId="77777777" w:rsidR="002D7B3D" w:rsidRPr="00E67734" w:rsidRDefault="002D7B3D" w:rsidP="00661B4B">
            <w:pPr>
              <w:rPr>
                <w:b/>
              </w:rPr>
            </w:pPr>
            <w:r w:rsidRPr="00E67734">
              <w:rPr>
                <w:b/>
              </w:rPr>
              <w:t>Pierwsze Konto Oszczędnościowe</w:t>
            </w:r>
          </w:p>
        </w:tc>
      </w:tr>
      <w:tr w:rsidR="002D7B3D" w:rsidRPr="00ED1188" w14:paraId="11540B7D" w14:textId="77777777" w:rsidTr="00E67734">
        <w:trPr>
          <w:trHeight w:val="1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1540B77" w14:textId="77777777" w:rsidR="002D7B3D" w:rsidRPr="00ED1188" w:rsidRDefault="002D7B3D" w:rsidP="006930A9">
            <w:pPr>
              <w:jc w:val="center"/>
              <w:rPr>
                <w:rFonts w:cs="Arial"/>
                <w:szCs w:val="16"/>
              </w:rPr>
            </w:pPr>
            <w:r w:rsidRPr="00ED1188">
              <w:rPr>
                <w:rFonts w:cs="Arial"/>
                <w:szCs w:val="16"/>
              </w:rPr>
              <w:t>1</w:t>
            </w:r>
          </w:p>
        </w:tc>
        <w:tc>
          <w:tcPr>
            <w:tcW w:w="7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78" w14:textId="77777777" w:rsidR="002D7B3D" w:rsidRPr="00ED1188" w:rsidRDefault="002D7B3D" w:rsidP="006930A9">
            <w:pPr>
              <w:jc w:val="center"/>
              <w:rPr>
                <w:rFonts w:cs="Arial"/>
                <w:szCs w:val="16"/>
              </w:rPr>
            </w:pPr>
            <w:r w:rsidRPr="00ED1188">
              <w:rPr>
                <w:rFonts w:cs="Arial"/>
                <w:szCs w:val="16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B79" w14:textId="77777777" w:rsidR="002D7B3D" w:rsidRPr="00ED1188" w:rsidRDefault="002D7B3D" w:rsidP="006930A9">
            <w:pPr>
              <w:jc w:val="center"/>
              <w:rPr>
                <w:rFonts w:cs="Arial"/>
                <w:szCs w:val="16"/>
              </w:rPr>
            </w:pPr>
            <w:r w:rsidRPr="00ED1188">
              <w:rPr>
                <w:rFonts w:cs="Arial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B7A" w14:textId="77777777" w:rsidR="002D7B3D" w:rsidRPr="00ED1188" w:rsidRDefault="002D7B3D" w:rsidP="006930A9">
            <w:pPr>
              <w:jc w:val="center"/>
              <w:rPr>
                <w:rFonts w:cs="Arial"/>
                <w:szCs w:val="16"/>
              </w:rPr>
            </w:pPr>
            <w:r w:rsidRPr="00ED1188">
              <w:rPr>
                <w:rFonts w:cs="Arial"/>
                <w:szCs w:val="1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B7B" w14:textId="77777777" w:rsidR="002D7B3D" w:rsidRPr="00ED1188" w:rsidRDefault="002D7B3D" w:rsidP="006930A9">
            <w:pPr>
              <w:jc w:val="center"/>
              <w:rPr>
                <w:rFonts w:cs="Arial"/>
                <w:szCs w:val="16"/>
              </w:rPr>
            </w:pPr>
            <w:r w:rsidRPr="00ED1188">
              <w:rPr>
                <w:rFonts w:cs="Arial"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B7C" w14:textId="77777777" w:rsidR="002D7B3D" w:rsidRPr="00ED1188" w:rsidRDefault="002D7B3D" w:rsidP="006930A9">
            <w:pPr>
              <w:jc w:val="center"/>
              <w:rPr>
                <w:rFonts w:cs="Arial"/>
                <w:szCs w:val="16"/>
              </w:rPr>
            </w:pPr>
            <w:r w:rsidRPr="00ED1188">
              <w:rPr>
                <w:rFonts w:cs="Arial"/>
                <w:szCs w:val="16"/>
              </w:rPr>
              <w:t>6</w:t>
            </w:r>
          </w:p>
        </w:tc>
      </w:tr>
      <w:tr w:rsidR="002D7B3D" w:rsidRPr="00ED1188" w14:paraId="11540B84" w14:textId="77777777" w:rsidTr="00E67734">
        <w:trPr>
          <w:trHeight w:val="2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7E" w14:textId="77777777" w:rsidR="002D7B3D" w:rsidRPr="00ED1188" w:rsidRDefault="002D7B3D" w:rsidP="006930A9">
            <w:pPr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 xml:space="preserve">  </w:t>
            </w:r>
          </w:p>
        </w:tc>
        <w:tc>
          <w:tcPr>
            <w:tcW w:w="7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7F" w14:textId="77777777" w:rsidR="002D7B3D" w:rsidRPr="00ED1188" w:rsidRDefault="002D7B3D" w:rsidP="00661B4B">
            <w:pPr>
              <w:spacing w:before="10"/>
              <w:rPr>
                <w:rFonts w:cs="Arial"/>
                <w:b/>
                <w:bCs/>
                <w:szCs w:val="16"/>
              </w:rPr>
            </w:pPr>
            <w:r w:rsidRPr="00ED1188">
              <w:rPr>
                <w:rFonts w:cs="Arial"/>
                <w:b/>
                <w:bCs/>
                <w:szCs w:val="16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B80" w14:textId="77777777" w:rsidR="002D7B3D" w:rsidRPr="00ED1188" w:rsidRDefault="002D7B3D" w:rsidP="00661B4B">
            <w:pPr>
              <w:spacing w:before="10"/>
              <w:jc w:val="center"/>
              <w:rPr>
                <w:rFonts w:cs="Arial"/>
                <w:bCs/>
                <w:szCs w:val="16"/>
              </w:rPr>
            </w:pPr>
            <w:r w:rsidRPr="00ED1188">
              <w:rPr>
                <w:rFonts w:cs="Arial"/>
                <w:bCs/>
                <w:szCs w:val="16"/>
              </w:rPr>
              <w:t>w złotych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B81" w14:textId="77777777" w:rsidR="002D7B3D" w:rsidRPr="00E67734" w:rsidRDefault="002D7B3D" w:rsidP="00661B4B">
            <w:pPr>
              <w:spacing w:before="10"/>
              <w:jc w:val="center"/>
            </w:pPr>
            <w:r w:rsidRPr="00E67734">
              <w:t>w złotych</w:t>
            </w:r>
            <w:r w:rsidRPr="00E67734">
              <w:rPr>
                <w:vertAlign w:val="superscript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B82" w14:textId="77777777" w:rsidR="002D7B3D" w:rsidRPr="00E67734" w:rsidRDefault="002D7B3D" w:rsidP="00661B4B">
            <w:pPr>
              <w:spacing w:before="10"/>
              <w:jc w:val="center"/>
            </w:pPr>
            <w:r w:rsidRPr="00E67734">
              <w:t>w złotych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B83" w14:textId="77777777" w:rsidR="002D7B3D" w:rsidRPr="00E67734" w:rsidRDefault="002D7B3D" w:rsidP="00661B4B">
            <w:pPr>
              <w:spacing w:before="10"/>
              <w:jc w:val="center"/>
            </w:pPr>
            <w:r w:rsidRPr="00E67734">
              <w:t>w złotych</w:t>
            </w:r>
          </w:p>
        </w:tc>
      </w:tr>
      <w:tr w:rsidR="002D7B3D" w:rsidRPr="00ED1188" w14:paraId="11540B87" w14:textId="77777777" w:rsidTr="00E67734">
        <w:trPr>
          <w:trHeight w:val="28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85" w14:textId="77777777" w:rsidR="002D7B3D" w:rsidRPr="00ED1188" w:rsidRDefault="002D7B3D" w:rsidP="006930A9">
            <w:pPr>
              <w:rPr>
                <w:rFonts w:cs="Arial"/>
                <w:b/>
                <w:bCs/>
                <w:szCs w:val="16"/>
              </w:rPr>
            </w:pPr>
            <w:r w:rsidRPr="00ED1188">
              <w:rPr>
                <w:rFonts w:cs="Arial"/>
                <w:b/>
                <w:bCs/>
                <w:szCs w:val="16"/>
              </w:rPr>
              <w:t>I.</w:t>
            </w:r>
          </w:p>
        </w:tc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86" w14:textId="77777777" w:rsidR="002D7B3D" w:rsidRPr="00ED1188" w:rsidRDefault="002D7B3D" w:rsidP="006930A9">
            <w:pPr>
              <w:rPr>
                <w:rFonts w:cs="Arial"/>
                <w:b/>
                <w:bCs/>
                <w:szCs w:val="16"/>
              </w:rPr>
            </w:pPr>
            <w:r w:rsidRPr="00ED1188">
              <w:rPr>
                <w:rFonts w:cs="Arial"/>
                <w:b/>
                <w:bCs/>
                <w:szCs w:val="16"/>
              </w:rPr>
              <w:t>RACHUNKI OSZCZĘDNOŚCIOW</w:t>
            </w:r>
            <w:r>
              <w:rPr>
                <w:rFonts w:cs="Arial"/>
                <w:b/>
                <w:bCs/>
                <w:szCs w:val="16"/>
              </w:rPr>
              <w:t>E</w:t>
            </w:r>
          </w:p>
        </w:tc>
      </w:tr>
      <w:tr w:rsidR="002D7B3D" w:rsidRPr="00ED1188" w14:paraId="11540B8F" w14:textId="77777777" w:rsidTr="00CD3512">
        <w:trPr>
          <w:trHeight w:val="134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88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89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  <w:r w:rsidRPr="00ED1188">
              <w:rPr>
                <w:rFonts w:cs="Arial"/>
                <w:szCs w:val="16"/>
              </w:rPr>
              <w:t>1.</w:t>
            </w:r>
          </w:p>
        </w:tc>
        <w:tc>
          <w:tcPr>
            <w:tcW w:w="7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8A" w14:textId="6BF7F0EB" w:rsidR="002D7B3D" w:rsidRPr="00E67734" w:rsidRDefault="002D7B3D" w:rsidP="00CD3512">
            <w:pPr>
              <w:spacing w:before="10"/>
            </w:pPr>
            <w:r w:rsidRPr="00E67734">
              <w:t xml:space="preserve">Prowadzenie rachunku - miesięcznie </w:t>
            </w:r>
            <w:r w:rsidR="00414FEA" w:rsidRPr="00CD3512">
              <w:rPr>
                <w:color w:val="auto"/>
                <w:vertAlign w:val="superscript"/>
              </w:rPr>
              <w:t>2)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0B8B" w14:textId="77777777" w:rsidR="002D7B3D" w:rsidRPr="00E67734" w:rsidRDefault="002D7B3D" w:rsidP="00661B4B">
            <w:pPr>
              <w:spacing w:before="10"/>
              <w:jc w:val="right"/>
            </w:pPr>
            <w:r w:rsidRPr="00E67734">
              <w:t>1,00</w:t>
            </w:r>
            <w:r w:rsidRPr="00E67734">
              <w:rPr>
                <w:vertAlign w:val="superscript"/>
              </w:rPr>
              <w:t xml:space="preserve"> </w:t>
            </w:r>
            <w:r w:rsidR="00414FEA" w:rsidRPr="00E67734">
              <w:rPr>
                <w:vertAlign w:val="superscript"/>
              </w:rPr>
              <w:t>3</w:t>
            </w:r>
            <w:r w:rsidRPr="00E67734">
              <w:rPr>
                <w:vertAlign w:val="superscript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8C" w14:textId="4E357CF5" w:rsidR="002D7B3D" w:rsidRPr="00E67734" w:rsidRDefault="002D7B3D" w:rsidP="00661B4B">
            <w:pPr>
              <w:spacing w:before="10"/>
              <w:jc w:val="right"/>
            </w:pPr>
            <w:r w:rsidRPr="00E67734">
              <w:t>1,00</w:t>
            </w:r>
            <w:r w:rsidRPr="00E67734">
              <w:rPr>
                <w:vertAlign w:val="superscript"/>
              </w:rPr>
              <w:t xml:space="preserve"> </w:t>
            </w:r>
            <w:r w:rsidR="00414FEA" w:rsidRPr="00E67734">
              <w:rPr>
                <w:vertAlign w:val="superscript"/>
              </w:rPr>
              <w:t>3</w:t>
            </w:r>
            <w:r w:rsidRPr="00E67734">
              <w:rPr>
                <w:vertAlign w:val="superscript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8D" w14:textId="03A9A428" w:rsidR="002D7B3D" w:rsidRPr="00E67734" w:rsidRDefault="002D7B3D" w:rsidP="00661B4B">
            <w:pPr>
              <w:spacing w:before="10"/>
              <w:jc w:val="right"/>
            </w:pPr>
            <w:r w:rsidRPr="00E67734">
              <w:t xml:space="preserve">1,00 </w:t>
            </w:r>
            <w:r w:rsidR="00414FEA" w:rsidRPr="00E67734">
              <w:rPr>
                <w:vertAlign w:val="superscript"/>
              </w:rPr>
              <w:t>3</w:t>
            </w:r>
            <w:r w:rsidRPr="00E67734">
              <w:rPr>
                <w:vertAlign w:val="superscript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8E" w14:textId="77777777" w:rsidR="002D7B3D" w:rsidRPr="00E67734" w:rsidRDefault="002D7B3D" w:rsidP="00661B4B">
            <w:pPr>
              <w:spacing w:before="10"/>
              <w:jc w:val="right"/>
            </w:pPr>
            <w:r w:rsidRPr="00E67734">
              <w:t>0,00</w:t>
            </w:r>
          </w:p>
        </w:tc>
      </w:tr>
      <w:tr w:rsidR="002D7B3D" w:rsidRPr="00ED1188" w14:paraId="11540B93" w14:textId="77777777" w:rsidTr="00E67734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90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91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  <w:r w:rsidRPr="00ED1188">
              <w:rPr>
                <w:rFonts w:cs="Arial"/>
                <w:szCs w:val="16"/>
              </w:rPr>
              <w:t>2.</w:t>
            </w:r>
          </w:p>
        </w:tc>
        <w:tc>
          <w:tcPr>
            <w:tcW w:w="144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92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  <w:r w:rsidRPr="00E67734">
              <w:t>Przelew/przelew predefiniowany</w:t>
            </w:r>
            <w:r w:rsidRPr="00E67734">
              <w:rPr>
                <w:b/>
                <w:i/>
              </w:rPr>
              <w:t xml:space="preserve">  </w:t>
            </w:r>
            <w:r w:rsidRPr="00E67734">
              <w:t>- realizacja dyspozycji przekazania środków:</w:t>
            </w:r>
            <w:r w:rsidRPr="00ED1188">
              <w:rPr>
                <w:rFonts w:cs="Arial"/>
                <w:szCs w:val="16"/>
              </w:rPr>
              <w:t xml:space="preserve"> </w:t>
            </w:r>
          </w:p>
        </w:tc>
      </w:tr>
      <w:tr w:rsidR="002D7B3D" w:rsidRPr="00ED1188" w14:paraId="11540B98" w14:textId="77777777" w:rsidTr="00E67734">
        <w:trPr>
          <w:trHeight w:val="129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94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95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96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  <w:r w:rsidRPr="00ED1188">
              <w:rPr>
                <w:rFonts w:cs="Arial"/>
                <w:szCs w:val="16"/>
              </w:rPr>
              <w:t>1)</w:t>
            </w:r>
          </w:p>
        </w:tc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97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  <w:r w:rsidRPr="00E67734">
              <w:t>na rachunki prowadzone w PKO Banku Polskim SA:</w:t>
            </w:r>
          </w:p>
        </w:tc>
      </w:tr>
      <w:tr w:rsidR="002D7B3D" w:rsidRPr="00ED1188" w14:paraId="11540BA2" w14:textId="77777777" w:rsidTr="00E67734">
        <w:trPr>
          <w:trHeight w:val="17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99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9A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9B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40B9C" w14:textId="77777777" w:rsidR="002D7B3D" w:rsidRPr="00ED1188" w:rsidRDefault="002D7B3D" w:rsidP="00661B4B">
            <w:pPr>
              <w:spacing w:before="10"/>
              <w:rPr>
                <w:rFonts w:cs="Arial"/>
                <w:szCs w:val="16"/>
              </w:rPr>
            </w:pPr>
            <w:r w:rsidRPr="00ED1188">
              <w:rPr>
                <w:rFonts w:cs="Arial"/>
                <w:szCs w:val="16"/>
              </w:rPr>
              <w:t>a)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9D" w14:textId="77777777" w:rsidR="002D7B3D" w:rsidRPr="00E67734" w:rsidRDefault="002D7B3D" w:rsidP="00661B4B">
            <w:pPr>
              <w:spacing w:before="10"/>
            </w:pPr>
            <w:r w:rsidRPr="00E67734">
              <w:t>w oddziale PKO Banku Polskiego SA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9E" w14:textId="31BBBC6C" w:rsidR="002D7B3D" w:rsidRPr="00E67734" w:rsidRDefault="002D7B3D" w:rsidP="00661B4B">
            <w:pPr>
              <w:spacing w:before="10"/>
              <w:jc w:val="right"/>
            </w:pPr>
            <w:r w:rsidRPr="00E67734">
              <w:t xml:space="preserve">0,00 </w:t>
            </w:r>
            <w:r w:rsidR="00414FEA" w:rsidRPr="00E67734">
              <w:rPr>
                <w:vertAlign w:val="superscript"/>
              </w:rPr>
              <w:t>4</w:t>
            </w:r>
            <w:r w:rsidRPr="00E67734">
              <w:rPr>
                <w:vertAlign w:val="superscript"/>
              </w:rPr>
              <w:t>)</w:t>
            </w:r>
            <w:r w:rsidRPr="00E67734">
              <w:t>/9,99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9F" w14:textId="6BEC1E84" w:rsidR="002D7B3D" w:rsidRPr="00E67734" w:rsidRDefault="002D7B3D" w:rsidP="00661B4B">
            <w:pPr>
              <w:spacing w:before="10"/>
              <w:jc w:val="right"/>
            </w:pPr>
            <w:r w:rsidRPr="00E67734">
              <w:t xml:space="preserve">0,00 </w:t>
            </w:r>
            <w:r w:rsidR="00414FEA" w:rsidRPr="00E67734">
              <w:rPr>
                <w:vertAlign w:val="superscript"/>
              </w:rPr>
              <w:t>4</w:t>
            </w:r>
            <w:r w:rsidRPr="00E67734">
              <w:rPr>
                <w:vertAlign w:val="superscript"/>
              </w:rPr>
              <w:t>)</w:t>
            </w:r>
            <w:r w:rsidRPr="00E67734">
              <w:t>/9,99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A0" w14:textId="3A70EF71" w:rsidR="002D7B3D" w:rsidRPr="00E67734" w:rsidRDefault="002D7B3D" w:rsidP="00661B4B">
            <w:pPr>
              <w:spacing w:before="10"/>
              <w:jc w:val="right"/>
            </w:pPr>
            <w:r w:rsidRPr="00E67734">
              <w:t xml:space="preserve">0,00 </w:t>
            </w:r>
            <w:r w:rsidR="00414FEA" w:rsidRPr="00E67734">
              <w:rPr>
                <w:vertAlign w:val="superscript"/>
              </w:rPr>
              <w:t>4</w:t>
            </w:r>
            <w:r w:rsidRPr="00E67734">
              <w:rPr>
                <w:vertAlign w:val="superscript"/>
              </w:rPr>
              <w:t>)</w:t>
            </w:r>
            <w:r w:rsidRPr="00E67734">
              <w:t>/9,99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A1" w14:textId="161C5329" w:rsidR="002D7B3D" w:rsidRPr="00E67734" w:rsidRDefault="002D7B3D" w:rsidP="00661B4B">
            <w:pPr>
              <w:spacing w:before="10"/>
              <w:jc w:val="right"/>
            </w:pPr>
            <w:r w:rsidRPr="00E67734">
              <w:t xml:space="preserve">0,00 </w:t>
            </w:r>
            <w:r w:rsidR="00414FEA" w:rsidRPr="00E67734">
              <w:rPr>
                <w:vertAlign w:val="superscript"/>
              </w:rPr>
              <w:t>4</w:t>
            </w:r>
            <w:r w:rsidRPr="00E67734">
              <w:rPr>
                <w:vertAlign w:val="superscript"/>
              </w:rPr>
              <w:t>)</w:t>
            </w:r>
            <w:r w:rsidRPr="00E67734">
              <w:t>/9,99</w:t>
            </w:r>
          </w:p>
        </w:tc>
      </w:tr>
      <w:tr w:rsidR="002D7B3D" w:rsidRPr="00ED1188" w14:paraId="11540BAC" w14:textId="77777777" w:rsidTr="00E67734">
        <w:trPr>
          <w:trHeight w:val="77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A3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A4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A5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40BA6" w14:textId="77777777" w:rsidR="002D7B3D" w:rsidRPr="00ED1188" w:rsidRDefault="002D7B3D" w:rsidP="00661B4B">
            <w:pPr>
              <w:spacing w:before="10"/>
              <w:rPr>
                <w:rFonts w:cs="Arial"/>
                <w:szCs w:val="16"/>
              </w:rPr>
            </w:pPr>
            <w:r w:rsidRPr="00ED1188">
              <w:rPr>
                <w:rFonts w:cs="Arial"/>
                <w:szCs w:val="16"/>
              </w:rPr>
              <w:t>b)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A7" w14:textId="77777777" w:rsidR="002D7B3D" w:rsidRPr="00E67734" w:rsidRDefault="002D7B3D" w:rsidP="00661B4B">
            <w:pPr>
              <w:spacing w:before="10"/>
            </w:pPr>
            <w:r w:rsidRPr="00E67734">
              <w:t xml:space="preserve">za pośrednictwem serwisu telefonicznego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A8" w14:textId="0F5D6636" w:rsidR="002D7B3D" w:rsidRPr="00E67734" w:rsidRDefault="002D7B3D" w:rsidP="00661B4B">
            <w:pPr>
              <w:spacing w:before="10"/>
              <w:jc w:val="right"/>
            </w:pPr>
            <w:r w:rsidRPr="00E67734">
              <w:t xml:space="preserve">0,00 </w:t>
            </w:r>
            <w:r w:rsidR="00414FEA" w:rsidRPr="00E67734">
              <w:rPr>
                <w:vertAlign w:val="superscript"/>
              </w:rPr>
              <w:t>4</w:t>
            </w:r>
            <w:r w:rsidRPr="00E67734">
              <w:rPr>
                <w:vertAlign w:val="superscript"/>
              </w:rPr>
              <w:t>)</w:t>
            </w:r>
            <w:r w:rsidRPr="00E67734">
              <w:t>/9,99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A9" w14:textId="1AC46CA5" w:rsidR="002D7B3D" w:rsidRPr="00E67734" w:rsidRDefault="002D7B3D" w:rsidP="00661B4B">
            <w:pPr>
              <w:spacing w:before="10"/>
              <w:jc w:val="right"/>
            </w:pPr>
            <w:r w:rsidRPr="00E67734">
              <w:t xml:space="preserve">0,00 </w:t>
            </w:r>
            <w:r w:rsidR="00414FEA" w:rsidRPr="00E67734">
              <w:rPr>
                <w:vertAlign w:val="superscript"/>
              </w:rPr>
              <w:t>4</w:t>
            </w:r>
            <w:r w:rsidRPr="00E67734">
              <w:rPr>
                <w:vertAlign w:val="superscript"/>
              </w:rPr>
              <w:t>)</w:t>
            </w:r>
            <w:r w:rsidRPr="00E67734">
              <w:t>/9,99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AA" w14:textId="421C546B" w:rsidR="002D7B3D" w:rsidRPr="00E67734" w:rsidRDefault="002D7B3D" w:rsidP="00661B4B">
            <w:pPr>
              <w:spacing w:before="10"/>
              <w:jc w:val="right"/>
            </w:pPr>
            <w:r w:rsidRPr="00E67734">
              <w:t xml:space="preserve">0,00 </w:t>
            </w:r>
            <w:r w:rsidR="00414FEA" w:rsidRPr="00E67734">
              <w:rPr>
                <w:vertAlign w:val="superscript"/>
              </w:rPr>
              <w:t>4</w:t>
            </w:r>
            <w:r w:rsidRPr="00E67734">
              <w:rPr>
                <w:vertAlign w:val="superscript"/>
              </w:rPr>
              <w:t>)</w:t>
            </w:r>
            <w:r w:rsidRPr="00E67734">
              <w:t>/9,99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AB" w14:textId="315B9012" w:rsidR="002D7B3D" w:rsidRPr="00E67734" w:rsidRDefault="002D7B3D" w:rsidP="00661B4B">
            <w:pPr>
              <w:spacing w:before="10"/>
              <w:jc w:val="right"/>
            </w:pPr>
            <w:r w:rsidRPr="00E67734">
              <w:t xml:space="preserve">0,00 </w:t>
            </w:r>
            <w:r w:rsidR="00414FEA" w:rsidRPr="00E67734">
              <w:rPr>
                <w:vertAlign w:val="superscript"/>
              </w:rPr>
              <w:t>4</w:t>
            </w:r>
            <w:r w:rsidRPr="00E67734">
              <w:rPr>
                <w:vertAlign w:val="superscript"/>
              </w:rPr>
              <w:t>)</w:t>
            </w:r>
            <w:r w:rsidRPr="00E67734">
              <w:t>/9,99</w:t>
            </w:r>
          </w:p>
        </w:tc>
      </w:tr>
      <w:tr w:rsidR="002D7B3D" w:rsidRPr="00ED1188" w14:paraId="11540BB6" w14:textId="77777777" w:rsidTr="00E67734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AD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AE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AF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40BB0" w14:textId="77777777" w:rsidR="002D7B3D" w:rsidRPr="00ED1188" w:rsidRDefault="002D7B3D" w:rsidP="00661B4B">
            <w:pPr>
              <w:spacing w:before="10"/>
              <w:rPr>
                <w:rFonts w:cs="Arial"/>
                <w:szCs w:val="16"/>
              </w:rPr>
            </w:pPr>
            <w:r w:rsidRPr="00ED1188">
              <w:rPr>
                <w:rFonts w:cs="Arial"/>
                <w:szCs w:val="16"/>
              </w:rPr>
              <w:t>c)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B1" w14:textId="3CE15592" w:rsidR="002D7B3D" w:rsidRPr="00E67734" w:rsidRDefault="002D7B3D" w:rsidP="00661B4B">
            <w:pPr>
              <w:spacing w:before="10"/>
            </w:pPr>
            <w:r w:rsidRPr="00E67734">
              <w:t xml:space="preserve">za pośrednictwem serwisu internetowego (w tym realizacja dyspozycji przekazania środków z użyciem numeru telefonu, tzw. przelew "Na numer telefonu") </w:t>
            </w:r>
            <w:r w:rsidR="00414FEA" w:rsidRPr="00E67734">
              <w:rPr>
                <w:vertAlign w:val="superscript"/>
              </w:rPr>
              <w:t>5</w:t>
            </w:r>
            <w:r w:rsidRPr="00E67734">
              <w:rPr>
                <w:vertAlign w:val="superscript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B2" w14:textId="563D9701" w:rsidR="002D7B3D" w:rsidRPr="00E67734" w:rsidRDefault="002D7B3D" w:rsidP="00661B4B">
            <w:pPr>
              <w:spacing w:before="10"/>
              <w:jc w:val="right"/>
            </w:pPr>
            <w:r w:rsidRPr="00E67734">
              <w:t xml:space="preserve">0,00 </w:t>
            </w:r>
            <w:r w:rsidR="00414FEA" w:rsidRPr="00E67734">
              <w:rPr>
                <w:vertAlign w:val="superscript"/>
              </w:rPr>
              <w:t>4</w:t>
            </w:r>
            <w:r w:rsidRPr="00E67734">
              <w:rPr>
                <w:vertAlign w:val="superscript"/>
              </w:rPr>
              <w:t>)</w:t>
            </w:r>
            <w:r w:rsidRPr="00E67734">
              <w:t>/7,99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B3" w14:textId="71BE0EB5" w:rsidR="002D7B3D" w:rsidRPr="00E67734" w:rsidRDefault="002D7B3D" w:rsidP="00661B4B">
            <w:pPr>
              <w:spacing w:before="10"/>
              <w:jc w:val="right"/>
            </w:pPr>
            <w:r w:rsidRPr="00E67734">
              <w:t xml:space="preserve">0,00 </w:t>
            </w:r>
            <w:r w:rsidR="00414FEA" w:rsidRPr="00E67734">
              <w:rPr>
                <w:vertAlign w:val="superscript"/>
              </w:rPr>
              <w:t>4</w:t>
            </w:r>
            <w:r w:rsidRPr="00E67734">
              <w:rPr>
                <w:vertAlign w:val="superscript"/>
              </w:rPr>
              <w:t>)</w:t>
            </w:r>
            <w:r w:rsidRPr="00E67734">
              <w:t>/7,99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B4" w14:textId="0C428B1D" w:rsidR="002D7B3D" w:rsidRPr="00E67734" w:rsidRDefault="002D7B3D" w:rsidP="00661B4B">
            <w:pPr>
              <w:spacing w:before="10"/>
              <w:jc w:val="right"/>
            </w:pPr>
            <w:r w:rsidRPr="00E67734">
              <w:t xml:space="preserve">0,00 </w:t>
            </w:r>
            <w:r w:rsidR="00414FEA" w:rsidRPr="00E67734">
              <w:rPr>
                <w:vertAlign w:val="superscript"/>
              </w:rPr>
              <w:t>4</w:t>
            </w:r>
            <w:r w:rsidRPr="00E67734">
              <w:rPr>
                <w:vertAlign w:val="superscript"/>
              </w:rPr>
              <w:t>)</w:t>
            </w:r>
            <w:r w:rsidRPr="00E67734">
              <w:t>/7,99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B5" w14:textId="77777777" w:rsidR="002D7B3D" w:rsidRPr="00E67734" w:rsidRDefault="002D7B3D" w:rsidP="00661B4B">
            <w:pPr>
              <w:spacing w:before="10"/>
              <w:jc w:val="right"/>
            </w:pPr>
            <w:r w:rsidRPr="00E67734">
              <w:t>0,00</w:t>
            </w:r>
          </w:p>
        </w:tc>
      </w:tr>
      <w:tr w:rsidR="002D7B3D" w:rsidRPr="00ED1188" w14:paraId="11540BC0" w14:textId="77777777" w:rsidTr="00E67734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B7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B8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B9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40BBA" w14:textId="77777777" w:rsidR="002D7B3D" w:rsidRPr="00ED1188" w:rsidRDefault="002D7B3D" w:rsidP="00661B4B">
            <w:pPr>
              <w:spacing w:before="1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d)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0BBB" w14:textId="77777777" w:rsidR="002D7B3D" w:rsidRPr="00E67734" w:rsidRDefault="002D7B3D" w:rsidP="00661B4B">
            <w:pPr>
              <w:spacing w:before="10"/>
            </w:pPr>
            <w:r w:rsidRPr="00E67734">
              <w:t>za pośrednictwem kanału mobilnego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BBC" w14:textId="0CD4E94C" w:rsidR="002D7B3D" w:rsidRPr="00E67734" w:rsidRDefault="002D7B3D" w:rsidP="00661B4B">
            <w:pPr>
              <w:spacing w:before="10"/>
              <w:jc w:val="right"/>
            </w:pPr>
            <w:r w:rsidRPr="00E67734">
              <w:t xml:space="preserve">0,00 </w:t>
            </w:r>
            <w:r w:rsidR="00414FEA" w:rsidRPr="00E67734">
              <w:rPr>
                <w:vertAlign w:val="superscript"/>
              </w:rPr>
              <w:t>4</w:t>
            </w:r>
            <w:r w:rsidRPr="00E67734">
              <w:rPr>
                <w:vertAlign w:val="superscript"/>
              </w:rPr>
              <w:t>)</w:t>
            </w:r>
            <w:r w:rsidRPr="00E67734">
              <w:t>/7,99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BBD" w14:textId="77777777" w:rsidR="002D7B3D" w:rsidRPr="00E67734" w:rsidRDefault="002D7B3D" w:rsidP="00661B4B">
            <w:pPr>
              <w:spacing w:before="10"/>
            </w:pPr>
            <w:r w:rsidRPr="00E67734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BBE" w14:textId="17CEF676" w:rsidR="002D7B3D" w:rsidRPr="00E67734" w:rsidRDefault="002D7B3D" w:rsidP="00661B4B">
            <w:pPr>
              <w:spacing w:before="10"/>
              <w:jc w:val="right"/>
            </w:pPr>
            <w:r w:rsidRPr="00E67734">
              <w:t xml:space="preserve">0,00 </w:t>
            </w:r>
            <w:r w:rsidR="00414FEA" w:rsidRPr="00E67734">
              <w:rPr>
                <w:vertAlign w:val="superscript"/>
              </w:rPr>
              <w:t>4</w:t>
            </w:r>
            <w:r w:rsidRPr="00E67734">
              <w:rPr>
                <w:vertAlign w:val="superscript"/>
              </w:rPr>
              <w:t>)</w:t>
            </w:r>
            <w:r w:rsidRPr="00E67734">
              <w:t>/7,99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BBF" w14:textId="77777777" w:rsidR="002D7B3D" w:rsidRPr="00E67734" w:rsidRDefault="002D7B3D" w:rsidP="00661B4B">
            <w:pPr>
              <w:spacing w:before="10"/>
              <w:jc w:val="right"/>
            </w:pPr>
            <w:r w:rsidRPr="00E67734">
              <w:t>0,00</w:t>
            </w:r>
          </w:p>
        </w:tc>
      </w:tr>
      <w:tr w:rsidR="002D7B3D" w:rsidRPr="00ED1188" w14:paraId="11540BC5" w14:textId="77777777" w:rsidTr="00E67734">
        <w:trPr>
          <w:trHeight w:val="22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C1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C2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C3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  <w:r w:rsidRPr="00ED1188">
              <w:rPr>
                <w:rFonts w:cs="Arial"/>
                <w:szCs w:val="16"/>
              </w:rPr>
              <w:t>2)</w:t>
            </w:r>
          </w:p>
        </w:tc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C4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  <w:r w:rsidRPr="00E67734">
              <w:t>na rachunki w innym banku:</w:t>
            </w:r>
          </w:p>
        </w:tc>
      </w:tr>
      <w:tr w:rsidR="002D7B3D" w:rsidRPr="00ED1188" w14:paraId="11540BCF" w14:textId="77777777" w:rsidTr="00E67734">
        <w:trPr>
          <w:trHeight w:val="97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C6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C7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C8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C9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  <w:r w:rsidRPr="00ED1188">
              <w:rPr>
                <w:rFonts w:cs="Arial"/>
                <w:szCs w:val="16"/>
              </w:rPr>
              <w:t>a)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CA" w14:textId="77777777" w:rsidR="002D7B3D" w:rsidRPr="00E67734" w:rsidRDefault="002D7B3D" w:rsidP="006930A9">
            <w:r w:rsidRPr="00E67734">
              <w:t>w oddziale PKO Banku Polskiego SA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BCB" w14:textId="77777777" w:rsidR="002D7B3D" w:rsidRPr="00E67734" w:rsidRDefault="002D7B3D" w:rsidP="006930A9">
            <w:pPr>
              <w:jc w:val="right"/>
            </w:pPr>
            <w:r w:rsidRPr="00E67734">
              <w:t>9,99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BCC" w14:textId="77777777" w:rsidR="002D7B3D" w:rsidRPr="00E67734" w:rsidRDefault="002D7B3D" w:rsidP="006930A9">
            <w:pPr>
              <w:jc w:val="right"/>
            </w:pPr>
            <w:r w:rsidRPr="00E67734">
              <w:t>9,99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BCD" w14:textId="77777777" w:rsidR="002D7B3D" w:rsidRPr="00E67734" w:rsidRDefault="002D7B3D" w:rsidP="006930A9">
            <w:pPr>
              <w:jc w:val="right"/>
            </w:pPr>
            <w:r w:rsidRPr="00E67734">
              <w:t>9,99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BCE" w14:textId="77777777" w:rsidR="002D7B3D" w:rsidRPr="00E67734" w:rsidRDefault="002D7B3D" w:rsidP="006930A9">
            <w:pPr>
              <w:jc w:val="right"/>
            </w:pPr>
            <w:r w:rsidRPr="00E67734">
              <w:t>9,99</w:t>
            </w:r>
          </w:p>
        </w:tc>
      </w:tr>
      <w:tr w:rsidR="002D7B3D" w:rsidRPr="00ED1188" w14:paraId="11540BD9" w14:textId="77777777" w:rsidTr="00E67734">
        <w:trPr>
          <w:trHeight w:val="22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D0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D1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D2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D3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  <w:r w:rsidRPr="00ED1188">
              <w:rPr>
                <w:rFonts w:cs="Arial"/>
                <w:szCs w:val="16"/>
              </w:rPr>
              <w:t>b)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D4" w14:textId="77777777" w:rsidR="002D7B3D" w:rsidRPr="00E67734" w:rsidRDefault="002D7B3D" w:rsidP="006930A9">
            <w:r w:rsidRPr="00E67734">
              <w:t xml:space="preserve">za pośrednictwem serwisu telefonicznego    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BD5" w14:textId="77777777" w:rsidR="002D7B3D" w:rsidRPr="00E67734" w:rsidRDefault="002D7B3D" w:rsidP="006930A9">
            <w:pPr>
              <w:jc w:val="right"/>
            </w:pPr>
            <w:r w:rsidRPr="00E67734">
              <w:t>9,99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BD6" w14:textId="77777777" w:rsidR="002D7B3D" w:rsidRPr="00E67734" w:rsidRDefault="002D7B3D" w:rsidP="006930A9">
            <w:pPr>
              <w:jc w:val="right"/>
            </w:pPr>
            <w:r w:rsidRPr="00E67734">
              <w:t>9,99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BD7" w14:textId="77777777" w:rsidR="002D7B3D" w:rsidRPr="00E67734" w:rsidRDefault="002D7B3D" w:rsidP="006930A9">
            <w:pPr>
              <w:jc w:val="right"/>
            </w:pPr>
            <w:r w:rsidRPr="00E67734">
              <w:t>9,99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BD8" w14:textId="77777777" w:rsidR="002D7B3D" w:rsidRPr="00E67734" w:rsidRDefault="002D7B3D" w:rsidP="006930A9">
            <w:pPr>
              <w:jc w:val="right"/>
            </w:pPr>
            <w:r w:rsidRPr="00E67734">
              <w:t>9,99</w:t>
            </w:r>
          </w:p>
        </w:tc>
      </w:tr>
      <w:tr w:rsidR="002D7B3D" w:rsidRPr="00ED1188" w14:paraId="11540BE3" w14:textId="77777777" w:rsidTr="00E67734">
        <w:trPr>
          <w:trHeight w:val="1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DA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DB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DC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DD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  <w:r w:rsidRPr="00ED1188">
              <w:rPr>
                <w:rFonts w:cs="Arial"/>
                <w:szCs w:val="16"/>
              </w:rPr>
              <w:t>c)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BDE" w14:textId="77777777" w:rsidR="002D7B3D" w:rsidRPr="00E67734" w:rsidRDefault="002D7B3D" w:rsidP="006930A9">
            <w:r w:rsidRPr="00E67734">
              <w:t xml:space="preserve">za pośrednictwem serwisu internetowego 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BDF" w14:textId="77777777" w:rsidR="002D7B3D" w:rsidRPr="00E67734" w:rsidRDefault="002D7B3D" w:rsidP="006930A9">
            <w:pPr>
              <w:jc w:val="right"/>
            </w:pPr>
            <w:r w:rsidRPr="00E67734">
              <w:t>7,99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BE0" w14:textId="77777777" w:rsidR="002D7B3D" w:rsidRPr="00E67734" w:rsidRDefault="002D7B3D" w:rsidP="006930A9">
            <w:pPr>
              <w:jc w:val="right"/>
            </w:pPr>
            <w:r w:rsidRPr="00E67734">
              <w:t>7,99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BE1" w14:textId="77777777" w:rsidR="002D7B3D" w:rsidRPr="00E67734" w:rsidRDefault="002D7B3D" w:rsidP="006930A9">
            <w:pPr>
              <w:jc w:val="right"/>
            </w:pPr>
            <w:r w:rsidRPr="00E67734">
              <w:t>7,99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BE2" w14:textId="77777777" w:rsidR="002D7B3D" w:rsidRPr="00E67734" w:rsidRDefault="002D7B3D" w:rsidP="006930A9">
            <w:pPr>
              <w:jc w:val="right"/>
            </w:pPr>
            <w:r w:rsidRPr="00E67734">
              <w:t>7,99</w:t>
            </w:r>
          </w:p>
        </w:tc>
      </w:tr>
      <w:tr w:rsidR="002D7B3D" w:rsidRPr="00ED1188" w14:paraId="11540BED" w14:textId="77777777" w:rsidTr="00E67734">
        <w:trPr>
          <w:trHeight w:val="1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E4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E5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E6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E7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d)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0BE8" w14:textId="77777777" w:rsidR="002D7B3D" w:rsidRPr="00E67734" w:rsidRDefault="002D7B3D" w:rsidP="006930A9">
            <w:r w:rsidRPr="00E67734">
              <w:t>za pośrednictwem kanału mobilnego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BE9" w14:textId="77777777" w:rsidR="002D7B3D" w:rsidRPr="00E67734" w:rsidRDefault="002D7B3D" w:rsidP="006930A9">
            <w:pPr>
              <w:jc w:val="right"/>
            </w:pPr>
            <w:r w:rsidRPr="00E67734">
              <w:t>7,99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BEA" w14:textId="77777777" w:rsidR="002D7B3D" w:rsidRPr="00E67734" w:rsidRDefault="002D7B3D" w:rsidP="006930A9">
            <w:r w:rsidRPr="00E67734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BEB" w14:textId="77777777" w:rsidR="002D7B3D" w:rsidRPr="00E67734" w:rsidRDefault="002D7B3D" w:rsidP="006930A9">
            <w:pPr>
              <w:jc w:val="right"/>
            </w:pPr>
            <w:r w:rsidRPr="00E67734">
              <w:t>7,99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BEC" w14:textId="77777777" w:rsidR="002D7B3D" w:rsidRPr="00E67734" w:rsidRDefault="002D7B3D" w:rsidP="006930A9">
            <w:pPr>
              <w:jc w:val="right"/>
            </w:pPr>
            <w:r w:rsidRPr="00E67734">
              <w:t>7,99</w:t>
            </w:r>
          </w:p>
        </w:tc>
      </w:tr>
      <w:tr w:rsidR="002D7B3D" w:rsidRPr="00ED1188" w14:paraId="11540BF1" w14:textId="77777777" w:rsidTr="00E67734">
        <w:trPr>
          <w:trHeight w:val="1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EE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EF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3.</w:t>
            </w:r>
          </w:p>
        </w:tc>
        <w:tc>
          <w:tcPr>
            <w:tcW w:w="144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F0" w14:textId="77777777" w:rsidR="002D7B3D" w:rsidRPr="00E67734" w:rsidRDefault="002D7B3D" w:rsidP="006930A9">
            <w:r w:rsidRPr="00E67734">
              <w:t>Realizacja zleceń w czasie rzeczywistym na rachunki prowadzone w innych niż PKO Bank Polski SA bankach za pośrednictwem systemu SORBNET 2 w godzinach określonych w Komunikacie PKO Banku Polskiego SA</w:t>
            </w:r>
          </w:p>
        </w:tc>
      </w:tr>
      <w:tr w:rsidR="002D7B3D" w:rsidRPr="00ED1188" w14:paraId="11540BFA" w14:textId="77777777" w:rsidTr="00E67734">
        <w:trPr>
          <w:trHeight w:val="1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F2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F3" w14:textId="77777777" w:rsidR="002D7B3D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F4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  <w:r w:rsidRPr="00ED1188">
              <w:rPr>
                <w:rFonts w:cs="Arial"/>
                <w:szCs w:val="16"/>
              </w:rPr>
              <w:t>1)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F5" w14:textId="77777777" w:rsidR="002D7B3D" w:rsidRPr="00E67734" w:rsidRDefault="002D7B3D" w:rsidP="006930A9">
            <w:r w:rsidRPr="00E67734">
              <w:t>w kwocie wyższej lub równej 1 000 000 zł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BF6" w14:textId="77777777" w:rsidR="002D7B3D" w:rsidRPr="00E67734" w:rsidRDefault="002D7B3D" w:rsidP="006930A9">
            <w:pPr>
              <w:jc w:val="right"/>
            </w:pPr>
            <w:r w:rsidRPr="00E67734">
              <w:t>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BF7" w14:textId="77777777" w:rsidR="002D7B3D" w:rsidRPr="00E67734" w:rsidRDefault="002D7B3D" w:rsidP="006930A9">
            <w:pPr>
              <w:jc w:val="right"/>
            </w:pPr>
            <w:r w:rsidRPr="00E67734">
              <w:t>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BF8" w14:textId="77777777" w:rsidR="002D7B3D" w:rsidRPr="00E67734" w:rsidRDefault="002D7B3D" w:rsidP="006930A9">
            <w:pPr>
              <w:jc w:val="right"/>
            </w:pPr>
            <w:r w:rsidRPr="00E67734">
              <w:t>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BF9" w14:textId="77777777" w:rsidR="002D7B3D" w:rsidRPr="00E67734" w:rsidRDefault="002D7B3D" w:rsidP="006930A9">
            <w:r w:rsidRPr="00E67734">
              <w:t>x</w:t>
            </w:r>
          </w:p>
        </w:tc>
      </w:tr>
      <w:tr w:rsidR="002D7B3D" w:rsidRPr="00ED1188" w14:paraId="11540C03" w14:textId="77777777" w:rsidTr="00E67734">
        <w:trPr>
          <w:trHeight w:val="1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FB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FC" w14:textId="77777777" w:rsidR="002D7B3D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FD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  <w:r w:rsidRPr="00E67734">
              <w:t>2)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BFE" w14:textId="77777777" w:rsidR="002D7B3D" w:rsidRPr="00E67734" w:rsidRDefault="002D7B3D" w:rsidP="006930A9">
            <w:r w:rsidRPr="00E67734">
              <w:t>w kwocie niższej niż 1 000 000 zł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BFF" w14:textId="77777777" w:rsidR="002D7B3D" w:rsidRPr="00E67734" w:rsidRDefault="002D7B3D" w:rsidP="006930A9">
            <w:pPr>
              <w:jc w:val="right"/>
            </w:pPr>
            <w:r w:rsidRPr="00E67734">
              <w:t>40,00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C00" w14:textId="77777777" w:rsidR="002D7B3D" w:rsidRPr="00E67734" w:rsidRDefault="002D7B3D" w:rsidP="006930A9">
            <w:pPr>
              <w:jc w:val="right"/>
            </w:pPr>
            <w:r w:rsidRPr="00E67734">
              <w:t>40,00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C01" w14:textId="77777777" w:rsidR="002D7B3D" w:rsidRPr="00E67734" w:rsidRDefault="002D7B3D" w:rsidP="006930A9">
            <w:pPr>
              <w:jc w:val="right"/>
            </w:pPr>
            <w:r w:rsidRPr="00E67734">
              <w:t>40,00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C02" w14:textId="77777777" w:rsidR="002D7B3D" w:rsidRPr="00E67734" w:rsidRDefault="002D7B3D" w:rsidP="006930A9">
            <w:r w:rsidRPr="00E67734">
              <w:t>x</w:t>
            </w:r>
          </w:p>
        </w:tc>
      </w:tr>
      <w:tr w:rsidR="002D7B3D" w:rsidRPr="00ED1188" w14:paraId="11540C06" w14:textId="77777777" w:rsidTr="00E67734">
        <w:trPr>
          <w:trHeight w:val="1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04" w14:textId="77777777" w:rsidR="002D7B3D" w:rsidRPr="00ED1188" w:rsidRDefault="002D7B3D" w:rsidP="006930A9">
            <w:pPr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I</w:t>
            </w:r>
            <w:r w:rsidRPr="00ED1188">
              <w:rPr>
                <w:rFonts w:cs="Arial"/>
                <w:b/>
                <w:bCs/>
                <w:szCs w:val="16"/>
              </w:rPr>
              <w:t>I.</w:t>
            </w:r>
          </w:p>
        </w:tc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05" w14:textId="77777777" w:rsidR="002D7B3D" w:rsidRPr="00E67734" w:rsidRDefault="002D7B3D" w:rsidP="006930A9">
            <w:r w:rsidRPr="00E67734">
              <w:rPr>
                <w:b/>
              </w:rPr>
              <w:t>OPERACJE GOTÓWKOWE</w:t>
            </w:r>
          </w:p>
        </w:tc>
      </w:tr>
      <w:tr w:rsidR="002D7B3D" w:rsidRPr="00ED1188" w14:paraId="11540C0A" w14:textId="77777777" w:rsidTr="00E67734">
        <w:trPr>
          <w:trHeight w:val="1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07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08" w14:textId="77777777" w:rsidR="002D7B3D" w:rsidRDefault="002D7B3D" w:rsidP="006930A9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4.</w:t>
            </w:r>
          </w:p>
        </w:tc>
        <w:tc>
          <w:tcPr>
            <w:tcW w:w="144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09" w14:textId="77777777" w:rsidR="002D7B3D" w:rsidRPr="00E67734" w:rsidRDefault="002D7B3D" w:rsidP="006930A9">
            <w:r w:rsidRPr="00E67734">
              <w:t>Wypłaty gotówkowe:</w:t>
            </w:r>
          </w:p>
        </w:tc>
      </w:tr>
      <w:tr w:rsidR="002D7B3D" w:rsidRPr="00ED1188" w14:paraId="11540C13" w14:textId="77777777" w:rsidTr="00E67734">
        <w:trPr>
          <w:trHeight w:val="1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0B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0C" w14:textId="77777777" w:rsidR="002D7B3D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0D" w14:textId="77777777" w:rsidR="002D7B3D" w:rsidRPr="00E67734" w:rsidRDefault="002D7B3D" w:rsidP="006930A9">
            <w:r w:rsidRPr="00E67734">
              <w:t>1)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0E" w14:textId="77777777" w:rsidR="002D7B3D" w:rsidRPr="00E67734" w:rsidRDefault="002D7B3D" w:rsidP="006930A9">
            <w:r w:rsidRPr="00E67734">
              <w:t>w oddziałach PKO Banku Polskiego SA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0C0F" w14:textId="77777777" w:rsidR="002D7B3D" w:rsidRPr="00E67734" w:rsidRDefault="002D7B3D" w:rsidP="006930A9">
            <w:pPr>
              <w:jc w:val="right"/>
            </w:pPr>
            <w:r w:rsidRPr="00E67734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0C10" w14:textId="77777777" w:rsidR="002D7B3D" w:rsidRPr="00E67734" w:rsidRDefault="002D7B3D" w:rsidP="006930A9">
            <w:pPr>
              <w:jc w:val="right"/>
            </w:pPr>
            <w:r w:rsidRPr="00E67734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0C11" w14:textId="77777777" w:rsidR="002D7B3D" w:rsidRPr="00E67734" w:rsidRDefault="002D7B3D" w:rsidP="006930A9">
            <w:pPr>
              <w:jc w:val="right"/>
            </w:pPr>
            <w:r w:rsidRPr="00E67734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0C12" w14:textId="77777777" w:rsidR="002D7B3D" w:rsidRPr="00E67734" w:rsidRDefault="002D7B3D" w:rsidP="006930A9">
            <w:pPr>
              <w:jc w:val="right"/>
            </w:pPr>
            <w:r w:rsidRPr="00E67734">
              <w:t>0,00</w:t>
            </w:r>
          </w:p>
        </w:tc>
      </w:tr>
      <w:tr w:rsidR="002D7B3D" w:rsidRPr="00ED1188" w14:paraId="11540C1C" w14:textId="77777777" w:rsidTr="00E67734">
        <w:trPr>
          <w:trHeight w:val="1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14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15" w14:textId="77777777" w:rsidR="002D7B3D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16" w14:textId="77777777" w:rsidR="002D7B3D" w:rsidRPr="00E67734" w:rsidRDefault="002D7B3D" w:rsidP="006930A9">
            <w:r w:rsidRPr="00E67734">
              <w:t>2)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17" w14:textId="5A941246" w:rsidR="002D7B3D" w:rsidRPr="00E67734" w:rsidRDefault="002D7B3D" w:rsidP="00F479E9">
            <w:r w:rsidRPr="00E67734">
              <w:t xml:space="preserve">w agencjach PKO Banku Polskiego SA do wysokości kwoty podanej w Komunikacie PKO Banku </w:t>
            </w:r>
            <w:r w:rsidRPr="00E67734">
              <w:lastRenderedPageBreak/>
              <w:t>Polskiego</w:t>
            </w:r>
            <w:r w:rsidR="00F479E9" w:rsidRPr="00E67734">
              <w:t> </w:t>
            </w:r>
            <w:r w:rsidRPr="00E67734">
              <w:t>SA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0C18" w14:textId="77777777" w:rsidR="002D7B3D" w:rsidRPr="00E67734" w:rsidRDefault="002D7B3D" w:rsidP="006930A9">
            <w:pPr>
              <w:jc w:val="right"/>
            </w:pPr>
            <w:r w:rsidRPr="00E67734">
              <w:lastRenderedPageBreak/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0C19" w14:textId="77777777" w:rsidR="002D7B3D" w:rsidRPr="00E67734" w:rsidRDefault="002D7B3D" w:rsidP="006930A9">
            <w:r w:rsidRPr="00E67734">
              <w:t xml:space="preserve"> 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0C1A" w14:textId="77777777" w:rsidR="002D7B3D" w:rsidRPr="00E67734" w:rsidRDefault="002D7B3D" w:rsidP="006930A9">
            <w:pPr>
              <w:jc w:val="right"/>
            </w:pPr>
            <w:r w:rsidRPr="00E67734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0C1B" w14:textId="77777777" w:rsidR="002D7B3D" w:rsidRPr="00E67734" w:rsidRDefault="002D7B3D" w:rsidP="006930A9">
            <w:pPr>
              <w:jc w:val="right"/>
            </w:pPr>
            <w:r w:rsidRPr="00E67734">
              <w:t>0,00</w:t>
            </w:r>
          </w:p>
        </w:tc>
      </w:tr>
      <w:tr w:rsidR="002D7B3D" w:rsidRPr="00ED1188" w14:paraId="11540C24" w14:textId="77777777" w:rsidTr="00DA1C14">
        <w:trPr>
          <w:trHeight w:val="297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1D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1E" w14:textId="77777777" w:rsidR="002D7B3D" w:rsidRDefault="002D7B3D" w:rsidP="006930A9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5.</w:t>
            </w:r>
          </w:p>
        </w:tc>
        <w:tc>
          <w:tcPr>
            <w:tcW w:w="7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1F" w14:textId="5162E638" w:rsidR="002D7B3D" w:rsidRPr="00DA1C14" w:rsidRDefault="00CF4B26" w:rsidP="00CF4B26">
            <w:pPr>
              <w:rPr>
                <w:rFonts w:cs="Arial"/>
                <w:color w:val="auto"/>
                <w:szCs w:val="16"/>
              </w:rPr>
            </w:pPr>
            <w:r w:rsidRPr="00DA1C14">
              <w:rPr>
                <w:rFonts w:cs="Arial"/>
                <w:color w:val="auto"/>
                <w:szCs w:val="16"/>
              </w:rPr>
              <w:t>Przechowywanie gotówki, zaawizowanej przez Klienta do wypłaty zgodnie z Komunikatem PKO Banku Polskiego i nieodebranej w ciąg</w:t>
            </w:r>
            <w:r w:rsidR="009D7442" w:rsidRPr="00DA1C14">
              <w:rPr>
                <w:rFonts w:cs="Arial"/>
                <w:color w:val="auto"/>
                <w:szCs w:val="16"/>
              </w:rPr>
              <w:t>u</w:t>
            </w:r>
            <w:r w:rsidRPr="00DA1C14">
              <w:rPr>
                <w:rFonts w:cs="Arial"/>
                <w:color w:val="auto"/>
                <w:szCs w:val="16"/>
              </w:rPr>
              <w:t xml:space="preserve"> 2 dni roboczych - od awizowanej kwoty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0C20" w14:textId="77777777" w:rsidR="002D7B3D" w:rsidRPr="00E67734" w:rsidRDefault="002D7B3D" w:rsidP="006930A9">
            <w:r w:rsidRPr="00E67734">
              <w:t>0,2%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0C21" w14:textId="77777777" w:rsidR="002D7B3D" w:rsidRPr="00E67734" w:rsidRDefault="002D7B3D" w:rsidP="006930A9">
            <w:r w:rsidRPr="00E67734">
              <w:t>0,2%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0C22" w14:textId="77777777" w:rsidR="002D7B3D" w:rsidRPr="00E67734" w:rsidRDefault="002D7B3D" w:rsidP="006930A9">
            <w:r w:rsidRPr="00E67734">
              <w:t>0,2%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0C23" w14:textId="77777777" w:rsidR="002D7B3D" w:rsidRPr="00E67734" w:rsidRDefault="002D7B3D" w:rsidP="006930A9">
            <w:r w:rsidRPr="00E67734">
              <w:t>0,2%</w:t>
            </w:r>
          </w:p>
        </w:tc>
      </w:tr>
      <w:tr w:rsidR="002D7B3D" w:rsidRPr="00ED1188" w14:paraId="11540C2C" w14:textId="77777777" w:rsidTr="00E67734">
        <w:trPr>
          <w:trHeight w:val="1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25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26" w14:textId="77777777" w:rsidR="002D7B3D" w:rsidRDefault="002D7B3D" w:rsidP="00661B4B">
            <w:pPr>
              <w:spacing w:before="1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6.</w:t>
            </w:r>
          </w:p>
        </w:tc>
        <w:tc>
          <w:tcPr>
            <w:tcW w:w="7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27" w14:textId="455BDE5A" w:rsidR="002D7B3D" w:rsidRPr="00E67734" w:rsidRDefault="002D7B3D" w:rsidP="00661B4B">
            <w:pPr>
              <w:spacing w:before="10"/>
            </w:pPr>
            <w:r w:rsidRPr="00E67734">
              <w:t xml:space="preserve">Wpłaty walutowe wnoszone w monetach na rachunki walutowe - od kwoty operacji </w:t>
            </w:r>
            <w:r w:rsidR="00414FEA" w:rsidRPr="00E67734">
              <w:rPr>
                <w:vertAlign w:val="superscript"/>
              </w:rPr>
              <w:t>6</w:t>
            </w:r>
            <w:r w:rsidRPr="00E67734">
              <w:rPr>
                <w:vertAlign w:val="superscript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C28" w14:textId="77777777" w:rsidR="002D7B3D" w:rsidRPr="00E67734" w:rsidRDefault="002D7B3D" w:rsidP="00661B4B">
            <w:pPr>
              <w:spacing w:before="10"/>
            </w:pPr>
            <w:r w:rsidRPr="00E67734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C29" w14:textId="77777777" w:rsidR="002D7B3D" w:rsidRPr="00E67734" w:rsidRDefault="002D7B3D" w:rsidP="00661B4B">
            <w:pPr>
              <w:spacing w:before="10"/>
            </w:pPr>
            <w:r w:rsidRPr="00E67734">
              <w:t>50%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C2A" w14:textId="77777777" w:rsidR="002D7B3D" w:rsidRPr="00E67734" w:rsidRDefault="002D7B3D" w:rsidP="00661B4B">
            <w:pPr>
              <w:spacing w:before="10"/>
            </w:pPr>
            <w:r w:rsidRPr="00E67734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C2B" w14:textId="77777777" w:rsidR="002D7B3D" w:rsidRPr="00E67734" w:rsidRDefault="002D7B3D" w:rsidP="00661B4B">
            <w:pPr>
              <w:spacing w:before="10"/>
            </w:pPr>
            <w:r w:rsidRPr="00E67734">
              <w:t>x</w:t>
            </w:r>
          </w:p>
        </w:tc>
      </w:tr>
      <w:tr w:rsidR="00CF77E6" w:rsidRPr="00C54E18" w14:paraId="11540C2F" w14:textId="77777777" w:rsidTr="00E67734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40C2D" w14:textId="77777777" w:rsidR="00CF77E6" w:rsidRPr="00ED1188" w:rsidRDefault="00CF77E6" w:rsidP="007F0434">
            <w:pPr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II</w:t>
            </w:r>
            <w:r w:rsidRPr="00ED1188">
              <w:rPr>
                <w:rFonts w:cs="Arial"/>
                <w:b/>
                <w:bCs/>
                <w:szCs w:val="16"/>
              </w:rPr>
              <w:t>I.</w:t>
            </w:r>
          </w:p>
        </w:tc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2E" w14:textId="41236C48" w:rsidR="00CF77E6" w:rsidRPr="00E67734" w:rsidRDefault="00CF77E6" w:rsidP="007F0434">
            <w:r w:rsidRPr="00E67734">
              <w:rPr>
                <w:b/>
              </w:rPr>
              <w:t>USŁUGI DODATKOWE ZWIĄZANE Z RACHUNKIEM ORAZ BANKOWOŚCIĄ ELEKTRONICZNĄ</w:t>
            </w:r>
            <w:r w:rsidR="00F37638">
              <w:rPr>
                <w:b/>
              </w:rPr>
              <w:t xml:space="preserve"> </w:t>
            </w:r>
            <w:r w:rsidR="00F37638" w:rsidRPr="00030E05">
              <w:rPr>
                <w:b/>
                <w:color w:val="auto"/>
              </w:rPr>
              <w:t>(iPKO)</w:t>
            </w:r>
          </w:p>
        </w:tc>
      </w:tr>
      <w:tr w:rsidR="00CF77E6" w:rsidRPr="00C54E18" w14:paraId="11540C33" w14:textId="77777777" w:rsidTr="00E6773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30" w14:textId="77777777" w:rsidR="00CF77E6" w:rsidRPr="00ED1188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40C31" w14:textId="77777777" w:rsidR="00CF77E6" w:rsidRDefault="00CF77E6" w:rsidP="007F0434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7.</w:t>
            </w:r>
          </w:p>
        </w:tc>
        <w:tc>
          <w:tcPr>
            <w:tcW w:w="144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32" w14:textId="77777777" w:rsidR="00CF77E6" w:rsidRPr="00E67734" w:rsidRDefault="00CF77E6" w:rsidP="007F0434">
            <w:r w:rsidRPr="00E67734">
              <w:t>Związane z rachunkiem:</w:t>
            </w:r>
          </w:p>
        </w:tc>
      </w:tr>
      <w:tr w:rsidR="00CF77E6" w:rsidRPr="00C54E18" w14:paraId="11540C3C" w14:textId="77777777" w:rsidTr="00E6773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34" w14:textId="77777777" w:rsidR="00CF77E6" w:rsidRPr="00ED1188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35" w14:textId="77777777" w:rsidR="00CF77E6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36" w14:textId="77777777" w:rsidR="00CF77E6" w:rsidRPr="00E67734" w:rsidRDefault="00CF77E6" w:rsidP="007F0434">
            <w:r w:rsidRPr="00E67734">
              <w:t>1)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37" w14:textId="77777777" w:rsidR="00CF77E6" w:rsidRPr="00E67734" w:rsidRDefault="00CF77E6" w:rsidP="007F0434">
            <w:r w:rsidRPr="00E67734">
              <w:t>Zmiana rachunku ze wspólnego na indywidualny i odwrotnie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38" w14:textId="77777777" w:rsidR="00CF77E6" w:rsidRPr="00E67734" w:rsidRDefault="00CF77E6" w:rsidP="007F0434">
            <w:pPr>
              <w:jc w:val="right"/>
            </w:pPr>
            <w:r w:rsidRPr="00E67734"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39" w14:textId="77777777" w:rsidR="00CF77E6" w:rsidRPr="00E67734" w:rsidRDefault="00CF77E6" w:rsidP="007F0434">
            <w:pPr>
              <w:jc w:val="right"/>
            </w:pPr>
            <w:r w:rsidRPr="00E67734"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3A" w14:textId="77777777" w:rsidR="00CF77E6" w:rsidRPr="00E67734" w:rsidRDefault="00CF77E6" w:rsidP="007F0434">
            <w:pPr>
              <w:jc w:val="right"/>
            </w:pPr>
            <w:r w:rsidRPr="00E67734"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3B" w14:textId="77777777" w:rsidR="00CF77E6" w:rsidRPr="00E67734" w:rsidRDefault="00CF77E6" w:rsidP="007F0434">
            <w:r w:rsidRPr="00E67734">
              <w:t>x</w:t>
            </w:r>
          </w:p>
        </w:tc>
      </w:tr>
      <w:tr w:rsidR="00CF77E6" w:rsidRPr="00C54E18" w14:paraId="11540C41" w14:textId="77777777" w:rsidTr="00E6773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3D" w14:textId="77777777" w:rsidR="00CF77E6" w:rsidRPr="00ED1188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3E" w14:textId="77777777" w:rsidR="00CF77E6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40C3F" w14:textId="77777777" w:rsidR="00CF77E6" w:rsidRPr="00E67734" w:rsidRDefault="00CF77E6" w:rsidP="007F0434">
            <w:r w:rsidRPr="00E67734">
              <w:t>2)</w:t>
            </w:r>
          </w:p>
        </w:tc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40" w14:textId="29D1646E" w:rsidR="00CF77E6" w:rsidRPr="00E67734" w:rsidRDefault="00F16813" w:rsidP="00030E05">
            <w:r w:rsidRPr="00030E05">
              <w:rPr>
                <w:rFonts w:cs="Arial"/>
                <w:szCs w:val="16"/>
              </w:rPr>
              <w:t>Sporządzenie i przekazanie</w:t>
            </w:r>
            <w:r>
              <w:rPr>
                <w:rFonts w:cs="Arial"/>
                <w:szCs w:val="16"/>
              </w:rPr>
              <w:t xml:space="preserve"> </w:t>
            </w:r>
            <w:r w:rsidR="00CF77E6" w:rsidRPr="00E67734">
              <w:t>pocztą na terenie kraju:</w:t>
            </w:r>
          </w:p>
        </w:tc>
      </w:tr>
      <w:tr w:rsidR="00CF77E6" w:rsidRPr="00C54E18" w14:paraId="11540C4B" w14:textId="77777777" w:rsidTr="00E6773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42" w14:textId="77777777" w:rsidR="00CF77E6" w:rsidRPr="00ED1188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43" w14:textId="77777777" w:rsidR="00CF77E6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44" w14:textId="77777777" w:rsidR="00CF77E6" w:rsidRPr="00E67734" w:rsidRDefault="00CF77E6" w:rsidP="007F0434"/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45" w14:textId="77777777" w:rsidR="00CF77E6" w:rsidRPr="00E67734" w:rsidRDefault="00CF77E6" w:rsidP="007F0434">
            <w:r w:rsidRPr="00E67734">
              <w:t>a)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46" w14:textId="77777777" w:rsidR="00CF77E6" w:rsidRPr="00E67734" w:rsidRDefault="00CF77E6" w:rsidP="007F0434">
            <w:r w:rsidRPr="00E67734">
              <w:t>wyciągów, zbiorczego zestawienia operacji (częściej niż raz w miesiącu) - każdorazowo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47" w14:textId="77777777" w:rsidR="00CF77E6" w:rsidRPr="00E67734" w:rsidRDefault="00CF77E6" w:rsidP="007F0434">
            <w:pPr>
              <w:jc w:val="right"/>
            </w:pPr>
            <w:r w:rsidRPr="00E67734">
              <w:t>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48" w14:textId="77777777" w:rsidR="00CF77E6" w:rsidRPr="00E67734" w:rsidRDefault="00CF77E6" w:rsidP="007F0434">
            <w:pPr>
              <w:jc w:val="right"/>
            </w:pPr>
            <w:r w:rsidRPr="00E67734">
              <w:t>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49" w14:textId="77777777" w:rsidR="00CF77E6" w:rsidRPr="00E67734" w:rsidRDefault="00CF77E6" w:rsidP="007F0434">
            <w:pPr>
              <w:jc w:val="right"/>
            </w:pPr>
            <w:r w:rsidRPr="00E67734">
              <w:t>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4A" w14:textId="77777777" w:rsidR="00CF77E6" w:rsidRPr="00E67734" w:rsidRDefault="00CF77E6" w:rsidP="007F0434">
            <w:pPr>
              <w:jc w:val="right"/>
            </w:pPr>
            <w:r w:rsidRPr="00E67734">
              <w:t>10,00</w:t>
            </w:r>
          </w:p>
        </w:tc>
      </w:tr>
      <w:tr w:rsidR="00CF77E6" w:rsidRPr="00C54E18" w14:paraId="11540C55" w14:textId="77777777" w:rsidTr="00E6773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4C" w14:textId="77777777" w:rsidR="00CF77E6" w:rsidRPr="00ED1188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4D" w14:textId="77777777" w:rsidR="00CF77E6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4E" w14:textId="77777777" w:rsidR="00CF77E6" w:rsidRPr="00E67734" w:rsidRDefault="00CF77E6" w:rsidP="007F0434"/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4F" w14:textId="77777777" w:rsidR="00CF77E6" w:rsidRPr="00E67734" w:rsidRDefault="00CF77E6" w:rsidP="007F0434">
            <w:r w:rsidRPr="00E67734">
              <w:t>b)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50" w14:textId="34903085" w:rsidR="00CF77E6" w:rsidRPr="00E67734" w:rsidRDefault="001E1CA5" w:rsidP="007F0434">
            <w:r w:rsidRPr="00190BE9">
              <w:rPr>
                <w:rFonts w:cs="Arial"/>
                <w:color w:val="auto"/>
                <w:szCs w:val="16"/>
              </w:rPr>
              <w:t>wyciągu,</w:t>
            </w:r>
            <w:r>
              <w:rPr>
                <w:rFonts w:cs="Arial"/>
                <w:b/>
                <w:i/>
                <w:color w:val="auto"/>
                <w:szCs w:val="16"/>
              </w:rPr>
              <w:t xml:space="preserve"> </w:t>
            </w:r>
            <w:r w:rsidR="00CF77E6" w:rsidRPr="00E67734">
              <w:t>zbiorczego zestawienia operacji - raz w miesiącu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51" w14:textId="77777777" w:rsidR="00CF77E6" w:rsidRPr="00E67734" w:rsidRDefault="00CF77E6" w:rsidP="007F0434">
            <w:pPr>
              <w:jc w:val="right"/>
            </w:pPr>
            <w:r w:rsidRPr="00E67734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52" w14:textId="77777777" w:rsidR="00CF77E6" w:rsidRPr="00E67734" w:rsidRDefault="00CF77E6" w:rsidP="007F0434">
            <w:pPr>
              <w:jc w:val="right"/>
            </w:pPr>
            <w:r w:rsidRPr="00E67734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53" w14:textId="77777777" w:rsidR="00CF77E6" w:rsidRPr="00E67734" w:rsidRDefault="00CF77E6" w:rsidP="007F0434">
            <w:pPr>
              <w:jc w:val="right"/>
            </w:pPr>
            <w:r w:rsidRPr="00E67734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54" w14:textId="77777777" w:rsidR="00CF77E6" w:rsidRPr="00E67734" w:rsidRDefault="00CF77E6" w:rsidP="007F0434">
            <w:pPr>
              <w:jc w:val="right"/>
            </w:pPr>
            <w:r w:rsidRPr="00E67734">
              <w:t>0,00</w:t>
            </w:r>
          </w:p>
        </w:tc>
      </w:tr>
      <w:tr w:rsidR="00CF77E6" w:rsidRPr="00C54E18" w14:paraId="11540C59" w14:textId="77777777" w:rsidTr="00E6773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56" w14:textId="77777777" w:rsidR="00CF77E6" w:rsidRPr="00ED1188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40C57" w14:textId="77777777" w:rsidR="00CF77E6" w:rsidRPr="00E67734" w:rsidRDefault="00CF77E6" w:rsidP="007F0434">
            <w:r w:rsidRPr="00E67734">
              <w:t>8.</w:t>
            </w:r>
          </w:p>
        </w:tc>
        <w:tc>
          <w:tcPr>
            <w:tcW w:w="144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58" w14:textId="77777777" w:rsidR="00CF77E6" w:rsidRPr="00E67734" w:rsidRDefault="00CF77E6" w:rsidP="007F0434">
            <w:r w:rsidRPr="00E67734">
              <w:t>Związane z bankowością elektroniczną: </w:t>
            </w:r>
          </w:p>
        </w:tc>
      </w:tr>
      <w:tr w:rsidR="00501FD2" w:rsidRPr="00C54E18" w14:paraId="11540C62" w14:textId="77777777" w:rsidTr="00703FD1">
        <w:trPr>
          <w:trHeight w:val="352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5A" w14:textId="77777777" w:rsidR="00501FD2" w:rsidRPr="00ED1188" w:rsidRDefault="00501FD2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5B" w14:textId="77777777" w:rsidR="00501FD2" w:rsidRDefault="00501FD2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5C" w14:textId="77777777" w:rsidR="00501FD2" w:rsidRPr="00E67734" w:rsidRDefault="00501FD2" w:rsidP="00661B4B">
            <w:pPr>
              <w:spacing w:before="10"/>
            </w:pPr>
            <w:r w:rsidRPr="00E67734">
              <w:t>1)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5D" w14:textId="4A0A5AEB" w:rsidR="009D546D" w:rsidRPr="00190BE9" w:rsidRDefault="009D546D" w:rsidP="00661B4B">
            <w:pPr>
              <w:spacing w:before="10"/>
              <w:rPr>
                <w:szCs w:val="16"/>
              </w:rPr>
            </w:pPr>
            <w:r w:rsidRPr="00190BE9">
              <w:rPr>
                <w:rFonts w:ascii="PKO Bank Polski Rg" w:hAnsi="PKO Bank Polski Rg"/>
                <w:bCs/>
                <w:color w:val="auto"/>
                <w:szCs w:val="16"/>
              </w:rPr>
              <w:t xml:space="preserve">Przeprowadzenie autoryzacji przelewu oraz ustanowienie, modyfikacja lub usunięcie zlecenia płatniczego/odbiorcy przy użyciu kodu jednorazowego za pośrednictwem serwisu internetowego i telefonicznego </w:t>
            </w:r>
            <w:r w:rsidRPr="00190BE9">
              <w:rPr>
                <w:rFonts w:ascii="PKO Bank Polski Rg" w:hAnsi="PKO Bank Polski Rg"/>
                <w:bCs/>
                <w:color w:val="auto"/>
                <w:szCs w:val="16"/>
                <w:vertAlign w:val="superscript"/>
              </w:rPr>
              <w:t>7)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5E" w14:textId="5CFB4D85" w:rsidR="00501FD2" w:rsidRPr="00190BE9" w:rsidRDefault="00501FD2" w:rsidP="00661B4B">
            <w:pPr>
              <w:spacing w:before="10"/>
              <w:jc w:val="right"/>
              <w:rPr>
                <w:color w:val="auto"/>
              </w:rPr>
            </w:pPr>
            <w:r w:rsidRPr="00190BE9">
              <w:rPr>
                <w:color w:val="auto"/>
              </w:rPr>
              <w:t xml:space="preserve">  0,29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5F" w14:textId="376C347B" w:rsidR="00501FD2" w:rsidRPr="00190BE9" w:rsidRDefault="00501FD2" w:rsidP="00661B4B">
            <w:pPr>
              <w:spacing w:before="10"/>
              <w:jc w:val="right"/>
              <w:rPr>
                <w:color w:val="auto"/>
              </w:rPr>
            </w:pPr>
            <w:r w:rsidRPr="00190BE9">
              <w:rPr>
                <w:color w:val="auto"/>
              </w:rPr>
              <w:t xml:space="preserve">  0,29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60" w14:textId="58D6964F" w:rsidR="00501FD2" w:rsidRPr="00190BE9" w:rsidRDefault="00501FD2" w:rsidP="00661B4B">
            <w:pPr>
              <w:spacing w:before="10"/>
              <w:jc w:val="right"/>
              <w:rPr>
                <w:color w:val="auto"/>
              </w:rPr>
            </w:pPr>
            <w:r w:rsidRPr="00190BE9">
              <w:rPr>
                <w:color w:val="auto"/>
              </w:rPr>
              <w:t xml:space="preserve">  0,29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61" w14:textId="004E0875" w:rsidR="00501FD2" w:rsidRPr="00190BE9" w:rsidRDefault="00501FD2" w:rsidP="00661B4B">
            <w:pPr>
              <w:spacing w:before="10"/>
              <w:jc w:val="right"/>
              <w:rPr>
                <w:color w:val="auto"/>
              </w:rPr>
            </w:pPr>
            <w:r w:rsidRPr="00190BE9">
              <w:rPr>
                <w:color w:val="auto"/>
              </w:rPr>
              <w:t xml:space="preserve"> 0,29</w:t>
            </w:r>
          </w:p>
        </w:tc>
      </w:tr>
      <w:tr w:rsidR="00CF77E6" w:rsidRPr="00C54E18" w14:paraId="11540C6B" w14:textId="77777777" w:rsidTr="00E6773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63" w14:textId="77777777" w:rsidR="00CF77E6" w:rsidRPr="00ED1188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64" w14:textId="77777777" w:rsidR="00CF77E6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65" w14:textId="77777777" w:rsidR="00CF77E6" w:rsidRPr="00E67734" w:rsidRDefault="00CF77E6" w:rsidP="007F0434">
            <w:r w:rsidRPr="00E67734">
              <w:t>2)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66" w14:textId="77777777" w:rsidR="00CF77E6" w:rsidRPr="00E67734" w:rsidRDefault="00CF77E6" w:rsidP="007F0434">
            <w:r w:rsidRPr="00E67734">
              <w:t>Ustalenie listy płatności za pośrednictwem oddziału PKO Banku Polskiego SA oraz za pośrednictwem serwisu telefonicznego - od każdej pozycji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67" w14:textId="77777777" w:rsidR="00CF77E6" w:rsidRPr="00E67734" w:rsidRDefault="00CF77E6" w:rsidP="007F0434">
            <w:pPr>
              <w:jc w:val="right"/>
            </w:pPr>
            <w:r w:rsidRPr="00E67734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68" w14:textId="77777777" w:rsidR="00CF77E6" w:rsidRPr="00E67734" w:rsidRDefault="00CF77E6" w:rsidP="007F0434">
            <w:pPr>
              <w:jc w:val="right"/>
            </w:pPr>
            <w:r w:rsidRPr="00E67734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69" w14:textId="77777777" w:rsidR="00CF77E6" w:rsidRPr="00E67734" w:rsidRDefault="00CF77E6" w:rsidP="007F0434">
            <w:pPr>
              <w:jc w:val="right"/>
            </w:pPr>
            <w:r w:rsidRPr="00E67734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6A" w14:textId="77777777" w:rsidR="00CF77E6" w:rsidRPr="00E67734" w:rsidRDefault="00CF77E6" w:rsidP="007F0434">
            <w:pPr>
              <w:jc w:val="right"/>
            </w:pPr>
            <w:r w:rsidRPr="00E67734">
              <w:t>0,00</w:t>
            </w:r>
          </w:p>
        </w:tc>
      </w:tr>
      <w:tr w:rsidR="00CF77E6" w:rsidRPr="00C54E18" w14:paraId="11540C70" w14:textId="77777777" w:rsidTr="00E6773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6C" w14:textId="77777777" w:rsidR="00CF77E6" w:rsidRPr="00ED1188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6D" w14:textId="77777777" w:rsidR="00CF77E6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40C6E" w14:textId="77777777" w:rsidR="00CF77E6" w:rsidRPr="00E67734" w:rsidRDefault="00CF77E6" w:rsidP="007F0434">
            <w:r w:rsidRPr="00E67734">
              <w:t>3)</w:t>
            </w:r>
          </w:p>
        </w:tc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6F" w14:textId="77777777" w:rsidR="00CF77E6" w:rsidRPr="00E67734" w:rsidRDefault="00CF77E6" w:rsidP="007F0434">
            <w:r w:rsidRPr="00E67734">
              <w:t>Modyfikacja listy  płatności - od każdej pozycji</w:t>
            </w:r>
            <w:r w:rsidRPr="00E67734">
              <w:rPr>
                <w:b/>
              </w:rPr>
              <w:t>:</w:t>
            </w:r>
            <w:r w:rsidRPr="00E67734">
              <w:t> </w:t>
            </w:r>
          </w:p>
        </w:tc>
      </w:tr>
      <w:tr w:rsidR="00CF77E6" w:rsidRPr="00C54E18" w14:paraId="11540C7A" w14:textId="77777777" w:rsidTr="00E6773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71" w14:textId="77777777" w:rsidR="00CF77E6" w:rsidRPr="00ED1188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72" w14:textId="77777777" w:rsidR="00CF77E6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73" w14:textId="77777777" w:rsidR="00CF77E6" w:rsidRPr="00E67734" w:rsidRDefault="00CF77E6" w:rsidP="007F0434"/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74" w14:textId="77777777" w:rsidR="00CF77E6" w:rsidRPr="00E67734" w:rsidRDefault="00CF77E6" w:rsidP="007F0434">
            <w:r w:rsidRPr="00E67734">
              <w:t>a)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75" w14:textId="77777777" w:rsidR="00CF77E6" w:rsidRPr="00E67734" w:rsidRDefault="00CF77E6" w:rsidP="007F0434">
            <w:r w:rsidRPr="00E67734">
              <w:t>za pośrednictwem oddziału PKO Banku Polskiego SA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76" w14:textId="77777777" w:rsidR="00CF77E6" w:rsidRPr="00E67734" w:rsidRDefault="00CF77E6" w:rsidP="007F0434">
            <w:pPr>
              <w:jc w:val="right"/>
            </w:pPr>
            <w:r w:rsidRPr="00E67734"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77" w14:textId="77777777" w:rsidR="00CF77E6" w:rsidRPr="00E67734" w:rsidRDefault="00CF77E6" w:rsidP="007F0434">
            <w:pPr>
              <w:jc w:val="right"/>
            </w:pPr>
            <w:r w:rsidRPr="00E67734"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78" w14:textId="77777777" w:rsidR="00CF77E6" w:rsidRPr="00E67734" w:rsidRDefault="00CF77E6" w:rsidP="007F0434">
            <w:pPr>
              <w:jc w:val="right"/>
            </w:pPr>
            <w:r w:rsidRPr="00E67734"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79" w14:textId="77777777" w:rsidR="00CF77E6" w:rsidRPr="00E67734" w:rsidRDefault="00CF77E6" w:rsidP="007F0434">
            <w:pPr>
              <w:jc w:val="right"/>
            </w:pPr>
            <w:r w:rsidRPr="00E67734">
              <w:t>0,50</w:t>
            </w:r>
          </w:p>
        </w:tc>
      </w:tr>
      <w:tr w:rsidR="00CF77E6" w:rsidRPr="00C54E18" w14:paraId="11540C84" w14:textId="77777777" w:rsidTr="00E6773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7B" w14:textId="77777777" w:rsidR="00CF77E6" w:rsidRPr="00ED1188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7C" w14:textId="77777777" w:rsidR="00CF77E6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7D" w14:textId="77777777" w:rsidR="00CF77E6" w:rsidRPr="00E67734" w:rsidRDefault="00CF77E6" w:rsidP="007F0434"/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7E" w14:textId="77777777" w:rsidR="00CF77E6" w:rsidRPr="00E67734" w:rsidRDefault="00CF77E6" w:rsidP="007F0434">
            <w:r w:rsidRPr="00E67734">
              <w:t>b)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7F" w14:textId="77777777" w:rsidR="00CF77E6" w:rsidRPr="00E67734" w:rsidRDefault="00CF77E6" w:rsidP="007F0434">
            <w:r w:rsidRPr="00E67734">
              <w:t>za pośrednictwem serwisu telefonicznego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80" w14:textId="77777777" w:rsidR="00CF77E6" w:rsidRPr="00E67734" w:rsidRDefault="00CF77E6" w:rsidP="007F0434">
            <w:pPr>
              <w:jc w:val="right"/>
            </w:pPr>
            <w:r w:rsidRPr="00E67734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81" w14:textId="77777777" w:rsidR="00CF77E6" w:rsidRPr="00E67734" w:rsidRDefault="00CF77E6" w:rsidP="007F0434">
            <w:pPr>
              <w:jc w:val="right"/>
            </w:pPr>
            <w:r w:rsidRPr="00E67734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82" w14:textId="77777777" w:rsidR="00CF77E6" w:rsidRPr="00E67734" w:rsidRDefault="00CF77E6" w:rsidP="007F0434">
            <w:pPr>
              <w:jc w:val="right"/>
            </w:pPr>
            <w:r w:rsidRPr="00E67734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83" w14:textId="77777777" w:rsidR="00CF77E6" w:rsidRPr="00E67734" w:rsidRDefault="00CF77E6" w:rsidP="007F0434">
            <w:pPr>
              <w:jc w:val="right"/>
            </w:pPr>
            <w:r w:rsidRPr="00E67734">
              <w:t>0,00</w:t>
            </w:r>
          </w:p>
        </w:tc>
      </w:tr>
      <w:tr w:rsidR="00CF77E6" w:rsidRPr="00C54E18" w14:paraId="11540C89" w14:textId="77777777" w:rsidTr="00E6773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85" w14:textId="77777777" w:rsidR="00CF77E6" w:rsidRPr="00ED1188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86" w14:textId="77777777" w:rsidR="00CF77E6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40C87" w14:textId="77777777" w:rsidR="00CF77E6" w:rsidRPr="00E67734" w:rsidRDefault="00CF77E6" w:rsidP="007F0434">
            <w:r w:rsidRPr="00E67734">
              <w:t>4)</w:t>
            </w:r>
          </w:p>
        </w:tc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88" w14:textId="61715266" w:rsidR="00CF77E6" w:rsidRPr="00E67734" w:rsidRDefault="00CF77E6" w:rsidP="00F57068">
            <w:r w:rsidRPr="00E67734">
              <w:t>Powiadomienia o bieżących zdarzeniach związanych z posiadanym rachunkiem oraz wykorzystywanymi usługami bankowości elektronicznej</w:t>
            </w:r>
            <w:r w:rsidR="0089375A" w:rsidRPr="007B03F6">
              <w:rPr>
                <w:rFonts w:cs="Arial"/>
                <w:szCs w:val="16"/>
              </w:rPr>
              <w:t>:</w:t>
            </w:r>
          </w:p>
        </w:tc>
      </w:tr>
      <w:tr w:rsidR="00CF77E6" w:rsidRPr="00C54E18" w14:paraId="11540C93" w14:textId="77777777" w:rsidTr="00E6773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8A" w14:textId="77777777" w:rsidR="00CF77E6" w:rsidRPr="00ED1188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8B" w14:textId="77777777" w:rsidR="00CF77E6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8C" w14:textId="77777777" w:rsidR="00CF77E6" w:rsidRPr="00E67734" w:rsidRDefault="00CF77E6" w:rsidP="007F0434"/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8D" w14:textId="77777777" w:rsidR="00CF77E6" w:rsidRPr="00E67734" w:rsidRDefault="00CF77E6" w:rsidP="007F0434">
            <w:r w:rsidRPr="00E67734">
              <w:t>a)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8E" w14:textId="59339DEA" w:rsidR="00CF77E6" w:rsidRPr="002927DE" w:rsidRDefault="00606DD7" w:rsidP="007F0434">
            <w:r w:rsidRPr="002927DE">
              <w:rPr>
                <w:rFonts w:cs="Arial"/>
                <w:color w:val="auto"/>
                <w:szCs w:val="16"/>
              </w:rPr>
              <w:t>pocztą elektroniczną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8F" w14:textId="77777777" w:rsidR="00CF77E6" w:rsidRPr="00E67734" w:rsidRDefault="00CF77E6" w:rsidP="007F0434">
            <w:pPr>
              <w:jc w:val="right"/>
            </w:pPr>
            <w:r w:rsidRPr="00E67734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90" w14:textId="77777777" w:rsidR="00CF77E6" w:rsidRPr="00E67734" w:rsidRDefault="00CF77E6" w:rsidP="007F0434">
            <w:pPr>
              <w:jc w:val="right"/>
            </w:pPr>
            <w:r w:rsidRPr="00E67734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91" w14:textId="77777777" w:rsidR="00CF77E6" w:rsidRPr="00E67734" w:rsidRDefault="00CF77E6" w:rsidP="007F0434">
            <w:pPr>
              <w:jc w:val="right"/>
            </w:pPr>
            <w:r w:rsidRPr="00E67734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92" w14:textId="77777777" w:rsidR="00CF77E6" w:rsidRPr="00E67734" w:rsidRDefault="00CF77E6" w:rsidP="007F0434">
            <w:pPr>
              <w:jc w:val="right"/>
            </w:pPr>
            <w:r w:rsidRPr="00E67734">
              <w:t>0,00</w:t>
            </w:r>
          </w:p>
        </w:tc>
      </w:tr>
      <w:tr w:rsidR="00CF77E6" w:rsidRPr="00C54E18" w14:paraId="11540C99" w14:textId="77777777" w:rsidTr="00E6773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94" w14:textId="77777777" w:rsidR="00CF77E6" w:rsidRPr="00ED1188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95" w14:textId="77777777" w:rsidR="00CF77E6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96" w14:textId="77777777" w:rsidR="00CF77E6" w:rsidRPr="00E67734" w:rsidRDefault="00CF77E6" w:rsidP="007F0434"/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40C97" w14:textId="77777777" w:rsidR="00CF77E6" w:rsidRPr="00E67734" w:rsidRDefault="00CF77E6" w:rsidP="007F0434">
            <w:r w:rsidRPr="00E67734">
              <w:t>b)</w:t>
            </w:r>
          </w:p>
        </w:tc>
        <w:tc>
          <w:tcPr>
            <w:tcW w:w="13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98" w14:textId="6B2D364B" w:rsidR="00CF77E6" w:rsidRPr="00E67734" w:rsidRDefault="0022174A" w:rsidP="002927DE">
            <w:r w:rsidRPr="002927DE">
              <w:rPr>
                <w:rFonts w:cs="Arial"/>
                <w:color w:val="auto"/>
                <w:szCs w:val="16"/>
              </w:rPr>
              <w:t>w formie wiadomości tekstowej</w:t>
            </w:r>
            <w:r w:rsidRPr="00E91292">
              <w:rPr>
                <w:rFonts w:cs="Arial"/>
                <w:color w:val="auto"/>
                <w:szCs w:val="16"/>
              </w:rPr>
              <w:t xml:space="preserve"> </w:t>
            </w:r>
            <w:r>
              <w:rPr>
                <w:rFonts w:cs="Arial"/>
                <w:color w:val="auto"/>
                <w:szCs w:val="16"/>
              </w:rPr>
              <w:t xml:space="preserve"> </w:t>
            </w:r>
            <w:r w:rsidR="0089375A" w:rsidRPr="001F45C6">
              <w:rPr>
                <w:rFonts w:cs="Arial"/>
                <w:szCs w:val="16"/>
              </w:rPr>
              <w:t xml:space="preserve">SMS </w:t>
            </w:r>
            <w:r w:rsidR="00CF77E6" w:rsidRPr="00E67734">
              <w:t xml:space="preserve">- </w:t>
            </w:r>
            <w:r w:rsidR="00BB0F46" w:rsidRPr="00E67734">
              <w:t xml:space="preserve">opłaty pobierane w </w:t>
            </w:r>
            <w:r w:rsidR="00BB0F46" w:rsidRPr="002927DE">
              <w:t>miesięcznych cyklach rozliczeniowych, liczonych</w:t>
            </w:r>
            <w:r w:rsidR="00BB0F46" w:rsidRPr="00E67734">
              <w:t xml:space="preserve"> od dnia aktywowania usługi:</w:t>
            </w:r>
          </w:p>
        </w:tc>
      </w:tr>
      <w:tr w:rsidR="00CF77E6" w:rsidRPr="00C54E18" w14:paraId="11540CA0" w14:textId="77777777" w:rsidTr="00E6773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9A" w14:textId="77777777" w:rsidR="00CF77E6" w:rsidRPr="00ED1188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9B" w14:textId="77777777" w:rsidR="00CF77E6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9C" w14:textId="77777777" w:rsidR="00CF77E6" w:rsidRPr="00E67734" w:rsidRDefault="00CF77E6" w:rsidP="007F0434"/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9D" w14:textId="77777777" w:rsidR="00CF77E6" w:rsidRPr="00E67734" w:rsidRDefault="00CF77E6" w:rsidP="007F0434"/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40C9E" w14:textId="77777777" w:rsidR="00CF77E6" w:rsidRPr="00E67734" w:rsidRDefault="00CF77E6" w:rsidP="007F0434">
            <w:r w:rsidRPr="00E67734">
              <w:t>i.</w:t>
            </w:r>
          </w:p>
        </w:tc>
        <w:tc>
          <w:tcPr>
            <w:tcW w:w="1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9F" w14:textId="77777777" w:rsidR="00CF77E6" w:rsidRPr="00E67734" w:rsidRDefault="00CF77E6" w:rsidP="007F0434">
            <w:r w:rsidRPr="00E67734">
              <w:t>pakiet 40 SMS:</w:t>
            </w:r>
          </w:p>
        </w:tc>
      </w:tr>
      <w:tr w:rsidR="00CF77E6" w:rsidRPr="00C54E18" w14:paraId="11540CAB" w14:textId="77777777" w:rsidTr="00E6773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A1" w14:textId="77777777" w:rsidR="00CF77E6" w:rsidRPr="00ED1188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A2" w14:textId="77777777" w:rsidR="00CF77E6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A3" w14:textId="77777777" w:rsidR="00CF77E6" w:rsidRPr="00E67734" w:rsidRDefault="00CF77E6" w:rsidP="007F0434"/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A4" w14:textId="77777777" w:rsidR="00CF77E6" w:rsidRPr="00E67734" w:rsidRDefault="00CF77E6" w:rsidP="007F0434"/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A5" w14:textId="77777777" w:rsidR="00CF77E6" w:rsidRPr="00E67734" w:rsidRDefault="00CF77E6" w:rsidP="007F0434"/>
        </w:tc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A6" w14:textId="77777777" w:rsidR="00CF77E6" w:rsidRPr="00E67734" w:rsidRDefault="00CF77E6" w:rsidP="007F0434">
            <w:r w:rsidRPr="00E67734">
              <w:t>- do 40 szt. SMS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A7" w14:textId="77777777" w:rsidR="00CF77E6" w:rsidRPr="00E67734" w:rsidRDefault="00CF77E6" w:rsidP="007F0434">
            <w:pPr>
              <w:jc w:val="right"/>
            </w:pPr>
            <w:r w:rsidRPr="00E67734">
              <w:t>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A8" w14:textId="77777777" w:rsidR="00CF77E6" w:rsidRPr="00E67734" w:rsidRDefault="00CF77E6" w:rsidP="007F0434">
            <w:pPr>
              <w:jc w:val="right"/>
            </w:pPr>
            <w:r w:rsidRPr="00E67734">
              <w:t>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A9" w14:textId="77777777" w:rsidR="00CF77E6" w:rsidRPr="00E67734" w:rsidRDefault="00CF77E6" w:rsidP="007F0434">
            <w:pPr>
              <w:jc w:val="right"/>
            </w:pPr>
            <w:r w:rsidRPr="00E67734">
              <w:t>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AA" w14:textId="77777777" w:rsidR="00CF77E6" w:rsidRPr="00E67734" w:rsidRDefault="00CF77E6" w:rsidP="007F0434">
            <w:pPr>
              <w:jc w:val="right"/>
            </w:pPr>
            <w:r w:rsidRPr="00E67734">
              <w:t>6,00</w:t>
            </w:r>
          </w:p>
        </w:tc>
      </w:tr>
      <w:tr w:rsidR="00CF77E6" w:rsidRPr="00C54E18" w14:paraId="11540CB6" w14:textId="77777777" w:rsidTr="00E6773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AC" w14:textId="77777777" w:rsidR="00CF77E6" w:rsidRPr="00ED1188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AD" w14:textId="77777777" w:rsidR="00CF77E6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AE" w14:textId="77777777" w:rsidR="00CF77E6" w:rsidRPr="00E67734" w:rsidRDefault="00CF77E6" w:rsidP="007F0434"/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AF" w14:textId="77777777" w:rsidR="00CF77E6" w:rsidRPr="00E67734" w:rsidRDefault="00CF77E6" w:rsidP="007F0434"/>
        </w:tc>
        <w:tc>
          <w:tcPr>
            <w:tcW w:w="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B0" w14:textId="77777777" w:rsidR="00CF77E6" w:rsidRPr="00E67734" w:rsidRDefault="00CF77E6" w:rsidP="007F0434"/>
        </w:tc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B1" w14:textId="77777777" w:rsidR="00CF77E6" w:rsidRPr="00E67734" w:rsidRDefault="00CF77E6" w:rsidP="007F0434">
            <w:r w:rsidRPr="00E67734">
              <w:t>- kolejne SMS powyżej 40 szt. - za każdy SMS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B2" w14:textId="77777777" w:rsidR="00CF77E6" w:rsidRPr="00E67734" w:rsidRDefault="00CF77E6" w:rsidP="007F0434">
            <w:pPr>
              <w:jc w:val="right"/>
            </w:pPr>
            <w:r w:rsidRPr="00E67734">
              <w:t>0,20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B3" w14:textId="77777777" w:rsidR="00CF77E6" w:rsidRPr="00E67734" w:rsidRDefault="00CF77E6" w:rsidP="007F0434">
            <w:pPr>
              <w:jc w:val="right"/>
            </w:pPr>
            <w:r w:rsidRPr="00E67734">
              <w:t>0,20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B4" w14:textId="77777777" w:rsidR="00CF77E6" w:rsidRPr="00E67734" w:rsidRDefault="00CF77E6" w:rsidP="007F0434">
            <w:pPr>
              <w:jc w:val="right"/>
            </w:pPr>
            <w:r w:rsidRPr="00E67734">
              <w:t>0,20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B5" w14:textId="77777777" w:rsidR="00CF77E6" w:rsidRPr="00E67734" w:rsidRDefault="00CF77E6" w:rsidP="007F0434">
            <w:pPr>
              <w:jc w:val="right"/>
            </w:pPr>
            <w:r w:rsidRPr="00E67734">
              <w:t>0,20</w:t>
            </w:r>
          </w:p>
        </w:tc>
      </w:tr>
      <w:tr w:rsidR="00CF77E6" w:rsidRPr="00C54E18" w14:paraId="11540CC1" w14:textId="77777777" w:rsidTr="00E6773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B7" w14:textId="77777777" w:rsidR="00CF77E6" w:rsidRPr="00ED1188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B8" w14:textId="77777777" w:rsidR="00CF77E6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B9" w14:textId="77777777" w:rsidR="00CF77E6" w:rsidRPr="00E67734" w:rsidRDefault="00CF77E6" w:rsidP="007F0434"/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BA" w14:textId="77777777" w:rsidR="00CF77E6" w:rsidRPr="00E67734" w:rsidRDefault="00CF77E6" w:rsidP="007F0434"/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BB" w14:textId="77777777" w:rsidR="00CF77E6" w:rsidRPr="00E67734" w:rsidRDefault="00CF77E6" w:rsidP="007F0434">
            <w:r w:rsidRPr="00E67734">
              <w:t>ii.</w:t>
            </w:r>
          </w:p>
        </w:tc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BC" w14:textId="636D7567" w:rsidR="00CF77E6" w:rsidRPr="00E67734" w:rsidRDefault="00CF77E6" w:rsidP="009B33D4">
            <w:r w:rsidRPr="00E67734">
              <w:t xml:space="preserve">powiadomienia </w:t>
            </w:r>
            <w:r w:rsidR="009B33D4">
              <w:rPr>
                <w:rFonts w:cs="Arial"/>
                <w:color w:val="auto"/>
                <w:szCs w:val="16"/>
              </w:rPr>
              <w:t xml:space="preserve">w formie wiadomości tekstowej </w:t>
            </w:r>
            <w:r w:rsidRPr="00E67734">
              <w:t xml:space="preserve">SMS - za każdy SMS </w:t>
            </w:r>
            <w:r w:rsidRPr="002927DE">
              <w:t xml:space="preserve">(opłata </w:t>
            </w:r>
            <w:r w:rsidR="00BB0F46" w:rsidRPr="002927DE">
              <w:t xml:space="preserve">liczona </w:t>
            </w:r>
            <w:r w:rsidRPr="002927DE">
              <w:t>jako iloczyn liczby wysyłanych SMS i stawki opłaty)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BD" w14:textId="77777777" w:rsidR="00CF77E6" w:rsidRPr="00E67734" w:rsidRDefault="00CF77E6" w:rsidP="007F0434">
            <w:pPr>
              <w:jc w:val="right"/>
            </w:pPr>
            <w:r w:rsidRPr="00E67734"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BE" w14:textId="77777777" w:rsidR="00CF77E6" w:rsidRPr="00E67734" w:rsidRDefault="00CF77E6" w:rsidP="007F0434">
            <w:pPr>
              <w:jc w:val="right"/>
            </w:pPr>
            <w:r w:rsidRPr="00E67734"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BF" w14:textId="77777777" w:rsidR="00CF77E6" w:rsidRPr="00E67734" w:rsidRDefault="00CF77E6" w:rsidP="007F0434">
            <w:pPr>
              <w:jc w:val="right"/>
            </w:pPr>
            <w:r w:rsidRPr="00E67734"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C0" w14:textId="77777777" w:rsidR="00CF77E6" w:rsidRPr="00E67734" w:rsidRDefault="00CF77E6" w:rsidP="007F0434">
            <w:pPr>
              <w:jc w:val="right"/>
            </w:pPr>
            <w:r w:rsidRPr="00E67734">
              <w:t>0,25</w:t>
            </w:r>
          </w:p>
        </w:tc>
      </w:tr>
      <w:tr w:rsidR="00CF77E6" w:rsidRPr="00C54E18" w14:paraId="11540CC6" w14:textId="77777777" w:rsidTr="00E6773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C2" w14:textId="77777777" w:rsidR="00CF77E6" w:rsidRPr="00ED1188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C3" w14:textId="77777777" w:rsidR="00CF77E6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40CC4" w14:textId="77777777" w:rsidR="00CF77E6" w:rsidRPr="00E67734" w:rsidRDefault="00CF77E6" w:rsidP="007F0434">
            <w:r w:rsidRPr="00E67734">
              <w:t>5)</w:t>
            </w:r>
          </w:p>
        </w:tc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C5" w14:textId="16A76462" w:rsidR="00CF77E6" w:rsidRPr="00E67734" w:rsidRDefault="0067009E" w:rsidP="000D741A">
            <w:r w:rsidRPr="000D741A">
              <w:rPr>
                <w:rFonts w:cs="Arial"/>
                <w:color w:val="auto"/>
                <w:szCs w:val="16"/>
              </w:rPr>
              <w:t>Sporządzenie</w:t>
            </w:r>
            <w:r w:rsidRPr="00A57040">
              <w:rPr>
                <w:rFonts w:cs="Arial"/>
                <w:b/>
                <w:i/>
                <w:color w:val="auto"/>
                <w:szCs w:val="16"/>
              </w:rPr>
              <w:t xml:space="preserve"> </w:t>
            </w:r>
            <w:r>
              <w:rPr>
                <w:rFonts w:cs="Arial"/>
                <w:color w:val="auto"/>
                <w:szCs w:val="16"/>
              </w:rPr>
              <w:t>i wy</w:t>
            </w:r>
            <w:r w:rsidRPr="00E91292">
              <w:rPr>
                <w:rFonts w:cs="Arial"/>
                <w:color w:val="auto"/>
                <w:szCs w:val="16"/>
              </w:rPr>
              <w:t xml:space="preserve">danie potwierdzenia operacji realizowanej za pośrednictwem </w:t>
            </w:r>
            <w:r w:rsidRPr="000D741A">
              <w:rPr>
                <w:rFonts w:cs="Arial"/>
                <w:color w:val="auto"/>
                <w:szCs w:val="16"/>
              </w:rPr>
              <w:t xml:space="preserve">elektronicznych </w:t>
            </w:r>
            <w:r w:rsidRPr="00E91292">
              <w:rPr>
                <w:rFonts w:cs="Arial"/>
                <w:color w:val="auto"/>
                <w:szCs w:val="16"/>
              </w:rPr>
              <w:t>kanałów dostępu:</w:t>
            </w:r>
          </w:p>
        </w:tc>
      </w:tr>
      <w:tr w:rsidR="00CF77E6" w:rsidRPr="00C54E18" w14:paraId="11540CD0" w14:textId="77777777" w:rsidTr="00E6773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C7" w14:textId="77777777" w:rsidR="00CF77E6" w:rsidRPr="00ED1188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C8" w14:textId="77777777" w:rsidR="00CF77E6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0CC9" w14:textId="77777777" w:rsidR="00CF77E6" w:rsidRPr="00E67734" w:rsidRDefault="00CF77E6" w:rsidP="007F0434"/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CA" w14:textId="77777777" w:rsidR="00CF77E6" w:rsidRPr="00E67734" w:rsidRDefault="00CF77E6" w:rsidP="007F0434">
            <w:r w:rsidRPr="00E67734">
              <w:t>a)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CB" w14:textId="77777777" w:rsidR="00CF77E6" w:rsidRPr="00E67734" w:rsidRDefault="00CF77E6" w:rsidP="007F0434">
            <w:r w:rsidRPr="00E67734">
              <w:t>w oddziale PKO Banku Polskiego SA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CC" w14:textId="77777777" w:rsidR="00CF77E6" w:rsidRPr="00E67734" w:rsidRDefault="00CF77E6" w:rsidP="007F0434">
            <w:pPr>
              <w:jc w:val="right"/>
            </w:pPr>
            <w:r w:rsidRPr="00E67734">
              <w:t>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CD" w14:textId="77777777" w:rsidR="00CF77E6" w:rsidRPr="00E67734" w:rsidRDefault="00CF77E6" w:rsidP="007F0434">
            <w:pPr>
              <w:jc w:val="right"/>
            </w:pPr>
            <w:r w:rsidRPr="00E67734">
              <w:t>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CE" w14:textId="77777777" w:rsidR="00CF77E6" w:rsidRPr="00E67734" w:rsidRDefault="00CF77E6" w:rsidP="007F0434">
            <w:pPr>
              <w:jc w:val="right"/>
            </w:pPr>
            <w:r w:rsidRPr="00E67734">
              <w:t>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CF" w14:textId="77777777" w:rsidR="00CF77E6" w:rsidRPr="00E67734" w:rsidRDefault="00CF77E6" w:rsidP="007F0434">
            <w:pPr>
              <w:jc w:val="right"/>
            </w:pPr>
            <w:r w:rsidRPr="00E67734">
              <w:t>2,50</w:t>
            </w:r>
          </w:p>
        </w:tc>
      </w:tr>
      <w:tr w:rsidR="00CF77E6" w:rsidRPr="00C54E18" w14:paraId="11540CDA" w14:textId="77777777" w:rsidTr="00E6773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D1" w14:textId="77777777" w:rsidR="00CF77E6" w:rsidRPr="00ED1188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D2" w14:textId="77777777" w:rsidR="00CF77E6" w:rsidRDefault="00CF77E6" w:rsidP="007F0434">
            <w:pPr>
              <w:rPr>
                <w:rFonts w:cs="Arial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D3" w14:textId="77777777" w:rsidR="00CF77E6" w:rsidRPr="00E67734" w:rsidRDefault="00CF77E6" w:rsidP="007F0434"/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D4" w14:textId="77777777" w:rsidR="00CF77E6" w:rsidRPr="00E67734" w:rsidRDefault="00CF77E6" w:rsidP="007F0434">
            <w:r w:rsidRPr="00E67734">
              <w:t>b)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D5" w14:textId="77777777" w:rsidR="00CF77E6" w:rsidRPr="00E67734" w:rsidRDefault="00CF77E6" w:rsidP="007F0434">
            <w:r w:rsidRPr="00E67734">
              <w:t>wysłanie pocztą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D6" w14:textId="77777777" w:rsidR="00CF77E6" w:rsidRPr="00E67734" w:rsidRDefault="00CF77E6" w:rsidP="007F0434">
            <w:r w:rsidRPr="00E67734">
              <w:t>3,00 + koszty przesyłki</w:t>
            </w:r>
            <w:r w:rsidRPr="00E67734">
              <w:br/>
              <w:t>listem zwykłym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D7" w14:textId="77777777" w:rsidR="00CF77E6" w:rsidRPr="00E67734" w:rsidRDefault="00CF77E6" w:rsidP="007F0434">
            <w:r w:rsidRPr="00E67734">
              <w:t>3,00 + koszty przesyłki</w:t>
            </w:r>
            <w:r w:rsidRPr="00E67734">
              <w:br/>
              <w:t>listem zwykłym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D8" w14:textId="77777777" w:rsidR="00CF77E6" w:rsidRPr="00E67734" w:rsidRDefault="00CF77E6" w:rsidP="007F0434">
            <w:r w:rsidRPr="00E67734">
              <w:t>3,00 + koszty przesyłki</w:t>
            </w:r>
            <w:r w:rsidRPr="00E67734">
              <w:br/>
              <w:t>listem zwykłym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0CD9" w14:textId="77777777" w:rsidR="00CF77E6" w:rsidRPr="00E67734" w:rsidRDefault="00CF77E6" w:rsidP="007F0434">
            <w:r w:rsidRPr="00E67734">
              <w:t>3,00 + koszty przesyłki</w:t>
            </w:r>
            <w:r w:rsidRPr="00E67734">
              <w:br/>
              <w:t>listem zwykłym</w:t>
            </w:r>
          </w:p>
        </w:tc>
      </w:tr>
    </w:tbl>
    <w:p w14:paraId="11540CDB" w14:textId="77777777" w:rsidR="002D7B3D" w:rsidRPr="00E67734" w:rsidRDefault="002D7B3D" w:rsidP="002D7B3D">
      <w:pPr>
        <w:spacing w:before="40" w:line="160" w:lineRule="exact"/>
        <w:ind w:left="142" w:right="-1134" w:hanging="142"/>
        <w:jc w:val="both"/>
        <w:rPr>
          <w:sz w:val="13"/>
        </w:rPr>
      </w:pPr>
      <w:r w:rsidRPr="00E67734">
        <w:rPr>
          <w:sz w:val="13"/>
          <w:vertAlign w:val="superscript"/>
        </w:rPr>
        <w:t>1)</w:t>
      </w:r>
      <w:r w:rsidRPr="00E67734">
        <w:rPr>
          <w:sz w:val="13"/>
          <w:vertAlign w:val="superscript"/>
        </w:rPr>
        <w:tab/>
      </w:r>
      <w:r w:rsidRPr="00E67734">
        <w:rPr>
          <w:sz w:val="13"/>
        </w:rPr>
        <w:t xml:space="preserve">Opłata w złotych - z rachunku jest pobierana równowartość w walucie rachunku. </w:t>
      </w:r>
    </w:p>
    <w:p w14:paraId="2093B70B" w14:textId="20697A17" w:rsidR="00414FEA" w:rsidRPr="00E67734" w:rsidRDefault="002D7B3D" w:rsidP="002D7B3D">
      <w:pPr>
        <w:spacing w:line="160" w:lineRule="exact"/>
        <w:ind w:left="142" w:right="-1134" w:hanging="142"/>
        <w:rPr>
          <w:sz w:val="13"/>
          <w:vertAlign w:val="superscript"/>
        </w:rPr>
      </w:pPr>
      <w:r w:rsidRPr="00E67734">
        <w:rPr>
          <w:sz w:val="13"/>
          <w:vertAlign w:val="superscript"/>
        </w:rPr>
        <w:t>2)</w:t>
      </w:r>
      <w:r w:rsidR="00414FEA" w:rsidRPr="00E67734">
        <w:rPr>
          <w:sz w:val="13"/>
          <w:vertAlign w:val="superscript"/>
        </w:rPr>
        <w:t xml:space="preserve"> </w:t>
      </w:r>
      <w:r w:rsidR="00414FEA" w:rsidRPr="00E67734">
        <w:rPr>
          <w:sz w:val="13"/>
          <w:vertAlign w:val="superscript"/>
        </w:rPr>
        <w:tab/>
      </w:r>
      <w:r w:rsidR="00414FEA" w:rsidRPr="00E67734">
        <w:rPr>
          <w:sz w:val="13"/>
        </w:rPr>
        <w:t>W miesiącu kalendarzowym, w którym otwarto rachunek, opłata pobierana jest proporcjonalnie do ilości dni pozostających do końca tego miesiąca</w:t>
      </w:r>
      <w:r w:rsidRPr="00E67734">
        <w:rPr>
          <w:sz w:val="13"/>
        </w:rPr>
        <w:tab/>
      </w:r>
    </w:p>
    <w:p w14:paraId="11540CDC" w14:textId="65D62E8D" w:rsidR="002D7B3D" w:rsidRPr="00E67734" w:rsidRDefault="00414FEA" w:rsidP="002D7B3D">
      <w:pPr>
        <w:spacing w:line="160" w:lineRule="exact"/>
        <w:ind w:left="142" w:right="-1134" w:hanging="142"/>
        <w:rPr>
          <w:sz w:val="13"/>
          <w:vertAlign w:val="superscript"/>
        </w:rPr>
      </w:pPr>
      <w:r w:rsidRPr="00E67734">
        <w:rPr>
          <w:sz w:val="13"/>
          <w:vertAlign w:val="superscript"/>
        </w:rPr>
        <w:t xml:space="preserve">3) </w:t>
      </w:r>
      <w:r w:rsidRPr="00E67734">
        <w:rPr>
          <w:sz w:val="13"/>
          <w:vertAlign w:val="superscript"/>
        </w:rPr>
        <w:tab/>
      </w:r>
      <w:r w:rsidR="002D7B3D" w:rsidRPr="00E67734">
        <w:rPr>
          <w:sz w:val="13"/>
        </w:rPr>
        <w:t>Opłata nie jest pobierana jeżeli saldo rachunku jest niższe niż wymagana kwota opłaty.</w:t>
      </w:r>
    </w:p>
    <w:p w14:paraId="11540CDD" w14:textId="670E5412" w:rsidR="002D7B3D" w:rsidRPr="00E67734" w:rsidRDefault="00414FEA" w:rsidP="002D7B3D">
      <w:pPr>
        <w:spacing w:line="160" w:lineRule="exact"/>
        <w:ind w:left="142" w:right="-1134" w:hanging="142"/>
        <w:rPr>
          <w:sz w:val="13"/>
        </w:rPr>
      </w:pPr>
      <w:r w:rsidRPr="00E67734">
        <w:rPr>
          <w:sz w:val="13"/>
          <w:vertAlign w:val="superscript"/>
        </w:rPr>
        <w:t>4</w:t>
      </w:r>
      <w:r w:rsidR="002D7B3D" w:rsidRPr="00E67734">
        <w:rPr>
          <w:sz w:val="13"/>
          <w:vertAlign w:val="superscript"/>
        </w:rPr>
        <w:t>)</w:t>
      </w:r>
      <w:r w:rsidR="002D7B3D" w:rsidRPr="00E67734">
        <w:rPr>
          <w:sz w:val="13"/>
          <w:vertAlign w:val="superscript"/>
        </w:rPr>
        <w:tab/>
      </w:r>
      <w:r w:rsidR="002D7B3D" w:rsidRPr="00E67734">
        <w:rPr>
          <w:sz w:val="13"/>
        </w:rPr>
        <w:t xml:space="preserve">W przypadku pierwszego przelewu na rachunki prowadzone w PKO Banku Polskim SA dokonanego w danym miesiącu kalendarzowym. </w:t>
      </w:r>
    </w:p>
    <w:p w14:paraId="11540CDE" w14:textId="0B1E131A" w:rsidR="002D7B3D" w:rsidRPr="00E67734" w:rsidRDefault="00414FEA" w:rsidP="002D7B3D">
      <w:pPr>
        <w:spacing w:line="160" w:lineRule="exact"/>
        <w:ind w:left="142" w:right="-1134" w:hanging="142"/>
        <w:jc w:val="both"/>
        <w:rPr>
          <w:sz w:val="13"/>
        </w:rPr>
      </w:pPr>
      <w:r w:rsidRPr="00E67734">
        <w:rPr>
          <w:sz w:val="13"/>
          <w:vertAlign w:val="superscript"/>
        </w:rPr>
        <w:t>5</w:t>
      </w:r>
      <w:r w:rsidR="002D7B3D" w:rsidRPr="00E67734">
        <w:rPr>
          <w:sz w:val="13"/>
          <w:vertAlign w:val="superscript"/>
        </w:rPr>
        <w:t>)</w:t>
      </w:r>
      <w:r w:rsidR="002D7B3D" w:rsidRPr="00E67734">
        <w:rPr>
          <w:sz w:val="13"/>
          <w:vertAlign w:val="superscript"/>
        </w:rPr>
        <w:tab/>
      </w:r>
      <w:r w:rsidR="002D7B3D" w:rsidRPr="00E67734">
        <w:rPr>
          <w:sz w:val="13"/>
        </w:rPr>
        <w:t xml:space="preserve">Realizacja dyspozycji przekazania środków z użyciem numeru telefonu, tzw. przelew "Na numer telefonu" nie obejmuje przelewu predefiniowanego. </w:t>
      </w:r>
    </w:p>
    <w:p w14:paraId="11540CDF" w14:textId="6E7AA247" w:rsidR="002D7B3D" w:rsidRPr="00E67734" w:rsidRDefault="00414FEA" w:rsidP="002D7B3D">
      <w:pPr>
        <w:spacing w:line="160" w:lineRule="exact"/>
        <w:ind w:left="142" w:right="-739" w:hanging="142"/>
        <w:rPr>
          <w:sz w:val="13"/>
        </w:rPr>
      </w:pPr>
      <w:r w:rsidRPr="00E67734">
        <w:rPr>
          <w:sz w:val="13"/>
          <w:vertAlign w:val="superscript"/>
        </w:rPr>
        <w:t>6</w:t>
      </w:r>
      <w:r w:rsidR="002D7B3D" w:rsidRPr="00E67734">
        <w:rPr>
          <w:sz w:val="13"/>
          <w:vertAlign w:val="superscript"/>
        </w:rPr>
        <w:t>)</w:t>
      </w:r>
      <w:r w:rsidR="002D7B3D" w:rsidRPr="00E67734">
        <w:rPr>
          <w:sz w:val="13"/>
          <w:vertAlign w:val="superscript"/>
        </w:rPr>
        <w:tab/>
      </w:r>
      <w:r w:rsidR="002D7B3D" w:rsidRPr="00E67734">
        <w:rPr>
          <w:sz w:val="13"/>
        </w:rPr>
        <w:t>Nie dotyczy rachunków prowadzonych w celu spłaty kredytu lub pożyczki zabezpieczonych hipotecznie i kredytów gotówkowych Aurum, Platinium</w:t>
      </w:r>
      <w:r w:rsidR="00101AA6" w:rsidRPr="00E67734">
        <w:rPr>
          <w:sz w:val="13"/>
        </w:rPr>
        <w:t xml:space="preserve"> </w:t>
      </w:r>
      <w:r w:rsidR="002D7B3D" w:rsidRPr="00E67734">
        <w:rPr>
          <w:sz w:val="13"/>
        </w:rPr>
        <w:t>z przeznaczeniem na częściową</w:t>
      </w:r>
      <w:r w:rsidR="00101AA6" w:rsidRPr="00E67734">
        <w:rPr>
          <w:sz w:val="13"/>
        </w:rPr>
        <w:t xml:space="preserve"> </w:t>
      </w:r>
      <w:r w:rsidR="002D7B3D" w:rsidRPr="00E67734">
        <w:rPr>
          <w:sz w:val="13"/>
        </w:rPr>
        <w:t>albo całkowitą spłatę kredytu.</w:t>
      </w:r>
      <w:r w:rsidR="00101AA6" w:rsidRPr="00E67734">
        <w:rPr>
          <w:sz w:val="13"/>
        </w:rPr>
        <w:t xml:space="preserve"> </w:t>
      </w:r>
      <w:r w:rsidR="002D7B3D" w:rsidRPr="00E67734">
        <w:rPr>
          <w:sz w:val="13"/>
        </w:rPr>
        <w:t xml:space="preserve"> </w:t>
      </w:r>
    </w:p>
    <w:p w14:paraId="11540CE1" w14:textId="350E71FF" w:rsidR="0020490C" w:rsidRPr="00E67734" w:rsidRDefault="00414FEA" w:rsidP="00E67734">
      <w:pPr>
        <w:spacing w:line="160" w:lineRule="exact"/>
        <w:ind w:left="142" w:right="-1134" w:hanging="142"/>
        <w:rPr>
          <w:sz w:val="13"/>
        </w:rPr>
      </w:pPr>
      <w:r w:rsidRPr="00E67734">
        <w:rPr>
          <w:sz w:val="13"/>
          <w:vertAlign w:val="superscript"/>
        </w:rPr>
        <w:t>7</w:t>
      </w:r>
      <w:r w:rsidR="002D7B3D" w:rsidRPr="00E67734">
        <w:rPr>
          <w:sz w:val="13"/>
          <w:vertAlign w:val="superscript"/>
        </w:rPr>
        <w:t>)</w:t>
      </w:r>
      <w:r w:rsidR="002D7B3D" w:rsidRPr="00E67734">
        <w:rPr>
          <w:sz w:val="13"/>
          <w:vertAlign w:val="superscript"/>
        </w:rPr>
        <w:tab/>
      </w:r>
      <w:r w:rsidR="002D7B3D" w:rsidRPr="00E67734">
        <w:rPr>
          <w:sz w:val="13"/>
        </w:rPr>
        <w:t>Opłata pobierana miesięcznie z dołu, uzależniona od liczby autoryzowanych operacji, przy pomocy kodów jednorazowych z karty.</w:t>
      </w:r>
    </w:p>
    <w:sectPr w:rsidR="0020490C" w:rsidRPr="00E67734" w:rsidSect="00B4161A">
      <w:headerReference w:type="first" r:id="rId11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ECF8B5" w14:textId="77777777" w:rsidR="00CB3410" w:rsidRDefault="00CB3410">
      <w:r>
        <w:separator/>
      </w:r>
    </w:p>
  </w:endnote>
  <w:endnote w:type="continuationSeparator" w:id="0">
    <w:p w14:paraId="029185B1" w14:textId="77777777" w:rsidR="00CB3410" w:rsidRDefault="00CB3410">
      <w:r>
        <w:continuationSeparator/>
      </w:r>
    </w:p>
  </w:endnote>
  <w:endnote w:type="continuationNotice" w:id="1">
    <w:p w14:paraId="7AB4560F" w14:textId="77777777" w:rsidR="00CB3410" w:rsidRDefault="00CB341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5EE27F" w14:textId="77777777" w:rsidR="00CB3410" w:rsidRDefault="00CB3410">
      <w:r>
        <w:separator/>
      </w:r>
    </w:p>
  </w:footnote>
  <w:footnote w:type="continuationSeparator" w:id="0">
    <w:p w14:paraId="17E4FC35" w14:textId="77777777" w:rsidR="00CB3410" w:rsidRDefault="00CB3410">
      <w:r>
        <w:continuationSeparator/>
      </w:r>
    </w:p>
  </w:footnote>
  <w:footnote w:type="continuationNotice" w:id="1">
    <w:p w14:paraId="58B09244" w14:textId="77777777" w:rsidR="00CB3410" w:rsidRDefault="00CB341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B5E26" w14:textId="77777777" w:rsidR="005C6796" w:rsidRDefault="005C6796" w:rsidP="009B3655">
    <w:pPr>
      <w:pStyle w:val="Stopka"/>
      <w:rPr>
        <w:lang w:val="en-US"/>
      </w:rPr>
    </w:pPr>
    <w:r>
      <w:rPr>
        <w:lang w:val="en-US"/>
      </w:rPr>
      <w:t>KATALOG INFORMACYJNY PKO BANKU POLSKIEGO SA</w:t>
    </w:r>
  </w:p>
  <w:p w14:paraId="628591F5" w14:textId="77777777" w:rsidR="005C6796" w:rsidRDefault="005C6796" w:rsidP="009B3655">
    <w:pPr>
      <w:pStyle w:val="Stopka"/>
      <w:rPr>
        <w:lang w:val="en-US"/>
      </w:rPr>
    </w:pPr>
    <w:r>
      <w:rPr>
        <w:lang w:val="en-US"/>
      </w:rPr>
      <w:t>TARYFA PROWIZJI I OPŁAT BANKOWYCH ZA USŁUGI OFEROWANE KLIENTOM DETALICZNYM</w:t>
    </w:r>
  </w:p>
  <w:p w14:paraId="11540CE7" w14:textId="393D5692" w:rsidR="00414FEA" w:rsidRPr="00F05049" w:rsidRDefault="005C6796" w:rsidP="009B3655">
    <w:pPr>
      <w:pStyle w:val="Stopka"/>
      <w:rPr>
        <w:lang w:val="en-US"/>
      </w:rPr>
    </w:pPr>
    <w:r>
      <w:rPr>
        <w:lang w:val="en-US"/>
      </w:rPr>
      <w:t>Wersja obowiązująca od dnia 1 maja 2016 r.</w:t>
    </w:r>
    <w:r w:rsidR="00414FEA">
      <w:rPr>
        <w:noProof/>
      </w:rPr>
      <w:drawing>
        <wp:anchor distT="0" distB="0" distL="114300" distR="114300" simplePos="0" relativeHeight="251657728" behindDoc="1" locked="0" layoutInCell="1" allowOverlap="1" wp14:anchorId="11540CE9" wp14:editId="11540CEA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067B36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1119B7"/>
    <w:multiLevelType w:val="hybridMultilevel"/>
    <w:tmpl w:val="31FE30C6"/>
    <w:lvl w:ilvl="0" w:tplc="6EF64FCA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9"/>
  </w:num>
  <w:num w:numId="4">
    <w:abstractNumId w:val="26"/>
  </w:num>
  <w:num w:numId="5">
    <w:abstractNumId w:val="23"/>
  </w:num>
  <w:num w:numId="6">
    <w:abstractNumId w:val="18"/>
  </w:num>
  <w:num w:numId="7">
    <w:abstractNumId w:val="15"/>
  </w:num>
  <w:num w:numId="8">
    <w:abstractNumId w:val="20"/>
  </w:num>
  <w:num w:numId="9">
    <w:abstractNumId w:val="21"/>
  </w:num>
  <w:num w:numId="10">
    <w:abstractNumId w:val="13"/>
  </w:num>
  <w:num w:numId="11">
    <w:abstractNumId w:val="25"/>
  </w:num>
  <w:num w:numId="12">
    <w:abstractNumId w:val="17"/>
  </w:num>
  <w:num w:numId="13">
    <w:abstractNumId w:val="27"/>
  </w:num>
  <w:num w:numId="14">
    <w:abstractNumId w:val="16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15CB6"/>
    <w:rsid w:val="00017176"/>
    <w:rsid w:val="00020898"/>
    <w:rsid w:val="00020956"/>
    <w:rsid w:val="00021810"/>
    <w:rsid w:val="0002434F"/>
    <w:rsid w:val="00030B87"/>
    <w:rsid w:val="00030E05"/>
    <w:rsid w:val="000365F3"/>
    <w:rsid w:val="000419F6"/>
    <w:rsid w:val="00051C33"/>
    <w:rsid w:val="00053738"/>
    <w:rsid w:val="00054D5A"/>
    <w:rsid w:val="00061AA6"/>
    <w:rsid w:val="00063979"/>
    <w:rsid w:val="0007148B"/>
    <w:rsid w:val="00072443"/>
    <w:rsid w:val="000747B0"/>
    <w:rsid w:val="000753B5"/>
    <w:rsid w:val="00083881"/>
    <w:rsid w:val="0009304C"/>
    <w:rsid w:val="00093AC9"/>
    <w:rsid w:val="0009677B"/>
    <w:rsid w:val="00097BB4"/>
    <w:rsid w:val="000A4F25"/>
    <w:rsid w:val="000A5B4D"/>
    <w:rsid w:val="000D3A3D"/>
    <w:rsid w:val="000D741A"/>
    <w:rsid w:val="000E6F13"/>
    <w:rsid w:val="000F1F8E"/>
    <w:rsid w:val="000F2A54"/>
    <w:rsid w:val="000F7D52"/>
    <w:rsid w:val="00101AA6"/>
    <w:rsid w:val="001023B1"/>
    <w:rsid w:val="0010721E"/>
    <w:rsid w:val="001155F8"/>
    <w:rsid w:val="00115D30"/>
    <w:rsid w:val="00122CA9"/>
    <w:rsid w:val="001320A8"/>
    <w:rsid w:val="001400D2"/>
    <w:rsid w:val="001523EA"/>
    <w:rsid w:val="00154A30"/>
    <w:rsid w:val="001576CC"/>
    <w:rsid w:val="00164A1D"/>
    <w:rsid w:val="0016501B"/>
    <w:rsid w:val="0017504D"/>
    <w:rsid w:val="0017698A"/>
    <w:rsid w:val="001775D5"/>
    <w:rsid w:val="00181D71"/>
    <w:rsid w:val="00190BE9"/>
    <w:rsid w:val="0019437C"/>
    <w:rsid w:val="001B6246"/>
    <w:rsid w:val="001C2A6D"/>
    <w:rsid w:val="001C66A1"/>
    <w:rsid w:val="001D5FAA"/>
    <w:rsid w:val="001E18E8"/>
    <w:rsid w:val="001E1CA5"/>
    <w:rsid w:val="001E31B0"/>
    <w:rsid w:val="001E560B"/>
    <w:rsid w:val="001F1B10"/>
    <w:rsid w:val="00202D08"/>
    <w:rsid w:val="0020490C"/>
    <w:rsid w:val="00213CC0"/>
    <w:rsid w:val="00216280"/>
    <w:rsid w:val="0022174A"/>
    <w:rsid w:val="00231126"/>
    <w:rsid w:val="00233853"/>
    <w:rsid w:val="002377F6"/>
    <w:rsid w:val="0027179B"/>
    <w:rsid w:val="00273457"/>
    <w:rsid w:val="002755DF"/>
    <w:rsid w:val="00277959"/>
    <w:rsid w:val="00282770"/>
    <w:rsid w:val="002863B3"/>
    <w:rsid w:val="002927DE"/>
    <w:rsid w:val="002A1A14"/>
    <w:rsid w:val="002B7B55"/>
    <w:rsid w:val="002D00E6"/>
    <w:rsid w:val="002D3B44"/>
    <w:rsid w:val="002D7B3D"/>
    <w:rsid w:val="002E12DC"/>
    <w:rsid w:val="0030307A"/>
    <w:rsid w:val="00304B7A"/>
    <w:rsid w:val="0031754D"/>
    <w:rsid w:val="0032629B"/>
    <w:rsid w:val="003305F8"/>
    <w:rsid w:val="00335AA7"/>
    <w:rsid w:val="00335CFE"/>
    <w:rsid w:val="00356A1D"/>
    <w:rsid w:val="00360F4F"/>
    <w:rsid w:val="00367478"/>
    <w:rsid w:val="0038092C"/>
    <w:rsid w:val="00382640"/>
    <w:rsid w:val="0039198E"/>
    <w:rsid w:val="003935F1"/>
    <w:rsid w:val="00396F52"/>
    <w:rsid w:val="003A7197"/>
    <w:rsid w:val="003A7A74"/>
    <w:rsid w:val="003A7BCF"/>
    <w:rsid w:val="003D2599"/>
    <w:rsid w:val="003D2AD8"/>
    <w:rsid w:val="003D7F9F"/>
    <w:rsid w:val="003E52EC"/>
    <w:rsid w:val="003E59CE"/>
    <w:rsid w:val="003F3BB1"/>
    <w:rsid w:val="003F4D58"/>
    <w:rsid w:val="003F7275"/>
    <w:rsid w:val="0040099F"/>
    <w:rsid w:val="00402294"/>
    <w:rsid w:val="004061D0"/>
    <w:rsid w:val="00414FEA"/>
    <w:rsid w:val="004157D2"/>
    <w:rsid w:val="004253E0"/>
    <w:rsid w:val="00431075"/>
    <w:rsid w:val="00435C12"/>
    <w:rsid w:val="004445B7"/>
    <w:rsid w:val="004445BF"/>
    <w:rsid w:val="004557A1"/>
    <w:rsid w:val="00461B8E"/>
    <w:rsid w:val="0046485E"/>
    <w:rsid w:val="00467326"/>
    <w:rsid w:val="004A3715"/>
    <w:rsid w:val="004A60A2"/>
    <w:rsid w:val="004A7B85"/>
    <w:rsid w:val="004B19A8"/>
    <w:rsid w:val="004B4FBD"/>
    <w:rsid w:val="004B653D"/>
    <w:rsid w:val="004C117A"/>
    <w:rsid w:val="004C2941"/>
    <w:rsid w:val="004C2C76"/>
    <w:rsid w:val="004C64CB"/>
    <w:rsid w:val="004C6F1E"/>
    <w:rsid w:val="004D0F2F"/>
    <w:rsid w:val="004D4471"/>
    <w:rsid w:val="004D5133"/>
    <w:rsid w:val="004F15BF"/>
    <w:rsid w:val="004F3134"/>
    <w:rsid w:val="004F3B62"/>
    <w:rsid w:val="004F7564"/>
    <w:rsid w:val="005014F3"/>
    <w:rsid w:val="00501FD2"/>
    <w:rsid w:val="00503C4B"/>
    <w:rsid w:val="0050462F"/>
    <w:rsid w:val="00506F81"/>
    <w:rsid w:val="005145E3"/>
    <w:rsid w:val="00516AE0"/>
    <w:rsid w:val="005262B5"/>
    <w:rsid w:val="0053182C"/>
    <w:rsid w:val="005344BB"/>
    <w:rsid w:val="00540DF8"/>
    <w:rsid w:val="00557A5D"/>
    <w:rsid w:val="005606A1"/>
    <w:rsid w:val="00562FCC"/>
    <w:rsid w:val="00567A63"/>
    <w:rsid w:val="005704D0"/>
    <w:rsid w:val="00585B38"/>
    <w:rsid w:val="00587A6D"/>
    <w:rsid w:val="00587CFB"/>
    <w:rsid w:val="00594AB3"/>
    <w:rsid w:val="0059789F"/>
    <w:rsid w:val="005B0405"/>
    <w:rsid w:val="005B4D84"/>
    <w:rsid w:val="005C042C"/>
    <w:rsid w:val="005C2A60"/>
    <w:rsid w:val="005C6796"/>
    <w:rsid w:val="005D1DAC"/>
    <w:rsid w:val="005E0276"/>
    <w:rsid w:val="005E0EF8"/>
    <w:rsid w:val="005F1AAD"/>
    <w:rsid w:val="005F5619"/>
    <w:rsid w:val="00606945"/>
    <w:rsid w:val="00606DD7"/>
    <w:rsid w:val="00610269"/>
    <w:rsid w:val="00610772"/>
    <w:rsid w:val="006159DC"/>
    <w:rsid w:val="00616048"/>
    <w:rsid w:val="00620DBF"/>
    <w:rsid w:val="00622478"/>
    <w:rsid w:val="006242C9"/>
    <w:rsid w:val="00624B42"/>
    <w:rsid w:val="00627F63"/>
    <w:rsid w:val="006316D7"/>
    <w:rsid w:val="00644E50"/>
    <w:rsid w:val="00647972"/>
    <w:rsid w:val="00651B78"/>
    <w:rsid w:val="00654D3C"/>
    <w:rsid w:val="00655B96"/>
    <w:rsid w:val="00656F86"/>
    <w:rsid w:val="00657D52"/>
    <w:rsid w:val="00660C3B"/>
    <w:rsid w:val="00661B4B"/>
    <w:rsid w:val="0067009E"/>
    <w:rsid w:val="00675B40"/>
    <w:rsid w:val="00690F9E"/>
    <w:rsid w:val="006930A9"/>
    <w:rsid w:val="00697F3E"/>
    <w:rsid w:val="006A233B"/>
    <w:rsid w:val="006A5272"/>
    <w:rsid w:val="006A6C4C"/>
    <w:rsid w:val="006B77A1"/>
    <w:rsid w:val="006C20E1"/>
    <w:rsid w:val="006C26AF"/>
    <w:rsid w:val="006D334E"/>
    <w:rsid w:val="006E5BF3"/>
    <w:rsid w:val="006F1E7E"/>
    <w:rsid w:val="007024EC"/>
    <w:rsid w:val="00703FD1"/>
    <w:rsid w:val="007177C0"/>
    <w:rsid w:val="00734541"/>
    <w:rsid w:val="00744320"/>
    <w:rsid w:val="00745858"/>
    <w:rsid w:val="00757BDC"/>
    <w:rsid w:val="00761E15"/>
    <w:rsid w:val="00764895"/>
    <w:rsid w:val="00764E7D"/>
    <w:rsid w:val="00766078"/>
    <w:rsid w:val="00771B59"/>
    <w:rsid w:val="00781B1F"/>
    <w:rsid w:val="00793A00"/>
    <w:rsid w:val="007972A8"/>
    <w:rsid w:val="007A1E26"/>
    <w:rsid w:val="007A2F0B"/>
    <w:rsid w:val="007B03F6"/>
    <w:rsid w:val="007B0E57"/>
    <w:rsid w:val="007B0E8D"/>
    <w:rsid w:val="007B38B6"/>
    <w:rsid w:val="007C1C76"/>
    <w:rsid w:val="007C7471"/>
    <w:rsid w:val="007C7CA6"/>
    <w:rsid w:val="007D768F"/>
    <w:rsid w:val="007E4079"/>
    <w:rsid w:val="007E57D0"/>
    <w:rsid w:val="007E72E1"/>
    <w:rsid w:val="007F0434"/>
    <w:rsid w:val="007F43B2"/>
    <w:rsid w:val="007F4F5A"/>
    <w:rsid w:val="007F745B"/>
    <w:rsid w:val="00800CCA"/>
    <w:rsid w:val="0081351C"/>
    <w:rsid w:val="008142BA"/>
    <w:rsid w:val="0081588E"/>
    <w:rsid w:val="00815C9B"/>
    <w:rsid w:val="00816C7B"/>
    <w:rsid w:val="00820CF8"/>
    <w:rsid w:val="00821963"/>
    <w:rsid w:val="008250CC"/>
    <w:rsid w:val="008334CE"/>
    <w:rsid w:val="008412E8"/>
    <w:rsid w:val="00842499"/>
    <w:rsid w:val="00846604"/>
    <w:rsid w:val="00852032"/>
    <w:rsid w:val="00861B7F"/>
    <w:rsid w:val="00864B63"/>
    <w:rsid w:val="00885516"/>
    <w:rsid w:val="00885B1C"/>
    <w:rsid w:val="00890895"/>
    <w:rsid w:val="00891600"/>
    <w:rsid w:val="0089375A"/>
    <w:rsid w:val="00896FBD"/>
    <w:rsid w:val="008A3885"/>
    <w:rsid w:val="008B13C9"/>
    <w:rsid w:val="008E7610"/>
    <w:rsid w:val="008F419C"/>
    <w:rsid w:val="008F641E"/>
    <w:rsid w:val="0090405C"/>
    <w:rsid w:val="00910C5B"/>
    <w:rsid w:val="009121F2"/>
    <w:rsid w:val="0091532E"/>
    <w:rsid w:val="009339F2"/>
    <w:rsid w:val="00940627"/>
    <w:rsid w:val="0094154A"/>
    <w:rsid w:val="00943FCE"/>
    <w:rsid w:val="00953E73"/>
    <w:rsid w:val="00954D5E"/>
    <w:rsid w:val="009558A3"/>
    <w:rsid w:val="00955D88"/>
    <w:rsid w:val="009742F6"/>
    <w:rsid w:val="00990612"/>
    <w:rsid w:val="0099784F"/>
    <w:rsid w:val="009A0403"/>
    <w:rsid w:val="009A074B"/>
    <w:rsid w:val="009A144A"/>
    <w:rsid w:val="009B27CD"/>
    <w:rsid w:val="009B33D4"/>
    <w:rsid w:val="009B3655"/>
    <w:rsid w:val="009C1D34"/>
    <w:rsid w:val="009C2E89"/>
    <w:rsid w:val="009D12C1"/>
    <w:rsid w:val="009D546D"/>
    <w:rsid w:val="009D7442"/>
    <w:rsid w:val="009E0A30"/>
    <w:rsid w:val="009E3C0F"/>
    <w:rsid w:val="009F5A2D"/>
    <w:rsid w:val="009F7103"/>
    <w:rsid w:val="00A022D8"/>
    <w:rsid w:val="00A10083"/>
    <w:rsid w:val="00A11587"/>
    <w:rsid w:val="00A16E34"/>
    <w:rsid w:val="00A20640"/>
    <w:rsid w:val="00A22719"/>
    <w:rsid w:val="00A307DE"/>
    <w:rsid w:val="00A32947"/>
    <w:rsid w:val="00A474AF"/>
    <w:rsid w:val="00A5020B"/>
    <w:rsid w:val="00A50D12"/>
    <w:rsid w:val="00A53EB3"/>
    <w:rsid w:val="00A635F6"/>
    <w:rsid w:val="00A64C3C"/>
    <w:rsid w:val="00A835C6"/>
    <w:rsid w:val="00A85E9F"/>
    <w:rsid w:val="00A86FA5"/>
    <w:rsid w:val="00A876D2"/>
    <w:rsid w:val="00A920BD"/>
    <w:rsid w:val="00A9215E"/>
    <w:rsid w:val="00A96D0F"/>
    <w:rsid w:val="00A97127"/>
    <w:rsid w:val="00AA14AA"/>
    <w:rsid w:val="00AA362E"/>
    <w:rsid w:val="00AA3BFE"/>
    <w:rsid w:val="00AC133E"/>
    <w:rsid w:val="00AD5686"/>
    <w:rsid w:val="00AD6FF4"/>
    <w:rsid w:val="00AE2378"/>
    <w:rsid w:val="00AE5342"/>
    <w:rsid w:val="00B02EF7"/>
    <w:rsid w:val="00B03DCC"/>
    <w:rsid w:val="00B07B25"/>
    <w:rsid w:val="00B12935"/>
    <w:rsid w:val="00B14E56"/>
    <w:rsid w:val="00B14F9D"/>
    <w:rsid w:val="00B23ECD"/>
    <w:rsid w:val="00B4161A"/>
    <w:rsid w:val="00B41EEF"/>
    <w:rsid w:val="00B46CAD"/>
    <w:rsid w:val="00B53A12"/>
    <w:rsid w:val="00B54AA9"/>
    <w:rsid w:val="00B66193"/>
    <w:rsid w:val="00B7248A"/>
    <w:rsid w:val="00B728C6"/>
    <w:rsid w:val="00B85A6B"/>
    <w:rsid w:val="00B91794"/>
    <w:rsid w:val="00B92FB2"/>
    <w:rsid w:val="00B93423"/>
    <w:rsid w:val="00BA7D34"/>
    <w:rsid w:val="00BB0F46"/>
    <w:rsid w:val="00BB16F1"/>
    <w:rsid w:val="00BC2B5A"/>
    <w:rsid w:val="00BC3B1E"/>
    <w:rsid w:val="00BD353F"/>
    <w:rsid w:val="00BD6033"/>
    <w:rsid w:val="00BE32FE"/>
    <w:rsid w:val="00BE49B0"/>
    <w:rsid w:val="00BE6C0B"/>
    <w:rsid w:val="00BF3C4E"/>
    <w:rsid w:val="00BF3C93"/>
    <w:rsid w:val="00BF6E4A"/>
    <w:rsid w:val="00C01AE4"/>
    <w:rsid w:val="00C0459F"/>
    <w:rsid w:val="00C070C5"/>
    <w:rsid w:val="00C1157A"/>
    <w:rsid w:val="00C11739"/>
    <w:rsid w:val="00C17B4D"/>
    <w:rsid w:val="00C21CDC"/>
    <w:rsid w:val="00C23409"/>
    <w:rsid w:val="00C23EB9"/>
    <w:rsid w:val="00C335D1"/>
    <w:rsid w:val="00C3532A"/>
    <w:rsid w:val="00C45A75"/>
    <w:rsid w:val="00C61770"/>
    <w:rsid w:val="00C623CA"/>
    <w:rsid w:val="00C6253F"/>
    <w:rsid w:val="00C6602A"/>
    <w:rsid w:val="00C80E15"/>
    <w:rsid w:val="00C81875"/>
    <w:rsid w:val="00C8473E"/>
    <w:rsid w:val="00C87D7D"/>
    <w:rsid w:val="00C90997"/>
    <w:rsid w:val="00C9195B"/>
    <w:rsid w:val="00CA090B"/>
    <w:rsid w:val="00CA14AB"/>
    <w:rsid w:val="00CA2394"/>
    <w:rsid w:val="00CA6279"/>
    <w:rsid w:val="00CB3410"/>
    <w:rsid w:val="00CC1BF2"/>
    <w:rsid w:val="00CC29F0"/>
    <w:rsid w:val="00CC2DB3"/>
    <w:rsid w:val="00CC323C"/>
    <w:rsid w:val="00CC4234"/>
    <w:rsid w:val="00CD0EA3"/>
    <w:rsid w:val="00CD2F2B"/>
    <w:rsid w:val="00CD3512"/>
    <w:rsid w:val="00CD715C"/>
    <w:rsid w:val="00CE1223"/>
    <w:rsid w:val="00CE1DC3"/>
    <w:rsid w:val="00CE4494"/>
    <w:rsid w:val="00CE65D4"/>
    <w:rsid w:val="00CE677F"/>
    <w:rsid w:val="00CE7776"/>
    <w:rsid w:val="00CF17CD"/>
    <w:rsid w:val="00CF2DD6"/>
    <w:rsid w:val="00CF4B26"/>
    <w:rsid w:val="00CF6198"/>
    <w:rsid w:val="00CF77E6"/>
    <w:rsid w:val="00D00504"/>
    <w:rsid w:val="00D11D54"/>
    <w:rsid w:val="00D15006"/>
    <w:rsid w:val="00D2368C"/>
    <w:rsid w:val="00D24254"/>
    <w:rsid w:val="00D24648"/>
    <w:rsid w:val="00D3379B"/>
    <w:rsid w:val="00D350F7"/>
    <w:rsid w:val="00D35822"/>
    <w:rsid w:val="00D37ADB"/>
    <w:rsid w:val="00D41785"/>
    <w:rsid w:val="00D43480"/>
    <w:rsid w:val="00D52208"/>
    <w:rsid w:val="00D63E4E"/>
    <w:rsid w:val="00D7311A"/>
    <w:rsid w:val="00D80C64"/>
    <w:rsid w:val="00D82ACB"/>
    <w:rsid w:val="00D93E6D"/>
    <w:rsid w:val="00D96CD9"/>
    <w:rsid w:val="00D9762B"/>
    <w:rsid w:val="00DA1C14"/>
    <w:rsid w:val="00DA5A1A"/>
    <w:rsid w:val="00DA69B4"/>
    <w:rsid w:val="00DB0602"/>
    <w:rsid w:val="00DB2BAF"/>
    <w:rsid w:val="00DC32FD"/>
    <w:rsid w:val="00DD17F5"/>
    <w:rsid w:val="00DD27D1"/>
    <w:rsid w:val="00DD297D"/>
    <w:rsid w:val="00DE6697"/>
    <w:rsid w:val="00DF6F1D"/>
    <w:rsid w:val="00E01A29"/>
    <w:rsid w:val="00E12AC5"/>
    <w:rsid w:val="00E2234C"/>
    <w:rsid w:val="00E419CD"/>
    <w:rsid w:val="00E45624"/>
    <w:rsid w:val="00E67734"/>
    <w:rsid w:val="00E7331E"/>
    <w:rsid w:val="00E7415A"/>
    <w:rsid w:val="00E77116"/>
    <w:rsid w:val="00E808CF"/>
    <w:rsid w:val="00E83859"/>
    <w:rsid w:val="00E9310B"/>
    <w:rsid w:val="00EB02C2"/>
    <w:rsid w:val="00EB08CE"/>
    <w:rsid w:val="00EB5B5B"/>
    <w:rsid w:val="00EC7465"/>
    <w:rsid w:val="00EC7CDA"/>
    <w:rsid w:val="00ED1188"/>
    <w:rsid w:val="00ED53D5"/>
    <w:rsid w:val="00EE0304"/>
    <w:rsid w:val="00EF5980"/>
    <w:rsid w:val="00EF6F44"/>
    <w:rsid w:val="00F0138D"/>
    <w:rsid w:val="00F02A00"/>
    <w:rsid w:val="00F030EE"/>
    <w:rsid w:val="00F05049"/>
    <w:rsid w:val="00F12CC7"/>
    <w:rsid w:val="00F16813"/>
    <w:rsid w:val="00F1730A"/>
    <w:rsid w:val="00F37638"/>
    <w:rsid w:val="00F41938"/>
    <w:rsid w:val="00F479E9"/>
    <w:rsid w:val="00F57068"/>
    <w:rsid w:val="00F600CE"/>
    <w:rsid w:val="00F6399A"/>
    <w:rsid w:val="00F7649C"/>
    <w:rsid w:val="00F84D25"/>
    <w:rsid w:val="00F84F1A"/>
    <w:rsid w:val="00F9582F"/>
    <w:rsid w:val="00F970A6"/>
    <w:rsid w:val="00FA2DCA"/>
    <w:rsid w:val="00FA39FF"/>
    <w:rsid w:val="00FA72D3"/>
    <w:rsid w:val="00FB1A61"/>
    <w:rsid w:val="00FB6EBC"/>
    <w:rsid w:val="00FC02AD"/>
    <w:rsid w:val="00FC549B"/>
    <w:rsid w:val="00FD2E66"/>
    <w:rsid w:val="00FD5C4C"/>
    <w:rsid w:val="00FE472C"/>
    <w:rsid w:val="00FE6483"/>
    <w:rsid w:val="00FF2FC7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540B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9A04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403"/>
    <w:rPr>
      <w:sz w:val="20"/>
      <w:szCs w:val="20"/>
    </w:rPr>
  </w:style>
  <w:style w:type="character" w:customStyle="1" w:styleId="TekstkomentarzaZnak">
    <w:name w:val="Tekst komentarza Znak"/>
    <w:link w:val="Tekstkomentarza"/>
    <w:rsid w:val="009A0403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A0403"/>
    <w:rPr>
      <w:b/>
      <w:bCs/>
    </w:rPr>
  </w:style>
  <w:style w:type="character" w:customStyle="1" w:styleId="TematkomentarzaZnak">
    <w:name w:val="Temat komentarza Znak"/>
    <w:link w:val="Tematkomentarza"/>
    <w:rsid w:val="009A0403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9A04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403"/>
    <w:rPr>
      <w:sz w:val="20"/>
      <w:szCs w:val="20"/>
    </w:rPr>
  </w:style>
  <w:style w:type="character" w:customStyle="1" w:styleId="TekstkomentarzaZnak">
    <w:name w:val="Tekst komentarza Znak"/>
    <w:link w:val="Tekstkomentarza"/>
    <w:rsid w:val="009A0403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A0403"/>
    <w:rPr>
      <w:b/>
      <w:bCs/>
    </w:rPr>
  </w:style>
  <w:style w:type="character" w:customStyle="1" w:styleId="TematkomentarzaZnak">
    <w:name w:val="Temat komentarza Znak"/>
    <w:link w:val="Tematkomentarza"/>
    <w:rsid w:val="009A0403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6248D1-51C9-4EB1-9485-90D77C37C3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90EAC5-BF2D-4E1B-956E-6F3FE30EF2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3AE692-4512-4C0D-9F47-2F463C3F17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54</TotalTime>
  <Pages>1</Pages>
  <Words>739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creator>Tomasz Rajfura</dc:creator>
  <cp:lastModifiedBy>Gołębiewska Elżbieta</cp:lastModifiedBy>
  <cp:revision>39</cp:revision>
  <cp:lastPrinted>2016-07-06T09:01:00Z</cp:lastPrinted>
  <dcterms:created xsi:type="dcterms:W3CDTF">2015-09-10T13:56:00Z</dcterms:created>
  <dcterms:modified xsi:type="dcterms:W3CDTF">2016-07-06T09:01:00Z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