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588CF26F" w14:textId="77777777" w:rsidTr="00CF77E6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588CF26E" w14:textId="77777777" w:rsidR="00567A63" w:rsidRPr="00ED1188" w:rsidRDefault="00910C5B" w:rsidP="00CF77E6">
            <w:pPr>
              <w:pStyle w:val="PKOnaglowekdokumentu"/>
            </w:pPr>
            <w:bookmarkStart w:id="0" w:name="_GoBack"/>
            <w:bookmarkEnd w:id="0"/>
            <w:r w:rsidRPr="00ED1188">
              <w:t>CZĘŚĆ I. RACHUNKI BANKOWE</w:t>
            </w:r>
          </w:p>
        </w:tc>
      </w:tr>
    </w:tbl>
    <w:p w14:paraId="588CF270" w14:textId="77777777" w:rsidR="002D7B3D" w:rsidRPr="00BA5313" w:rsidRDefault="00A474AF" w:rsidP="00093AC9">
      <w:pPr>
        <w:rPr>
          <w:sz w:val="13"/>
        </w:rPr>
      </w:pPr>
      <w:r w:rsidRPr="00CC1BF2">
        <w:br w:type="textWrapping" w:clear="all"/>
      </w:r>
    </w:p>
    <w:p w14:paraId="588CF271" w14:textId="77777777" w:rsidR="007C1C76" w:rsidRPr="00BA5313" w:rsidRDefault="007C1C76" w:rsidP="00BA5313">
      <w:pPr>
        <w:ind w:right="-1134"/>
        <w:rPr>
          <w:sz w:val="20"/>
        </w:rPr>
      </w:pPr>
    </w:p>
    <w:p w14:paraId="588CF272" w14:textId="77777777" w:rsidR="002D7B3D" w:rsidRPr="00BA5313" w:rsidRDefault="002D7B3D" w:rsidP="00BA5313">
      <w:pPr>
        <w:tabs>
          <w:tab w:val="left" w:pos="5115"/>
        </w:tabs>
        <w:spacing w:after="60"/>
        <w:jc w:val="both"/>
        <w:rPr>
          <w:b/>
        </w:rPr>
      </w:pPr>
      <w:r w:rsidRPr="00BA5313">
        <w:rPr>
          <w:b/>
        </w:rPr>
        <w:t>DZIAŁ IV. RACHUNKI SZKOLNEJ KASY OSZCZĘDNOŚCI</w:t>
      </w:r>
    </w:p>
    <w:tbl>
      <w:tblPr>
        <w:tblW w:w="5001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2"/>
        <w:gridCol w:w="335"/>
        <w:gridCol w:w="339"/>
        <w:gridCol w:w="339"/>
        <w:gridCol w:w="5307"/>
        <w:gridCol w:w="1698"/>
        <w:gridCol w:w="1698"/>
        <w:gridCol w:w="1698"/>
        <w:gridCol w:w="1698"/>
        <w:gridCol w:w="1697"/>
      </w:tblGrid>
      <w:tr w:rsidR="002D7B3D" w:rsidRPr="00C54E18" w14:paraId="588CF27C" w14:textId="77777777" w:rsidTr="00BA5313">
        <w:trPr>
          <w:trHeight w:val="120"/>
        </w:trPr>
        <w:tc>
          <w:tcPr>
            <w:tcW w:w="3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CF273" w14:textId="77777777" w:rsidR="002D7B3D" w:rsidRPr="00BA5313" w:rsidRDefault="002D7B3D" w:rsidP="00BA5313"/>
        </w:tc>
        <w:tc>
          <w:tcPr>
            <w:tcW w:w="633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CF274" w14:textId="58ADA766" w:rsidR="002D7B3D" w:rsidRPr="00BA5313" w:rsidRDefault="00CA1276" w:rsidP="00BA5313">
            <w:pPr>
              <w:rPr>
                <w:b/>
              </w:rPr>
            </w:pPr>
            <w:r>
              <w:rPr>
                <w:rFonts w:cs="Arial"/>
                <w:b/>
                <w:szCs w:val="16"/>
              </w:rPr>
              <w:t xml:space="preserve">Tytuł </w:t>
            </w:r>
            <w:r w:rsidRPr="00E6569B">
              <w:rPr>
                <w:rFonts w:cs="Arial"/>
                <w:b/>
                <w:szCs w:val="16"/>
              </w:rPr>
              <w:t>prowizji/opłaty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CF276" w14:textId="211BF26D" w:rsidR="002D7B3D" w:rsidRPr="00BA5313" w:rsidRDefault="002D7B3D" w:rsidP="00BA5313">
            <w:pPr>
              <w:rPr>
                <w:b/>
              </w:rPr>
            </w:pPr>
            <w:r w:rsidRPr="00BA5313">
              <w:rPr>
                <w:b/>
              </w:rPr>
              <w:t>SKO Konto</w:t>
            </w:r>
            <w:r w:rsidR="00180C10" w:rsidRPr="00BA5313">
              <w:rPr>
                <w:b/>
              </w:rPr>
              <w:t xml:space="preserve"> </w:t>
            </w:r>
            <w:r w:rsidRPr="00BA5313">
              <w:rPr>
                <w:b/>
              </w:rPr>
              <w:t>dla Szkoły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CF278" w14:textId="25E434C0" w:rsidR="002D7B3D" w:rsidRPr="00BA5313" w:rsidRDefault="002D7B3D" w:rsidP="00BA5313">
            <w:pPr>
              <w:rPr>
                <w:b/>
              </w:rPr>
            </w:pPr>
            <w:r w:rsidRPr="00BA5313">
              <w:rPr>
                <w:b/>
              </w:rPr>
              <w:t>SKO Konto dla Ucznia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CF279" w14:textId="77777777" w:rsidR="002D7B3D" w:rsidRPr="00BA5313" w:rsidRDefault="002D7B3D" w:rsidP="00BA5313">
            <w:pPr>
              <w:rPr>
                <w:b/>
              </w:rPr>
            </w:pPr>
            <w:r w:rsidRPr="00BA5313">
              <w:rPr>
                <w:b/>
              </w:rPr>
              <w:t xml:space="preserve">SKO Konto dla </w:t>
            </w:r>
            <w:r w:rsidRPr="00BA5313">
              <w:rPr>
                <w:b/>
              </w:rPr>
              <w:br/>
              <w:t>Rady Rodziców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CF27A" w14:textId="77777777" w:rsidR="002D7B3D" w:rsidRPr="00BA5313" w:rsidRDefault="002D7B3D" w:rsidP="00BA5313">
            <w:pPr>
              <w:rPr>
                <w:b/>
              </w:rPr>
            </w:pPr>
            <w:r w:rsidRPr="00BA5313">
              <w:rPr>
                <w:b/>
              </w:rPr>
              <w:t>SKO Konto Plan Szkoły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CF27B" w14:textId="77777777" w:rsidR="002D7B3D" w:rsidRPr="00BA5313" w:rsidRDefault="002D7B3D" w:rsidP="00BA5313">
            <w:pPr>
              <w:tabs>
                <w:tab w:val="left" w:pos="1646"/>
                <w:tab w:val="left" w:pos="2056"/>
              </w:tabs>
              <w:ind w:right="72"/>
              <w:rPr>
                <w:b/>
              </w:rPr>
            </w:pPr>
            <w:r w:rsidRPr="00BA5313">
              <w:rPr>
                <w:b/>
              </w:rPr>
              <w:t>SKO Konto Plan Rady Rodziców</w:t>
            </w:r>
          </w:p>
        </w:tc>
      </w:tr>
      <w:tr w:rsidR="002D7B3D" w:rsidRPr="00C54E18" w14:paraId="588CF284" w14:textId="77777777" w:rsidTr="00BA5313">
        <w:trPr>
          <w:trHeight w:val="71"/>
        </w:trPr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7D" w14:textId="77777777" w:rsidR="002D7B3D" w:rsidRPr="00BA5313" w:rsidRDefault="002D7B3D" w:rsidP="006930A9">
            <w:pPr>
              <w:jc w:val="center"/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6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7E" w14:textId="77777777" w:rsidR="002D7B3D" w:rsidRPr="00BA5313" w:rsidRDefault="002D7B3D" w:rsidP="006930A9">
            <w:pPr>
              <w:jc w:val="center"/>
            </w:pPr>
            <w:r w:rsidRPr="00BA5313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7F" w14:textId="77777777" w:rsidR="002D7B3D" w:rsidRPr="00BA5313" w:rsidRDefault="002D7B3D" w:rsidP="006930A9">
            <w:pPr>
              <w:jc w:val="center"/>
            </w:pPr>
            <w:r w:rsidRPr="00BA5313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80" w14:textId="77777777" w:rsidR="002D7B3D" w:rsidRPr="00BA5313" w:rsidRDefault="002D7B3D" w:rsidP="006930A9">
            <w:pPr>
              <w:jc w:val="center"/>
            </w:pPr>
            <w:r w:rsidRPr="00BA5313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81" w14:textId="77777777" w:rsidR="002D7B3D" w:rsidRPr="00BA5313" w:rsidRDefault="002D7B3D" w:rsidP="006930A9">
            <w:pPr>
              <w:jc w:val="center"/>
            </w:pPr>
            <w:r w:rsidRPr="00BA5313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82" w14:textId="77777777" w:rsidR="002D7B3D" w:rsidRPr="00BA5313" w:rsidRDefault="002D7B3D" w:rsidP="006930A9">
            <w:pPr>
              <w:jc w:val="center"/>
            </w:pPr>
            <w:r w:rsidRPr="00BA5313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83" w14:textId="77777777" w:rsidR="002D7B3D" w:rsidRPr="00BA5313" w:rsidRDefault="002D7B3D" w:rsidP="006930A9">
            <w:pPr>
              <w:jc w:val="center"/>
            </w:pPr>
            <w:r w:rsidRPr="00BA5313">
              <w:t>7</w:t>
            </w:r>
          </w:p>
        </w:tc>
      </w:tr>
      <w:tr w:rsidR="002D7B3D" w:rsidRPr="00C54E18" w14:paraId="588CF28C" w14:textId="77777777" w:rsidTr="00BA5313">
        <w:trPr>
          <w:trHeight w:val="32"/>
        </w:trPr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85" w14:textId="77777777" w:rsidR="002D7B3D" w:rsidRPr="00BA5313" w:rsidRDefault="002D7B3D" w:rsidP="006930A9"/>
        </w:tc>
        <w:tc>
          <w:tcPr>
            <w:tcW w:w="6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86" w14:textId="77777777" w:rsidR="002D7B3D" w:rsidRPr="00BA5313" w:rsidRDefault="002D7B3D" w:rsidP="006930A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87" w14:textId="77777777" w:rsidR="002D7B3D" w:rsidRPr="00BA5313" w:rsidRDefault="002D7B3D" w:rsidP="006930A9">
            <w:pPr>
              <w:jc w:val="center"/>
            </w:pPr>
            <w:r w:rsidRPr="00BA5313">
              <w:t>w złotych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88" w14:textId="77777777" w:rsidR="002D7B3D" w:rsidRPr="00BA5313" w:rsidRDefault="002D7B3D" w:rsidP="006930A9">
            <w:pPr>
              <w:jc w:val="center"/>
            </w:pPr>
            <w:r w:rsidRPr="00BA5313">
              <w:t>w złotych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89" w14:textId="77777777" w:rsidR="002D7B3D" w:rsidRPr="00BA5313" w:rsidRDefault="002D7B3D" w:rsidP="006930A9">
            <w:pPr>
              <w:jc w:val="center"/>
            </w:pPr>
            <w:r w:rsidRPr="00BA5313">
              <w:t>w złotych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8A" w14:textId="77777777" w:rsidR="002D7B3D" w:rsidRPr="00BA5313" w:rsidRDefault="002D7B3D" w:rsidP="006930A9">
            <w:pPr>
              <w:jc w:val="center"/>
            </w:pPr>
            <w:r w:rsidRPr="00BA5313">
              <w:t>w złotych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8B" w14:textId="77777777" w:rsidR="002D7B3D" w:rsidRPr="00BA5313" w:rsidRDefault="002D7B3D" w:rsidP="006930A9">
            <w:pPr>
              <w:jc w:val="center"/>
            </w:pPr>
            <w:r w:rsidRPr="00BA5313">
              <w:t>w złotych</w:t>
            </w:r>
          </w:p>
        </w:tc>
      </w:tr>
      <w:tr w:rsidR="002D7B3D" w:rsidRPr="00C54E18" w14:paraId="588CF28F" w14:textId="77777777" w:rsidTr="00BA5313">
        <w:trPr>
          <w:trHeight w:val="120"/>
        </w:trPr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F28D" w14:textId="77777777" w:rsidR="002D7B3D" w:rsidRPr="00502CC5" w:rsidRDefault="002D7B3D" w:rsidP="006930A9">
            <w:pPr>
              <w:rPr>
                <w:rFonts w:cs="Arial"/>
                <w:b/>
                <w:szCs w:val="16"/>
              </w:rPr>
            </w:pPr>
            <w:r w:rsidRPr="00502CC5">
              <w:rPr>
                <w:rFonts w:cs="Arial"/>
                <w:b/>
                <w:szCs w:val="16"/>
              </w:rPr>
              <w:t>I.</w:t>
            </w:r>
          </w:p>
        </w:tc>
        <w:tc>
          <w:tcPr>
            <w:tcW w:w="14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8E" w14:textId="77777777" w:rsidR="002D7B3D" w:rsidRPr="00BA5313" w:rsidRDefault="002D7B3D" w:rsidP="006930A9">
            <w:r w:rsidRPr="00BA5313">
              <w:rPr>
                <w:b/>
              </w:rPr>
              <w:t>RACHUNKI SZKOLNEJ KASY OSZCZĘDNOSCI</w:t>
            </w:r>
          </w:p>
        </w:tc>
      </w:tr>
      <w:tr w:rsidR="002D7B3D" w:rsidRPr="00C54E18" w14:paraId="588CF298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90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91" w14:textId="77777777" w:rsidR="002D7B3D" w:rsidRPr="00BA5313" w:rsidRDefault="002D7B3D" w:rsidP="006930A9">
            <w:r w:rsidRPr="00BA5313">
              <w:t>1.</w:t>
            </w:r>
          </w:p>
        </w:tc>
        <w:tc>
          <w:tcPr>
            <w:tcW w:w="5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92" w14:textId="77777777" w:rsidR="002D7B3D" w:rsidRPr="00BA5313" w:rsidRDefault="002D7B3D" w:rsidP="006930A9">
            <w:r w:rsidRPr="00BA5313">
              <w:t>Prowadzenie rachunku miesięcznie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93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94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95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96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97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</w:tr>
      <w:tr w:rsidR="002D7B3D" w:rsidRPr="00C54E18" w14:paraId="588CF29C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99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F29A" w14:textId="77777777" w:rsidR="002D7B3D" w:rsidRPr="00BA5313" w:rsidRDefault="002D7B3D" w:rsidP="006930A9">
            <w:r w:rsidRPr="00BA5313">
              <w:t>2.</w:t>
            </w:r>
          </w:p>
        </w:tc>
        <w:tc>
          <w:tcPr>
            <w:tcW w:w="1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9B" w14:textId="77777777" w:rsidR="002D7B3D" w:rsidRPr="00BA5313" w:rsidRDefault="002D7B3D" w:rsidP="006930A9">
            <w:r w:rsidRPr="00BA5313">
              <w:t>Przelew – realizacja dyspozycji przekazania środków:</w:t>
            </w:r>
          </w:p>
        </w:tc>
      </w:tr>
      <w:tr w:rsidR="002D7B3D" w:rsidRPr="00C54E18" w14:paraId="588CF2A1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9D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9E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F29F" w14:textId="77777777" w:rsidR="002D7B3D" w:rsidRPr="00BA5313" w:rsidRDefault="002D7B3D" w:rsidP="006930A9">
            <w:r w:rsidRPr="00BA5313">
              <w:t>1)</w:t>
            </w:r>
          </w:p>
        </w:tc>
        <w:tc>
          <w:tcPr>
            <w:tcW w:w="14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A0" w14:textId="77777777" w:rsidR="002D7B3D" w:rsidRPr="00BA5313" w:rsidRDefault="002D7B3D" w:rsidP="006930A9">
            <w:r w:rsidRPr="00BA5313">
              <w:t>na rachunki prowadzone w PKO Banku Polskim SA</w:t>
            </w:r>
            <w:r w:rsidR="00AF3866" w:rsidRPr="00BA5313">
              <w:t>:</w:t>
            </w:r>
          </w:p>
        </w:tc>
      </w:tr>
      <w:tr w:rsidR="002D7B3D" w:rsidRPr="00C54E18" w14:paraId="588CF2AC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A2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A3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A4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A5" w14:textId="77777777" w:rsidR="002D7B3D" w:rsidRPr="00BA5313" w:rsidRDefault="002D7B3D" w:rsidP="006930A9">
            <w:r w:rsidRPr="00BA5313">
              <w:t>a)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A6" w14:textId="77777777" w:rsidR="002D7B3D" w:rsidRPr="00BA5313" w:rsidRDefault="002D7B3D" w:rsidP="006930A9">
            <w:r w:rsidRPr="00BA5313">
              <w:t>w oddziale PKO Banku Polskiego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A7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A8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A9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AA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AB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</w:tr>
      <w:tr w:rsidR="002D7B3D" w:rsidRPr="00C54E18" w14:paraId="588CF2B7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AD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AE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AF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B0" w14:textId="77777777" w:rsidR="002D7B3D" w:rsidRPr="00BA5313" w:rsidRDefault="002D7B3D" w:rsidP="006930A9">
            <w:r w:rsidRPr="00BA5313">
              <w:t>b)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1" w14:textId="77777777" w:rsidR="002D7B3D" w:rsidRPr="00BA5313" w:rsidRDefault="002D7B3D" w:rsidP="006930A9">
            <w:r w:rsidRPr="00BA5313">
              <w:t>za pośrednictwem serwisu telefonicznego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2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3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4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5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6" w14:textId="77777777" w:rsidR="002D7B3D" w:rsidRPr="00BA5313" w:rsidRDefault="002D7B3D" w:rsidP="006930A9">
            <w:r w:rsidRPr="00BA5313">
              <w:t>x</w:t>
            </w:r>
          </w:p>
        </w:tc>
      </w:tr>
      <w:tr w:rsidR="002D7B3D" w:rsidRPr="00C54E18" w14:paraId="588CF2C2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B8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B9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A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BB" w14:textId="77777777" w:rsidR="002D7B3D" w:rsidRPr="00BA5313" w:rsidRDefault="002D7B3D" w:rsidP="006930A9">
            <w:r w:rsidRPr="00BA5313">
              <w:t>c)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C" w14:textId="77777777" w:rsidR="002D7B3D" w:rsidRPr="00BA5313" w:rsidRDefault="002D7B3D" w:rsidP="006930A9">
            <w:r w:rsidRPr="00BA5313">
              <w:t>za pośrednictwem serwisu internetowego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D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E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BF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C0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C1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</w:tr>
      <w:tr w:rsidR="002D7B3D" w:rsidRPr="00C54E18" w14:paraId="588CF2C7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C3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C4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F2C5" w14:textId="77777777" w:rsidR="002D7B3D" w:rsidRPr="00BA5313" w:rsidRDefault="002D7B3D" w:rsidP="00AF3866">
            <w:r w:rsidRPr="00BA5313">
              <w:t>2)</w:t>
            </w:r>
          </w:p>
        </w:tc>
        <w:tc>
          <w:tcPr>
            <w:tcW w:w="14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C6" w14:textId="77777777" w:rsidR="002D7B3D" w:rsidRPr="00BA5313" w:rsidRDefault="002D7B3D" w:rsidP="006930A9">
            <w:r w:rsidRPr="00BA5313">
              <w:t>na rachunki w innym banku z wyłączeniem przelewów do ZUS i US: </w:t>
            </w:r>
          </w:p>
        </w:tc>
      </w:tr>
      <w:tr w:rsidR="002D7B3D" w:rsidRPr="00C54E18" w14:paraId="588CF2D2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C8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C9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CA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CB" w14:textId="77777777" w:rsidR="002D7B3D" w:rsidRPr="00BA5313" w:rsidRDefault="002D7B3D" w:rsidP="006930A9">
            <w:r w:rsidRPr="00BA5313">
              <w:t>a)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CC" w14:textId="77777777" w:rsidR="002D7B3D" w:rsidRPr="00BA5313" w:rsidRDefault="002D7B3D" w:rsidP="006930A9">
            <w:r w:rsidRPr="00BA5313">
              <w:t>w oddziale PKO Banku Polskiego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CD" w14:textId="77777777" w:rsidR="002D7B3D" w:rsidRPr="00BA5313" w:rsidRDefault="002D7B3D" w:rsidP="006930A9">
            <w:pPr>
              <w:jc w:val="right"/>
            </w:pPr>
            <w:r w:rsidRPr="00BA5313">
              <w:t>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CE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CF" w14:textId="77777777" w:rsidR="002D7B3D" w:rsidRPr="00BA5313" w:rsidRDefault="002D7B3D" w:rsidP="006930A9">
            <w:pPr>
              <w:jc w:val="right"/>
            </w:pPr>
            <w:r w:rsidRPr="00BA5313">
              <w:t>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0" w14:textId="77777777" w:rsidR="002D7B3D" w:rsidRPr="00BA5313" w:rsidRDefault="002D7B3D" w:rsidP="006930A9">
            <w:pPr>
              <w:jc w:val="right"/>
            </w:pPr>
            <w:r w:rsidRPr="00BA5313">
              <w:t>5,00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1" w14:textId="77777777" w:rsidR="002D7B3D" w:rsidRPr="00BA5313" w:rsidRDefault="002D7B3D" w:rsidP="006930A9">
            <w:pPr>
              <w:jc w:val="right"/>
            </w:pPr>
            <w:r w:rsidRPr="00BA5313">
              <w:t>5,00</w:t>
            </w:r>
          </w:p>
        </w:tc>
      </w:tr>
      <w:tr w:rsidR="002D7B3D" w:rsidRPr="00C54E18" w14:paraId="588CF2DD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D3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D4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D5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D6" w14:textId="77777777" w:rsidR="002D7B3D" w:rsidRPr="00BA5313" w:rsidRDefault="002D7B3D" w:rsidP="006930A9">
            <w:r w:rsidRPr="00BA5313">
              <w:t>b)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7" w14:textId="77777777" w:rsidR="002D7B3D" w:rsidRPr="00BA5313" w:rsidRDefault="002D7B3D" w:rsidP="006930A9">
            <w:r w:rsidRPr="00BA5313">
              <w:t>za pośrednictwem serwisu telefonicznego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8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9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A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B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C" w14:textId="77777777" w:rsidR="002D7B3D" w:rsidRPr="00BA5313" w:rsidRDefault="002D7B3D" w:rsidP="006930A9">
            <w:r w:rsidRPr="00BA5313">
              <w:t>x</w:t>
            </w:r>
          </w:p>
        </w:tc>
      </w:tr>
      <w:tr w:rsidR="002D7B3D" w:rsidRPr="00C54E18" w14:paraId="588CF2E8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E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DF" w14:textId="77777777" w:rsidR="002D7B3D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0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2E1" w14:textId="77777777" w:rsidR="002D7B3D" w:rsidRPr="00BA5313" w:rsidRDefault="002D7B3D" w:rsidP="006930A9">
            <w:r w:rsidRPr="00BA5313">
              <w:t>c)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2" w14:textId="77777777" w:rsidR="002D7B3D" w:rsidRPr="00BA5313" w:rsidRDefault="002D7B3D" w:rsidP="006930A9">
            <w:r w:rsidRPr="00BA5313">
              <w:t>za pośrednictwem serwisu internetowego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3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4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5" w14:textId="77777777" w:rsidR="002D7B3D" w:rsidRPr="00BA5313" w:rsidRDefault="002D7B3D" w:rsidP="006930A9">
            <w:pPr>
              <w:jc w:val="right"/>
            </w:pPr>
            <w:r w:rsidRPr="00BA5313"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6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7" w14:textId="77777777" w:rsidR="002D7B3D" w:rsidRPr="00BA5313" w:rsidRDefault="002D7B3D" w:rsidP="006930A9">
            <w:pPr>
              <w:jc w:val="right"/>
            </w:pPr>
            <w:r w:rsidRPr="00BA5313">
              <w:t>0,50</w:t>
            </w:r>
          </w:p>
        </w:tc>
      </w:tr>
      <w:tr w:rsidR="002D7B3D" w:rsidRPr="00C54E18" w14:paraId="588CF2EB" w14:textId="77777777" w:rsidTr="00BA5313">
        <w:trPr>
          <w:trHeight w:val="84"/>
        </w:trPr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F2E9" w14:textId="77777777" w:rsidR="002D7B3D" w:rsidRPr="00BA5313" w:rsidRDefault="002D7B3D" w:rsidP="006930A9">
            <w:pPr>
              <w:rPr>
                <w:b/>
              </w:rPr>
            </w:pPr>
            <w:r w:rsidRPr="00BA5313">
              <w:rPr>
                <w:b/>
              </w:rPr>
              <w:t>II.</w:t>
            </w:r>
          </w:p>
        </w:tc>
        <w:tc>
          <w:tcPr>
            <w:tcW w:w="14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A" w14:textId="77777777" w:rsidR="002D7B3D" w:rsidRPr="00BA5313" w:rsidRDefault="002D7B3D" w:rsidP="006930A9">
            <w:r w:rsidRPr="00BA5313">
              <w:rPr>
                <w:b/>
              </w:rPr>
              <w:t>OPERACJE GOTÓWKOWE</w:t>
            </w:r>
            <w:r w:rsidRPr="00BA5313">
              <w:t> </w:t>
            </w:r>
          </w:p>
        </w:tc>
      </w:tr>
      <w:tr w:rsidR="002D7B3D" w:rsidRPr="00C54E18" w14:paraId="588CF2F4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2EC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D" w14:textId="77777777" w:rsidR="002D7B3D" w:rsidRPr="00BA5313" w:rsidRDefault="002D7B3D" w:rsidP="006930A9">
            <w:r w:rsidRPr="00BA5313">
              <w:t>3.</w:t>
            </w:r>
          </w:p>
        </w:tc>
        <w:tc>
          <w:tcPr>
            <w:tcW w:w="5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E" w14:textId="77777777" w:rsidR="002D7B3D" w:rsidRPr="00BA5313" w:rsidRDefault="002D7B3D" w:rsidP="006930A9">
            <w:r w:rsidRPr="00BA5313">
              <w:t>Wypłaty gotówkowe w oddziałach PKO Banku Polskiego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EF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0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1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2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3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</w:tr>
      <w:tr w:rsidR="002D7B3D" w:rsidRPr="00C54E18" w14:paraId="588CF2FD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5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6" w14:textId="77777777" w:rsidR="002D7B3D" w:rsidRPr="00BA5313" w:rsidRDefault="002D7B3D" w:rsidP="006930A9">
            <w:r w:rsidRPr="00BA5313">
              <w:t>4.</w:t>
            </w:r>
          </w:p>
        </w:tc>
        <w:tc>
          <w:tcPr>
            <w:tcW w:w="5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7" w14:textId="4F8EBA95" w:rsidR="002D7B3D" w:rsidRPr="00C5055F" w:rsidRDefault="00F25D72" w:rsidP="00F25D72">
            <w:pPr>
              <w:rPr>
                <w:rFonts w:cs="Arial"/>
                <w:color w:val="auto"/>
                <w:szCs w:val="16"/>
              </w:rPr>
            </w:pPr>
            <w:r w:rsidRPr="00C5055F">
              <w:rPr>
                <w:rFonts w:cs="Arial"/>
                <w:color w:val="auto"/>
                <w:szCs w:val="16"/>
              </w:rPr>
              <w:t xml:space="preserve">Przechowywanie gotówki, zaawizowanej przez  Klienta do wypłaty zgodnie z  Komunikatem PKO Banku </w:t>
            </w:r>
            <w:r w:rsidR="00C528A3" w:rsidRPr="00C5055F">
              <w:rPr>
                <w:rFonts w:cs="Arial"/>
                <w:color w:val="auto"/>
                <w:szCs w:val="16"/>
              </w:rPr>
              <w:t xml:space="preserve">Polskiego i nieodebranej w ciągu </w:t>
            </w:r>
            <w:r w:rsidRPr="00C5055F">
              <w:rPr>
                <w:rFonts w:cs="Arial"/>
                <w:color w:val="auto"/>
                <w:szCs w:val="16"/>
              </w:rPr>
              <w:t>2 dni roboczych - od awizowanej kwoty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8" w14:textId="77777777" w:rsidR="002D7B3D" w:rsidRPr="00BA5313" w:rsidRDefault="002D7B3D" w:rsidP="006930A9">
            <w:r w:rsidRPr="00BA5313">
              <w:t>0,2%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9" w14:textId="77777777" w:rsidR="002D7B3D" w:rsidRPr="00BA5313" w:rsidRDefault="002D7B3D" w:rsidP="006930A9">
            <w:r w:rsidRPr="00BA5313">
              <w:t>0,2%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A" w14:textId="77777777" w:rsidR="002D7B3D" w:rsidRPr="00BA5313" w:rsidRDefault="002D7B3D" w:rsidP="006930A9">
            <w:r w:rsidRPr="00BA5313">
              <w:t>0,2%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B" w14:textId="77777777" w:rsidR="002D7B3D" w:rsidRPr="00BA5313" w:rsidRDefault="002D7B3D" w:rsidP="006930A9">
            <w:r w:rsidRPr="00BA5313">
              <w:t>0,2%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C" w14:textId="77777777" w:rsidR="002D7B3D" w:rsidRPr="00BA5313" w:rsidRDefault="002D7B3D" w:rsidP="006930A9">
            <w:r w:rsidRPr="00BA5313">
              <w:t>0,2%</w:t>
            </w:r>
          </w:p>
        </w:tc>
      </w:tr>
      <w:tr w:rsidR="002D7B3D" w:rsidRPr="00C54E18" w14:paraId="588CF300" w14:textId="77777777" w:rsidTr="00BA5313">
        <w:trPr>
          <w:trHeight w:val="120"/>
        </w:trPr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F2FE" w14:textId="77777777" w:rsidR="002D7B3D" w:rsidRPr="00EB1AC4" w:rsidRDefault="002D7B3D" w:rsidP="006930A9">
            <w:pPr>
              <w:rPr>
                <w:rFonts w:cs="Arial"/>
                <w:b/>
                <w:szCs w:val="16"/>
              </w:rPr>
            </w:pPr>
            <w:r w:rsidRPr="00EB1AC4">
              <w:rPr>
                <w:rFonts w:cs="Arial"/>
                <w:b/>
                <w:szCs w:val="16"/>
              </w:rPr>
              <w:t>III.</w:t>
            </w:r>
          </w:p>
        </w:tc>
        <w:tc>
          <w:tcPr>
            <w:tcW w:w="148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2FF" w14:textId="77777777" w:rsidR="002D7B3D" w:rsidRPr="00BA5313" w:rsidRDefault="002D7B3D" w:rsidP="006930A9">
            <w:r w:rsidRPr="00BA5313">
              <w:rPr>
                <w:b/>
              </w:rPr>
              <w:t>USŁUGI DODATKOWE ZWIĄZANE Z RACHUNKIEM ORAZ BANKOWOŚCIĄ ELEKTRONICZNĄ (iPKO)</w:t>
            </w:r>
            <w:r w:rsidRPr="00BA5313">
              <w:t> </w:t>
            </w:r>
          </w:p>
        </w:tc>
      </w:tr>
      <w:tr w:rsidR="002D7B3D" w:rsidRPr="00C54E18" w14:paraId="588CF304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01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F302" w14:textId="77777777" w:rsidR="002D7B3D" w:rsidRPr="00BA5313" w:rsidRDefault="002D7B3D" w:rsidP="006930A9">
            <w:r w:rsidRPr="00BA5313">
              <w:t>5.</w:t>
            </w:r>
          </w:p>
        </w:tc>
        <w:tc>
          <w:tcPr>
            <w:tcW w:w="1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03" w14:textId="77777777" w:rsidR="002D7B3D" w:rsidRPr="00BA5313" w:rsidRDefault="002D7B3D" w:rsidP="006930A9">
            <w:r w:rsidRPr="00BA5313">
              <w:t>Ustalenie listy płatności - od każdej pozycji </w:t>
            </w:r>
          </w:p>
        </w:tc>
      </w:tr>
      <w:tr w:rsidR="002D7B3D" w:rsidRPr="00C54E18" w14:paraId="588CF30E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05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06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307" w14:textId="77777777" w:rsidR="002D7B3D" w:rsidRPr="00BA5313" w:rsidRDefault="002D7B3D" w:rsidP="006930A9">
            <w:r w:rsidRPr="00BA5313">
              <w:t>1)</w:t>
            </w:r>
          </w:p>
        </w:tc>
        <w:tc>
          <w:tcPr>
            <w:tcW w:w="5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08" w14:textId="77777777" w:rsidR="002D7B3D" w:rsidRPr="00BA5313" w:rsidRDefault="002D7B3D" w:rsidP="006930A9">
            <w:r w:rsidRPr="00BA5313">
              <w:t>za pośrednictwem oddziału PKO Banku Polskiego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09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0A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0B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0C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0D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</w:tr>
      <w:tr w:rsidR="002D7B3D" w:rsidRPr="00C54E18" w14:paraId="588CF318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0F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10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311" w14:textId="77777777" w:rsidR="002D7B3D" w:rsidRPr="00BA5313" w:rsidRDefault="002D7B3D" w:rsidP="006930A9">
            <w:r w:rsidRPr="00BA5313">
              <w:t>2)</w:t>
            </w:r>
          </w:p>
        </w:tc>
        <w:tc>
          <w:tcPr>
            <w:tcW w:w="5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2" w14:textId="77777777" w:rsidR="002D7B3D" w:rsidRPr="00BA5313" w:rsidRDefault="002D7B3D" w:rsidP="006930A9">
            <w:r w:rsidRPr="00BA5313">
              <w:t>za pośrednictwem serwisu telefonicznego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3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4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5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6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7" w14:textId="77777777" w:rsidR="002D7B3D" w:rsidRPr="00BA5313" w:rsidRDefault="002D7B3D" w:rsidP="006930A9">
            <w:r w:rsidRPr="00BA5313">
              <w:t>x</w:t>
            </w:r>
          </w:p>
        </w:tc>
      </w:tr>
      <w:tr w:rsidR="002D7B3D" w:rsidRPr="00C54E18" w14:paraId="588CF322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19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A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31B" w14:textId="77777777" w:rsidR="002D7B3D" w:rsidRPr="00BA5313" w:rsidRDefault="002D7B3D" w:rsidP="006930A9">
            <w:r w:rsidRPr="00BA5313">
              <w:t>3)</w:t>
            </w:r>
          </w:p>
        </w:tc>
        <w:tc>
          <w:tcPr>
            <w:tcW w:w="5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C" w14:textId="77777777" w:rsidR="002D7B3D" w:rsidRPr="00BA5313" w:rsidRDefault="002D7B3D" w:rsidP="006930A9">
            <w:r w:rsidRPr="00BA5313">
              <w:t>za pośrednictwem serwisu internetowego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D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E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1F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20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21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</w:tr>
      <w:tr w:rsidR="002D7B3D" w:rsidRPr="00C54E18" w14:paraId="588CF326" w14:textId="77777777" w:rsidTr="00BA5313">
        <w:trPr>
          <w:trHeight w:val="164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23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F324" w14:textId="77777777" w:rsidR="002D7B3D" w:rsidRPr="00BA5313" w:rsidRDefault="002D7B3D" w:rsidP="006930A9">
            <w:r w:rsidRPr="00BA5313">
              <w:t>6.</w:t>
            </w:r>
          </w:p>
        </w:tc>
        <w:tc>
          <w:tcPr>
            <w:tcW w:w="1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25" w14:textId="77777777" w:rsidR="002D7B3D" w:rsidRPr="00BA5313" w:rsidRDefault="002D7B3D" w:rsidP="006930A9">
            <w:r w:rsidRPr="00BA5313">
              <w:t>Modyfikacja listy  płatności  - od każdej pozycji:</w:t>
            </w:r>
          </w:p>
        </w:tc>
      </w:tr>
      <w:tr w:rsidR="002D7B3D" w:rsidRPr="00C54E18" w14:paraId="588CF330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27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28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329" w14:textId="77777777" w:rsidR="002D7B3D" w:rsidRPr="00BA5313" w:rsidRDefault="002D7B3D" w:rsidP="006930A9">
            <w:r w:rsidRPr="00BA5313">
              <w:t>1)</w:t>
            </w:r>
          </w:p>
        </w:tc>
        <w:tc>
          <w:tcPr>
            <w:tcW w:w="5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2A" w14:textId="77777777" w:rsidR="002D7B3D" w:rsidRPr="00BA5313" w:rsidRDefault="002D7B3D" w:rsidP="006930A9">
            <w:r w:rsidRPr="00BA5313">
              <w:t>za pośrednictwem oddziału PKO Banku Polskiego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2B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2C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2D" w14:textId="77777777" w:rsidR="002D7B3D" w:rsidRPr="00BA5313" w:rsidRDefault="002D7B3D" w:rsidP="006930A9">
            <w:pPr>
              <w:jc w:val="right"/>
            </w:pPr>
            <w:r w:rsidRPr="00BA5313"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2E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2F" w14:textId="77777777" w:rsidR="002D7B3D" w:rsidRPr="00BA5313" w:rsidRDefault="002D7B3D" w:rsidP="006930A9">
            <w:pPr>
              <w:jc w:val="right"/>
            </w:pPr>
            <w:r w:rsidRPr="00BA5313">
              <w:t>0,50</w:t>
            </w:r>
          </w:p>
        </w:tc>
      </w:tr>
      <w:tr w:rsidR="002D7B3D" w:rsidRPr="00C54E18" w14:paraId="588CF33A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31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32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333" w14:textId="77777777" w:rsidR="002D7B3D" w:rsidRPr="00BA5313" w:rsidRDefault="002D7B3D" w:rsidP="006930A9">
            <w:r w:rsidRPr="00BA5313">
              <w:t>2)</w:t>
            </w:r>
          </w:p>
        </w:tc>
        <w:tc>
          <w:tcPr>
            <w:tcW w:w="5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4" w14:textId="77777777" w:rsidR="002D7B3D" w:rsidRPr="00BA5313" w:rsidRDefault="002D7B3D" w:rsidP="006930A9">
            <w:r w:rsidRPr="00BA5313">
              <w:t>za pośrednictwem serwisu telefonicznego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5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6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7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8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9" w14:textId="77777777" w:rsidR="002D7B3D" w:rsidRPr="00BA5313" w:rsidRDefault="002D7B3D" w:rsidP="006930A9">
            <w:r w:rsidRPr="00BA5313">
              <w:t>x</w:t>
            </w:r>
          </w:p>
        </w:tc>
      </w:tr>
      <w:tr w:rsidR="002D7B3D" w:rsidRPr="00C54E18" w14:paraId="588CF344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3B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C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33D" w14:textId="77777777" w:rsidR="002D7B3D" w:rsidRPr="00BA5313" w:rsidRDefault="002D7B3D" w:rsidP="006930A9">
            <w:r w:rsidRPr="00BA5313">
              <w:t>3)</w:t>
            </w:r>
          </w:p>
        </w:tc>
        <w:tc>
          <w:tcPr>
            <w:tcW w:w="5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E" w14:textId="77777777" w:rsidR="002D7B3D" w:rsidRPr="00BA5313" w:rsidRDefault="002D7B3D" w:rsidP="006930A9">
            <w:r w:rsidRPr="00BA5313">
              <w:t>za pośrednictwem serwisu internetowego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3F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40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41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42" w14:textId="77777777" w:rsidR="002D7B3D" w:rsidRPr="00BA5313" w:rsidRDefault="002D7B3D" w:rsidP="006930A9">
            <w:r w:rsidRPr="00BA5313"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43" w14:textId="77777777" w:rsidR="002D7B3D" w:rsidRPr="00BA5313" w:rsidRDefault="002D7B3D" w:rsidP="006930A9">
            <w:pPr>
              <w:jc w:val="right"/>
            </w:pPr>
            <w:r w:rsidRPr="00BA5313">
              <w:t>0,00</w:t>
            </w:r>
          </w:p>
        </w:tc>
      </w:tr>
      <w:tr w:rsidR="002D7B3D" w:rsidRPr="00C54E18" w14:paraId="588CF348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45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CF346" w14:textId="77777777" w:rsidR="002D7B3D" w:rsidRPr="00BA5313" w:rsidRDefault="002D7B3D" w:rsidP="006930A9">
            <w:r w:rsidRPr="00BA5313">
              <w:t>7.</w:t>
            </w:r>
          </w:p>
        </w:tc>
        <w:tc>
          <w:tcPr>
            <w:tcW w:w="1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347" w14:textId="6BDD3F91" w:rsidR="002D7B3D" w:rsidRPr="00BA5313" w:rsidRDefault="0056799D" w:rsidP="00DC5CF0">
            <w:r w:rsidRPr="00DC5CF0">
              <w:rPr>
                <w:rFonts w:cs="Arial"/>
                <w:color w:val="auto"/>
                <w:szCs w:val="16"/>
              </w:rPr>
              <w:t xml:space="preserve">Sporządzenie </w:t>
            </w:r>
            <w:r>
              <w:rPr>
                <w:rFonts w:cs="Arial"/>
                <w:color w:val="auto"/>
                <w:szCs w:val="16"/>
              </w:rPr>
              <w:t>i wy</w:t>
            </w:r>
            <w:r w:rsidRPr="00E91292">
              <w:rPr>
                <w:rFonts w:cs="Arial"/>
                <w:color w:val="auto"/>
                <w:szCs w:val="16"/>
              </w:rPr>
              <w:t xml:space="preserve">danie potwierdzenia operacji realizowanej za pośrednictwem </w:t>
            </w:r>
            <w:r w:rsidRPr="00DC5CF0">
              <w:rPr>
                <w:rFonts w:cs="Arial"/>
                <w:color w:val="auto"/>
                <w:szCs w:val="16"/>
              </w:rPr>
              <w:t>elektronicznych</w:t>
            </w:r>
            <w:r>
              <w:rPr>
                <w:rFonts w:cs="Arial"/>
                <w:color w:val="auto"/>
                <w:szCs w:val="16"/>
              </w:rPr>
              <w:t xml:space="preserve"> </w:t>
            </w:r>
            <w:r w:rsidRPr="00E91292">
              <w:rPr>
                <w:rFonts w:cs="Arial"/>
                <w:color w:val="auto"/>
                <w:szCs w:val="16"/>
              </w:rPr>
              <w:t>kanałów dostępu:</w:t>
            </w:r>
          </w:p>
        </w:tc>
      </w:tr>
      <w:tr w:rsidR="002D7B3D" w:rsidRPr="00C54E18" w14:paraId="588CF352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49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34A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34B" w14:textId="77777777" w:rsidR="002D7B3D" w:rsidRPr="00BA5313" w:rsidRDefault="002D7B3D" w:rsidP="006930A9">
            <w:r w:rsidRPr="00BA5313">
              <w:t>1)</w:t>
            </w:r>
          </w:p>
        </w:tc>
        <w:tc>
          <w:tcPr>
            <w:tcW w:w="5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4C" w14:textId="77777777" w:rsidR="002D7B3D" w:rsidRPr="00BA5313" w:rsidRDefault="002D7B3D" w:rsidP="006930A9">
            <w:r w:rsidRPr="00BA5313">
              <w:t>w oddziale PKO Banku Polskiego 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4D" w14:textId="77777777" w:rsidR="002D7B3D" w:rsidRPr="00BA5313" w:rsidRDefault="002D7B3D" w:rsidP="006930A9">
            <w:pPr>
              <w:jc w:val="right"/>
            </w:pPr>
            <w:r w:rsidRPr="00BA5313">
              <w:t>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4E" w14:textId="77777777" w:rsidR="002D7B3D" w:rsidRPr="00BA5313" w:rsidRDefault="002D7B3D" w:rsidP="006930A9">
            <w:pPr>
              <w:jc w:val="right"/>
            </w:pPr>
            <w:r w:rsidRPr="00BA5313">
              <w:t>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4F" w14:textId="77777777" w:rsidR="002D7B3D" w:rsidRPr="00BA5313" w:rsidRDefault="002D7B3D" w:rsidP="006930A9">
            <w:pPr>
              <w:jc w:val="right"/>
            </w:pPr>
            <w:r w:rsidRPr="00BA5313">
              <w:t>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0" w14:textId="77777777" w:rsidR="002D7B3D" w:rsidRPr="00BA5313" w:rsidRDefault="002D7B3D" w:rsidP="006930A9">
            <w:pPr>
              <w:jc w:val="right"/>
            </w:pPr>
            <w:r w:rsidRPr="00BA5313">
              <w:t>2,50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1" w14:textId="77777777" w:rsidR="002D7B3D" w:rsidRPr="00BA5313" w:rsidRDefault="002D7B3D" w:rsidP="006930A9">
            <w:pPr>
              <w:jc w:val="right"/>
            </w:pPr>
            <w:r w:rsidRPr="00BA5313">
              <w:t>2,50</w:t>
            </w:r>
          </w:p>
        </w:tc>
      </w:tr>
      <w:tr w:rsidR="002D7B3D" w:rsidRPr="00C54E18" w14:paraId="588CF35C" w14:textId="77777777" w:rsidTr="00BA5313">
        <w:trPr>
          <w:trHeight w:val="120"/>
        </w:trPr>
        <w:tc>
          <w:tcPr>
            <w:tcW w:w="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3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4" w14:textId="77777777" w:rsidR="002D7B3D" w:rsidRPr="00BA5313" w:rsidRDefault="002D7B3D" w:rsidP="006930A9"/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5" w14:textId="77777777" w:rsidR="002D7B3D" w:rsidRPr="00BA5313" w:rsidRDefault="002D7B3D" w:rsidP="006930A9">
            <w:r w:rsidRPr="00BA5313">
              <w:t>2)</w:t>
            </w:r>
          </w:p>
        </w:tc>
        <w:tc>
          <w:tcPr>
            <w:tcW w:w="5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6" w14:textId="77777777" w:rsidR="002D7B3D" w:rsidRPr="00BA5313" w:rsidRDefault="002D7B3D" w:rsidP="006930A9">
            <w:r w:rsidRPr="00BA5313">
              <w:t>wysłanie pocztą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7" w14:textId="507D4C3B" w:rsidR="002D7B3D" w:rsidRPr="00BA5313" w:rsidRDefault="002D7B3D" w:rsidP="00180C10">
            <w:r w:rsidRPr="00BA5313">
              <w:t>3,00 + koszty przesyłki listem zwykłym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8" w14:textId="1DE87864" w:rsidR="002D7B3D" w:rsidRPr="00BA5313" w:rsidRDefault="002D7B3D" w:rsidP="00180C10">
            <w:r w:rsidRPr="00BA5313">
              <w:t>3,00 + koszty przesyłki listem zwykłym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9" w14:textId="198BC5EA" w:rsidR="002D7B3D" w:rsidRPr="00BA5313" w:rsidRDefault="002D7B3D" w:rsidP="00180C10">
            <w:r w:rsidRPr="00BA5313">
              <w:t>3,00 + koszty przesyłki listem zwykłym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A" w14:textId="562D3D08" w:rsidR="002D7B3D" w:rsidRPr="00BA5313" w:rsidRDefault="002D7B3D" w:rsidP="00180C10">
            <w:r w:rsidRPr="00BA5313">
              <w:t>3,00 + koszty przesyłki listem zwykłym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35B" w14:textId="42D3C2C9" w:rsidR="002D7B3D" w:rsidRPr="00BA5313" w:rsidRDefault="002D7B3D" w:rsidP="00180C10">
            <w:r w:rsidRPr="00BA5313">
              <w:t>3,00 + koszty przesyłki listem zwykłym</w:t>
            </w:r>
          </w:p>
        </w:tc>
      </w:tr>
    </w:tbl>
    <w:p w14:paraId="588CF35D" w14:textId="77777777" w:rsidR="007C1C76" w:rsidRPr="00BA5313" w:rsidRDefault="007C1C76" w:rsidP="002D7B3D">
      <w:pPr>
        <w:tabs>
          <w:tab w:val="left" w:pos="5115"/>
        </w:tabs>
        <w:spacing w:after="60" w:line="160" w:lineRule="exact"/>
        <w:jc w:val="both"/>
        <w:rPr>
          <w:b/>
        </w:rPr>
      </w:pPr>
    </w:p>
    <w:sectPr w:rsidR="007C1C76" w:rsidRPr="00BA5313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11694" w14:textId="77777777" w:rsidR="00D83409" w:rsidRDefault="00D83409">
      <w:r>
        <w:separator/>
      </w:r>
    </w:p>
  </w:endnote>
  <w:endnote w:type="continuationSeparator" w:id="0">
    <w:p w14:paraId="6627C439" w14:textId="77777777" w:rsidR="00D83409" w:rsidRDefault="00D83409">
      <w:r>
        <w:continuationSeparator/>
      </w:r>
    </w:p>
  </w:endnote>
  <w:endnote w:type="continuationNotice" w:id="1">
    <w:p w14:paraId="6ECE0072" w14:textId="77777777" w:rsidR="00D83409" w:rsidRDefault="00D8340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B3B55" w14:textId="77777777" w:rsidR="00D83409" w:rsidRDefault="00D83409">
      <w:r>
        <w:separator/>
      </w:r>
    </w:p>
  </w:footnote>
  <w:footnote w:type="continuationSeparator" w:id="0">
    <w:p w14:paraId="62B1E2B0" w14:textId="77777777" w:rsidR="00D83409" w:rsidRDefault="00D83409">
      <w:r>
        <w:continuationSeparator/>
      </w:r>
    </w:p>
  </w:footnote>
  <w:footnote w:type="continuationNotice" w:id="1">
    <w:p w14:paraId="3ED437E2" w14:textId="77777777" w:rsidR="00D83409" w:rsidRDefault="00D8340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410B3" w14:textId="77777777" w:rsidR="00F83865" w:rsidRPr="00F83865" w:rsidRDefault="00F83865" w:rsidP="009B3655">
    <w:pPr>
      <w:pStyle w:val="Stopka"/>
    </w:pPr>
    <w:r w:rsidRPr="00F83865">
      <w:t>KATALOG INFORMACYJNY PKO BANKU POLSKIEGO SA</w:t>
    </w:r>
  </w:p>
  <w:p w14:paraId="7A551365" w14:textId="77777777" w:rsidR="00F83865" w:rsidRPr="00F83865" w:rsidRDefault="00F83865" w:rsidP="009B3655">
    <w:pPr>
      <w:pStyle w:val="Stopka"/>
    </w:pPr>
    <w:r w:rsidRPr="00F83865">
      <w:t>TARYFA PROWIZJI I OPŁAT BANKOWYCH ZA USŁUGI OFEROWANE KLIENTOM DETALICZNYM</w:t>
    </w:r>
  </w:p>
  <w:p w14:paraId="588CF363" w14:textId="2CD5F285" w:rsidR="00122CA9" w:rsidRPr="00F83865" w:rsidRDefault="00F83865" w:rsidP="009B3655">
    <w:pPr>
      <w:pStyle w:val="Stopka"/>
    </w:pPr>
    <w:r w:rsidRPr="00F83865">
      <w:t>Wersja obowiązująca od dnia 1 maja 2016 r.</w:t>
    </w:r>
    <w:r w:rsidR="004234DA">
      <w:rPr>
        <w:noProof/>
      </w:rPr>
      <w:drawing>
        <wp:anchor distT="0" distB="0" distL="114300" distR="114300" simplePos="0" relativeHeight="251657728" behindDoc="1" locked="0" layoutInCell="1" allowOverlap="1" wp14:anchorId="588CF365" wp14:editId="588CF36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067B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119B7"/>
    <w:multiLevelType w:val="hybridMultilevel"/>
    <w:tmpl w:val="31FE30C6"/>
    <w:lvl w:ilvl="0" w:tplc="6EF64FC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5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5CB6"/>
    <w:rsid w:val="00017176"/>
    <w:rsid w:val="00020898"/>
    <w:rsid w:val="00020956"/>
    <w:rsid w:val="00021810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7148B"/>
    <w:rsid w:val="00072443"/>
    <w:rsid w:val="000747B0"/>
    <w:rsid w:val="000753B5"/>
    <w:rsid w:val="00083881"/>
    <w:rsid w:val="000879EE"/>
    <w:rsid w:val="0009304C"/>
    <w:rsid w:val="00093AC9"/>
    <w:rsid w:val="0009677B"/>
    <w:rsid w:val="00097BB4"/>
    <w:rsid w:val="000A4F25"/>
    <w:rsid w:val="000A5B4D"/>
    <w:rsid w:val="000D3A3D"/>
    <w:rsid w:val="000E6F13"/>
    <w:rsid w:val="000F1F8E"/>
    <w:rsid w:val="000F2A54"/>
    <w:rsid w:val="000F7D52"/>
    <w:rsid w:val="001023B1"/>
    <w:rsid w:val="0010721E"/>
    <w:rsid w:val="00107B92"/>
    <w:rsid w:val="001155F8"/>
    <w:rsid w:val="00115D30"/>
    <w:rsid w:val="00122CA9"/>
    <w:rsid w:val="001320A8"/>
    <w:rsid w:val="001400D2"/>
    <w:rsid w:val="001523EA"/>
    <w:rsid w:val="00154A30"/>
    <w:rsid w:val="001576CC"/>
    <w:rsid w:val="00164A1D"/>
    <w:rsid w:val="0016501B"/>
    <w:rsid w:val="0017504D"/>
    <w:rsid w:val="0017698A"/>
    <w:rsid w:val="001775D5"/>
    <w:rsid w:val="00180C10"/>
    <w:rsid w:val="00181D71"/>
    <w:rsid w:val="0019437C"/>
    <w:rsid w:val="001B6246"/>
    <w:rsid w:val="001C66A1"/>
    <w:rsid w:val="001D5FAA"/>
    <w:rsid w:val="001E31B0"/>
    <w:rsid w:val="001E560B"/>
    <w:rsid w:val="001F1B10"/>
    <w:rsid w:val="00202D08"/>
    <w:rsid w:val="0020490C"/>
    <w:rsid w:val="00213CC0"/>
    <w:rsid w:val="00216280"/>
    <w:rsid w:val="00231126"/>
    <w:rsid w:val="00233853"/>
    <w:rsid w:val="002377F6"/>
    <w:rsid w:val="0027179B"/>
    <w:rsid w:val="00273457"/>
    <w:rsid w:val="002755DF"/>
    <w:rsid w:val="00277959"/>
    <w:rsid w:val="002863B3"/>
    <w:rsid w:val="002A1A14"/>
    <w:rsid w:val="002B7B55"/>
    <w:rsid w:val="002D00E6"/>
    <w:rsid w:val="002D7B3D"/>
    <w:rsid w:val="002E12DC"/>
    <w:rsid w:val="0030307A"/>
    <w:rsid w:val="00304B7A"/>
    <w:rsid w:val="00335AA7"/>
    <w:rsid w:val="00335CFE"/>
    <w:rsid w:val="00353AF8"/>
    <w:rsid w:val="00356A1D"/>
    <w:rsid w:val="00360F4F"/>
    <w:rsid w:val="00367478"/>
    <w:rsid w:val="0038092C"/>
    <w:rsid w:val="00382640"/>
    <w:rsid w:val="0039198E"/>
    <w:rsid w:val="003935F1"/>
    <w:rsid w:val="00396F52"/>
    <w:rsid w:val="003A7197"/>
    <w:rsid w:val="003A7A74"/>
    <w:rsid w:val="003A7BCF"/>
    <w:rsid w:val="003D2599"/>
    <w:rsid w:val="003D2AD8"/>
    <w:rsid w:val="003D7F9F"/>
    <w:rsid w:val="003E52EC"/>
    <w:rsid w:val="003E59CE"/>
    <w:rsid w:val="003F3BB1"/>
    <w:rsid w:val="003F4D58"/>
    <w:rsid w:val="003F7275"/>
    <w:rsid w:val="0040099F"/>
    <w:rsid w:val="004061D0"/>
    <w:rsid w:val="004157D2"/>
    <w:rsid w:val="004234DA"/>
    <w:rsid w:val="004253E0"/>
    <w:rsid w:val="00435C12"/>
    <w:rsid w:val="004445B7"/>
    <w:rsid w:val="004445BF"/>
    <w:rsid w:val="004557A1"/>
    <w:rsid w:val="00461B8E"/>
    <w:rsid w:val="0046485E"/>
    <w:rsid w:val="004A3715"/>
    <w:rsid w:val="004A60A2"/>
    <w:rsid w:val="004A7B85"/>
    <w:rsid w:val="004B19A8"/>
    <w:rsid w:val="004B4FBD"/>
    <w:rsid w:val="004B653D"/>
    <w:rsid w:val="004C117A"/>
    <w:rsid w:val="004C2941"/>
    <w:rsid w:val="004C2C76"/>
    <w:rsid w:val="004C64CB"/>
    <w:rsid w:val="004C6F1E"/>
    <w:rsid w:val="004D0F2F"/>
    <w:rsid w:val="004D4471"/>
    <w:rsid w:val="004D5133"/>
    <w:rsid w:val="004F15BF"/>
    <w:rsid w:val="004F3134"/>
    <w:rsid w:val="004F3B62"/>
    <w:rsid w:val="004F3BDF"/>
    <w:rsid w:val="004F7564"/>
    <w:rsid w:val="005014F3"/>
    <w:rsid w:val="00503C4B"/>
    <w:rsid w:val="0050462F"/>
    <w:rsid w:val="005145E3"/>
    <w:rsid w:val="00516AE0"/>
    <w:rsid w:val="005262B5"/>
    <w:rsid w:val="0053182C"/>
    <w:rsid w:val="005344BB"/>
    <w:rsid w:val="00540DF8"/>
    <w:rsid w:val="00557A5D"/>
    <w:rsid w:val="005606A1"/>
    <w:rsid w:val="00562FCC"/>
    <w:rsid w:val="0056799D"/>
    <w:rsid w:val="00567A63"/>
    <w:rsid w:val="005704D0"/>
    <w:rsid w:val="00585B38"/>
    <w:rsid w:val="00587A6D"/>
    <w:rsid w:val="00587CFB"/>
    <w:rsid w:val="00594AB3"/>
    <w:rsid w:val="0059789F"/>
    <w:rsid w:val="005B0405"/>
    <w:rsid w:val="005B4D84"/>
    <w:rsid w:val="005C042C"/>
    <w:rsid w:val="005C2A60"/>
    <w:rsid w:val="005C6B64"/>
    <w:rsid w:val="005D5279"/>
    <w:rsid w:val="005E0276"/>
    <w:rsid w:val="005E0EF8"/>
    <w:rsid w:val="005F1AAD"/>
    <w:rsid w:val="005F5619"/>
    <w:rsid w:val="00606945"/>
    <w:rsid w:val="00610269"/>
    <w:rsid w:val="00610772"/>
    <w:rsid w:val="006159DC"/>
    <w:rsid w:val="00616048"/>
    <w:rsid w:val="00620DBF"/>
    <w:rsid w:val="00622478"/>
    <w:rsid w:val="006242C9"/>
    <w:rsid w:val="00624B42"/>
    <w:rsid w:val="00627F63"/>
    <w:rsid w:val="00644E50"/>
    <w:rsid w:val="00647972"/>
    <w:rsid w:val="00651B78"/>
    <w:rsid w:val="00654D3C"/>
    <w:rsid w:val="00655B96"/>
    <w:rsid w:val="00656F86"/>
    <w:rsid w:val="00657D52"/>
    <w:rsid w:val="00660C3B"/>
    <w:rsid w:val="00675B40"/>
    <w:rsid w:val="006930A9"/>
    <w:rsid w:val="00697F3E"/>
    <w:rsid w:val="006A233B"/>
    <w:rsid w:val="006A5272"/>
    <w:rsid w:val="006A6C4C"/>
    <w:rsid w:val="006B77A1"/>
    <w:rsid w:val="006C20E1"/>
    <w:rsid w:val="006C26AF"/>
    <w:rsid w:val="006D334E"/>
    <w:rsid w:val="006E5BF3"/>
    <w:rsid w:val="007024EC"/>
    <w:rsid w:val="007177C0"/>
    <w:rsid w:val="00734541"/>
    <w:rsid w:val="00744320"/>
    <w:rsid w:val="00745858"/>
    <w:rsid w:val="00757BDC"/>
    <w:rsid w:val="00761E15"/>
    <w:rsid w:val="00764895"/>
    <w:rsid w:val="00764E7D"/>
    <w:rsid w:val="00766078"/>
    <w:rsid w:val="00771B59"/>
    <w:rsid w:val="00781B1F"/>
    <w:rsid w:val="00793A00"/>
    <w:rsid w:val="007972A8"/>
    <w:rsid w:val="007A2F0B"/>
    <w:rsid w:val="007B0E57"/>
    <w:rsid w:val="007B0E8D"/>
    <w:rsid w:val="007B38B6"/>
    <w:rsid w:val="007C1C76"/>
    <w:rsid w:val="007C7471"/>
    <w:rsid w:val="007C7CA6"/>
    <w:rsid w:val="007D768F"/>
    <w:rsid w:val="007E57D0"/>
    <w:rsid w:val="007E72E1"/>
    <w:rsid w:val="007F43B2"/>
    <w:rsid w:val="007F4F5A"/>
    <w:rsid w:val="007F745B"/>
    <w:rsid w:val="00800CCA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412E8"/>
    <w:rsid w:val="00846604"/>
    <w:rsid w:val="00852032"/>
    <w:rsid w:val="00861B7F"/>
    <w:rsid w:val="00864B63"/>
    <w:rsid w:val="00885B1C"/>
    <w:rsid w:val="00890895"/>
    <w:rsid w:val="00891600"/>
    <w:rsid w:val="00896FBD"/>
    <w:rsid w:val="008A27B9"/>
    <w:rsid w:val="008A3885"/>
    <w:rsid w:val="008B13C9"/>
    <w:rsid w:val="008E5B04"/>
    <w:rsid w:val="008E7610"/>
    <w:rsid w:val="008F419C"/>
    <w:rsid w:val="008F641E"/>
    <w:rsid w:val="0090405C"/>
    <w:rsid w:val="00910C5B"/>
    <w:rsid w:val="009121F2"/>
    <w:rsid w:val="0091532E"/>
    <w:rsid w:val="00940627"/>
    <w:rsid w:val="0094154A"/>
    <w:rsid w:val="00943FCE"/>
    <w:rsid w:val="00953E73"/>
    <w:rsid w:val="00954D5E"/>
    <w:rsid w:val="009558A3"/>
    <w:rsid w:val="00955D88"/>
    <w:rsid w:val="009742F6"/>
    <w:rsid w:val="00990612"/>
    <w:rsid w:val="0099784F"/>
    <w:rsid w:val="009A0403"/>
    <w:rsid w:val="009A074B"/>
    <w:rsid w:val="009A144A"/>
    <w:rsid w:val="009B3655"/>
    <w:rsid w:val="009C1D34"/>
    <w:rsid w:val="009C2E89"/>
    <w:rsid w:val="009D12C1"/>
    <w:rsid w:val="009E0A30"/>
    <w:rsid w:val="009E3C0F"/>
    <w:rsid w:val="009F5A2D"/>
    <w:rsid w:val="009F7103"/>
    <w:rsid w:val="00A022D8"/>
    <w:rsid w:val="00A11587"/>
    <w:rsid w:val="00A16E34"/>
    <w:rsid w:val="00A20640"/>
    <w:rsid w:val="00A22719"/>
    <w:rsid w:val="00A307DE"/>
    <w:rsid w:val="00A32947"/>
    <w:rsid w:val="00A474AF"/>
    <w:rsid w:val="00A5020B"/>
    <w:rsid w:val="00A50D12"/>
    <w:rsid w:val="00A53EB3"/>
    <w:rsid w:val="00A635F6"/>
    <w:rsid w:val="00A85E9F"/>
    <w:rsid w:val="00A86FA5"/>
    <w:rsid w:val="00A876D2"/>
    <w:rsid w:val="00A920BD"/>
    <w:rsid w:val="00A9215E"/>
    <w:rsid w:val="00A96D0F"/>
    <w:rsid w:val="00A97127"/>
    <w:rsid w:val="00AA362E"/>
    <w:rsid w:val="00AA3BFE"/>
    <w:rsid w:val="00AC133E"/>
    <w:rsid w:val="00AD5686"/>
    <w:rsid w:val="00AD6FF4"/>
    <w:rsid w:val="00AE021D"/>
    <w:rsid w:val="00AE2378"/>
    <w:rsid w:val="00AE5342"/>
    <w:rsid w:val="00AF3866"/>
    <w:rsid w:val="00B02EF7"/>
    <w:rsid w:val="00B03DCC"/>
    <w:rsid w:val="00B07B25"/>
    <w:rsid w:val="00B12935"/>
    <w:rsid w:val="00B14E56"/>
    <w:rsid w:val="00B14F9D"/>
    <w:rsid w:val="00B23ECD"/>
    <w:rsid w:val="00B4161A"/>
    <w:rsid w:val="00B46CAD"/>
    <w:rsid w:val="00B53A12"/>
    <w:rsid w:val="00B54AA9"/>
    <w:rsid w:val="00B66193"/>
    <w:rsid w:val="00B7248A"/>
    <w:rsid w:val="00B85A6B"/>
    <w:rsid w:val="00B92FB2"/>
    <w:rsid w:val="00B93423"/>
    <w:rsid w:val="00BA5313"/>
    <w:rsid w:val="00BA7D34"/>
    <w:rsid w:val="00BB16F1"/>
    <w:rsid w:val="00BC2B5A"/>
    <w:rsid w:val="00BC3B1E"/>
    <w:rsid w:val="00BD353F"/>
    <w:rsid w:val="00BD6033"/>
    <w:rsid w:val="00BE32FE"/>
    <w:rsid w:val="00BE49B0"/>
    <w:rsid w:val="00BE6C0B"/>
    <w:rsid w:val="00BF3C4E"/>
    <w:rsid w:val="00BF3C93"/>
    <w:rsid w:val="00BF6E4A"/>
    <w:rsid w:val="00C01AE4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45A75"/>
    <w:rsid w:val="00C5055F"/>
    <w:rsid w:val="00C524B4"/>
    <w:rsid w:val="00C528A3"/>
    <w:rsid w:val="00C61770"/>
    <w:rsid w:val="00C623CA"/>
    <w:rsid w:val="00C6253F"/>
    <w:rsid w:val="00C6602A"/>
    <w:rsid w:val="00C80E15"/>
    <w:rsid w:val="00C81875"/>
    <w:rsid w:val="00C8473E"/>
    <w:rsid w:val="00C90997"/>
    <w:rsid w:val="00C9195B"/>
    <w:rsid w:val="00CA090B"/>
    <w:rsid w:val="00CA1276"/>
    <w:rsid w:val="00CA14AB"/>
    <w:rsid w:val="00CA2394"/>
    <w:rsid w:val="00CA6279"/>
    <w:rsid w:val="00CC1BF2"/>
    <w:rsid w:val="00CC29F0"/>
    <w:rsid w:val="00CC2DB3"/>
    <w:rsid w:val="00CC323C"/>
    <w:rsid w:val="00CC4234"/>
    <w:rsid w:val="00CD0EA3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CF77E6"/>
    <w:rsid w:val="00D00504"/>
    <w:rsid w:val="00D11D54"/>
    <w:rsid w:val="00D15006"/>
    <w:rsid w:val="00D2368C"/>
    <w:rsid w:val="00D24648"/>
    <w:rsid w:val="00D3379B"/>
    <w:rsid w:val="00D350F7"/>
    <w:rsid w:val="00D35822"/>
    <w:rsid w:val="00D37ADB"/>
    <w:rsid w:val="00D43480"/>
    <w:rsid w:val="00D52208"/>
    <w:rsid w:val="00D63E4E"/>
    <w:rsid w:val="00D80C64"/>
    <w:rsid w:val="00D82ACB"/>
    <w:rsid w:val="00D83409"/>
    <w:rsid w:val="00D93E6D"/>
    <w:rsid w:val="00D96CD9"/>
    <w:rsid w:val="00D9762B"/>
    <w:rsid w:val="00DA5A1A"/>
    <w:rsid w:val="00DA69B4"/>
    <w:rsid w:val="00DB0602"/>
    <w:rsid w:val="00DB2BAF"/>
    <w:rsid w:val="00DB7922"/>
    <w:rsid w:val="00DC32FD"/>
    <w:rsid w:val="00DC5CF0"/>
    <w:rsid w:val="00DD17F5"/>
    <w:rsid w:val="00DD27D1"/>
    <w:rsid w:val="00DD297D"/>
    <w:rsid w:val="00DE4560"/>
    <w:rsid w:val="00DE6697"/>
    <w:rsid w:val="00DF2E3F"/>
    <w:rsid w:val="00DF6F1D"/>
    <w:rsid w:val="00E01A29"/>
    <w:rsid w:val="00E12AC5"/>
    <w:rsid w:val="00E2234C"/>
    <w:rsid w:val="00E40F7F"/>
    <w:rsid w:val="00E419CD"/>
    <w:rsid w:val="00E45624"/>
    <w:rsid w:val="00E6569B"/>
    <w:rsid w:val="00E7331E"/>
    <w:rsid w:val="00E7415A"/>
    <w:rsid w:val="00E77116"/>
    <w:rsid w:val="00E808CF"/>
    <w:rsid w:val="00E83859"/>
    <w:rsid w:val="00E9310B"/>
    <w:rsid w:val="00EB02C2"/>
    <w:rsid w:val="00EB08CE"/>
    <w:rsid w:val="00EB5B5B"/>
    <w:rsid w:val="00EC7465"/>
    <w:rsid w:val="00EC7CDA"/>
    <w:rsid w:val="00ED1188"/>
    <w:rsid w:val="00ED53D5"/>
    <w:rsid w:val="00EE0304"/>
    <w:rsid w:val="00EF5980"/>
    <w:rsid w:val="00EF6F44"/>
    <w:rsid w:val="00F0138D"/>
    <w:rsid w:val="00F02A00"/>
    <w:rsid w:val="00F030EE"/>
    <w:rsid w:val="00F05049"/>
    <w:rsid w:val="00F12CC7"/>
    <w:rsid w:val="00F1730A"/>
    <w:rsid w:val="00F25D72"/>
    <w:rsid w:val="00F41938"/>
    <w:rsid w:val="00F600CE"/>
    <w:rsid w:val="00F6399A"/>
    <w:rsid w:val="00F7649C"/>
    <w:rsid w:val="00F83865"/>
    <w:rsid w:val="00F84D25"/>
    <w:rsid w:val="00F84F1A"/>
    <w:rsid w:val="00F9582F"/>
    <w:rsid w:val="00F970A6"/>
    <w:rsid w:val="00FA2DCA"/>
    <w:rsid w:val="00FA39FF"/>
    <w:rsid w:val="00FA72D3"/>
    <w:rsid w:val="00FB1A61"/>
    <w:rsid w:val="00FB6EBC"/>
    <w:rsid w:val="00FC02AD"/>
    <w:rsid w:val="00FC549B"/>
    <w:rsid w:val="00FD2E66"/>
    <w:rsid w:val="00FD5C4C"/>
    <w:rsid w:val="00FD7DF3"/>
    <w:rsid w:val="00FE472C"/>
    <w:rsid w:val="00FE6483"/>
    <w:rsid w:val="00FF2FC7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8CF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AE9D96-9102-4CE8-B13A-CC1CD0813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51927D-4BCB-4CBC-A014-58E8E8C178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DEC49A-9E11-446D-8994-C54912A759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62</TotalTime>
  <Pages>1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16</cp:revision>
  <cp:lastPrinted>2016-07-06T09:01:00Z</cp:lastPrinted>
  <dcterms:created xsi:type="dcterms:W3CDTF">2015-09-10T13:57:00Z</dcterms:created>
  <dcterms:modified xsi:type="dcterms:W3CDTF">2016-07-06T09:02:00Z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