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5FF2912B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FF2912A" w14:textId="77777777" w:rsidR="00567A63" w:rsidRPr="00ED1188" w:rsidRDefault="00910C5B" w:rsidP="00CF77E6">
            <w:pPr>
              <w:pStyle w:val="PKOnaglowekdokumentu"/>
            </w:pPr>
            <w:r w:rsidRPr="00ED1188">
              <w:t>CZĘŚĆ I. RACHUNKI BANKOWE</w:t>
            </w:r>
          </w:p>
        </w:tc>
      </w:tr>
    </w:tbl>
    <w:p w14:paraId="5FF2912C" w14:textId="77777777" w:rsidR="002D7B3D" w:rsidRPr="005C451E" w:rsidRDefault="00A474AF" w:rsidP="00D90E5A">
      <w:pPr>
        <w:rPr>
          <w:szCs w:val="16"/>
        </w:rPr>
      </w:pPr>
      <w:r w:rsidRPr="00CC1BF2">
        <w:br w:type="textWrapping" w:clear="all"/>
      </w:r>
    </w:p>
    <w:p w14:paraId="5FF2912D" w14:textId="77777777" w:rsidR="002D7B3D" w:rsidRDefault="002D7B3D" w:rsidP="00D57FD1"/>
    <w:p w14:paraId="5FF2912E" w14:textId="77777777" w:rsidR="00C9195B" w:rsidRPr="00ED1188" w:rsidRDefault="00C9195B" w:rsidP="00D57FD1">
      <w:pPr>
        <w:spacing w:after="60"/>
      </w:pPr>
      <w:r w:rsidRPr="001F46EF">
        <w:rPr>
          <w:rFonts w:cs="Arial"/>
          <w:b/>
          <w:bCs/>
          <w:szCs w:val="16"/>
        </w:rPr>
        <w:t xml:space="preserve">DZIAŁ VII. RACHUNKI BANKOWE WYCOFANE Z OFERTY ORAZ KARTY DEBETOWE W FORMIE TRADYCYJNEJ </w:t>
      </w:r>
      <w:r w:rsidRPr="00B90E4B">
        <w:rPr>
          <w:rFonts w:cs="Arial"/>
          <w:b/>
          <w:bCs/>
          <w:szCs w:val="16"/>
        </w:rPr>
        <w:t xml:space="preserve">- TABELA NR </w:t>
      </w:r>
      <w:r w:rsidR="009B192A">
        <w:rPr>
          <w:rFonts w:cs="Arial"/>
          <w:b/>
          <w:bCs/>
          <w:szCs w:val="16"/>
        </w:rPr>
        <w:t>1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"/>
        <w:gridCol w:w="359"/>
        <w:gridCol w:w="357"/>
        <w:gridCol w:w="307"/>
        <w:gridCol w:w="6492"/>
        <w:gridCol w:w="1822"/>
        <w:gridCol w:w="1822"/>
        <w:gridCol w:w="1822"/>
        <w:gridCol w:w="1822"/>
      </w:tblGrid>
      <w:tr w:rsidR="00085EAE" w:rsidRPr="00086FF5" w14:paraId="5FF29142" w14:textId="77777777" w:rsidTr="003D20B1">
        <w:trPr>
          <w:trHeight w:val="525"/>
        </w:trPr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12F" w14:textId="77777777" w:rsidR="00085EAE" w:rsidRPr="00086FF5" w:rsidRDefault="00085EAE" w:rsidP="00E644E8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7515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131" w14:textId="7BFED7DB" w:rsidR="00085EAE" w:rsidRPr="00086FF5" w:rsidRDefault="0052221A" w:rsidP="00E644E8">
            <w:pPr>
              <w:rPr>
                <w:rFonts w:cs="Arial"/>
                <w:b/>
                <w:color w:val="auto"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69478B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82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F29138" w14:textId="77777777" w:rsidR="00085EAE" w:rsidRPr="00D57FD1" w:rsidRDefault="00085EAE" w:rsidP="00E644E8">
            <w:pPr>
              <w:ind w:right="128"/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>ZŁOTE KONTO</w:t>
            </w:r>
          </w:p>
        </w:tc>
        <w:tc>
          <w:tcPr>
            <w:tcW w:w="18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29139" w14:textId="77777777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>Rachunek PLATINIUM</w:t>
            </w:r>
          </w:p>
        </w:tc>
        <w:tc>
          <w:tcPr>
            <w:tcW w:w="18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13A" w14:textId="77777777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 xml:space="preserve">PKO Konto </w:t>
            </w:r>
          </w:p>
          <w:p w14:paraId="5FF2913B" w14:textId="77777777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 xml:space="preserve">za Zero </w:t>
            </w:r>
          </w:p>
          <w:p w14:paraId="5FF2913E" w14:textId="2FCFF71A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color w:val="auto"/>
              </w:rPr>
              <w:t>(umowy zawarte do 30</w:t>
            </w:r>
            <w:r w:rsidR="00853BE1" w:rsidRPr="00D57FD1">
              <w:rPr>
                <w:color w:val="auto"/>
              </w:rPr>
              <w:t> </w:t>
            </w:r>
            <w:r w:rsidRPr="00D57FD1">
              <w:rPr>
                <w:color w:val="auto"/>
              </w:rPr>
              <w:t>września 2014 r.)</w:t>
            </w:r>
          </w:p>
        </w:tc>
        <w:tc>
          <w:tcPr>
            <w:tcW w:w="18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13F" w14:textId="77777777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 xml:space="preserve">PKO Konto </w:t>
            </w:r>
          </w:p>
          <w:p w14:paraId="5FF29141" w14:textId="481DE094" w:rsidR="00085EAE" w:rsidRPr="00D57FD1" w:rsidRDefault="00085EAE" w:rsidP="00E644E8">
            <w:pPr>
              <w:rPr>
                <w:b/>
                <w:color w:val="auto"/>
              </w:rPr>
            </w:pPr>
            <w:r w:rsidRPr="00D57FD1">
              <w:rPr>
                <w:b/>
                <w:color w:val="auto"/>
              </w:rPr>
              <w:t xml:space="preserve">dla Młodych </w:t>
            </w:r>
            <w:r w:rsidR="00853BE1" w:rsidRPr="00D57FD1">
              <w:rPr>
                <w:b/>
                <w:color w:val="auto"/>
              </w:rPr>
              <w:br/>
            </w:r>
            <w:r w:rsidRPr="00D57FD1">
              <w:rPr>
                <w:color w:val="auto"/>
              </w:rPr>
              <w:t xml:space="preserve">(umowy zawarte do </w:t>
            </w:r>
            <w:r w:rsidR="00853BE1" w:rsidRPr="00D57FD1">
              <w:rPr>
                <w:color w:val="auto"/>
              </w:rPr>
              <w:br/>
            </w:r>
            <w:r w:rsidRPr="00D57FD1">
              <w:rPr>
                <w:color w:val="auto"/>
              </w:rPr>
              <w:t>9 stycznia 2014 r.)</w:t>
            </w:r>
          </w:p>
        </w:tc>
      </w:tr>
      <w:tr w:rsidR="00085EAE" w:rsidRPr="00086FF5" w14:paraId="5FF2914C" w14:textId="77777777" w:rsidTr="003D20B1">
        <w:trPr>
          <w:trHeight w:val="17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F29143" w14:textId="77777777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7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44" w14:textId="77777777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48" w14:textId="34CB00B8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9149" w14:textId="4A8F0F44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4A" w14:textId="355CA673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4B" w14:textId="0E99E2D2" w:rsidR="00085EAE" w:rsidRPr="00086FF5" w:rsidRDefault="00085EAE" w:rsidP="00FD5C4C">
            <w:pPr>
              <w:jc w:val="center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6</w:t>
            </w:r>
          </w:p>
        </w:tc>
      </w:tr>
      <w:tr w:rsidR="00085EAE" w:rsidRPr="00086FF5" w14:paraId="5FF29156" w14:textId="77777777" w:rsidTr="003D20B1">
        <w:trPr>
          <w:trHeight w:val="28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4D" w14:textId="6AB0A87B" w:rsidR="00085EAE" w:rsidRPr="00086FF5" w:rsidRDefault="00687A9A" w:rsidP="00FD5C4C">
            <w:pPr>
              <w:jc w:val="center"/>
              <w:rPr>
                <w:rFonts w:cs="Arial"/>
                <w:b/>
                <w:bCs/>
                <w:color w:val="auto"/>
                <w:szCs w:val="16"/>
              </w:rPr>
            </w:pPr>
            <w:r>
              <w:rPr>
                <w:rFonts w:cs="Arial"/>
                <w:b/>
                <w:bCs/>
                <w:color w:val="auto"/>
                <w:szCs w:val="16"/>
              </w:rPr>
              <w:t xml:space="preserve"> </w:t>
            </w:r>
          </w:p>
        </w:tc>
        <w:tc>
          <w:tcPr>
            <w:tcW w:w="7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4E" w14:textId="77777777" w:rsidR="00085EAE" w:rsidRPr="00086FF5" w:rsidRDefault="00085EAE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29152" w14:textId="77777777" w:rsidR="00085EAE" w:rsidRPr="00D57FD1" w:rsidRDefault="00085EAE" w:rsidP="00971691">
            <w:pPr>
              <w:jc w:val="center"/>
              <w:rPr>
                <w:color w:val="auto"/>
              </w:rPr>
            </w:pPr>
            <w:r w:rsidRPr="00D57FD1">
              <w:rPr>
                <w:color w:val="auto"/>
              </w:rPr>
              <w:t>w złotych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9153" w14:textId="77777777" w:rsidR="00085EAE" w:rsidRPr="00D57FD1" w:rsidRDefault="00085EAE" w:rsidP="00971691">
            <w:pPr>
              <w:jc w:val="center"/>
              <w:rPr>
                <w:color w:val="auto"/>
              </w:rPr>
            </w:pPr>
            <w:r w:rsidRPr="00D57FD1">
              <w:rPr>
                <w:color w:val="auto"/>
              </w:rPr>
              <w:t>w złotych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9154" w14:textId="77777777" w:rsidR="00085EAE" w:rsidRPr="00D57FD1" w:rsidRDefault="00085EAE" w:rsidP="00971691">
            <w:pPr>
              <w:jc w:val="center"/>
              <w:rPr>
                <w:color w:val="auto"/>
              </w:rPr>
            </w:pPr>
            <w:r w:rsidRPr="00D57FD1">
              <w:rPr>
                <w:color w:val="auto"/>
              </w:rPr>
              <w:t>w złotych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55" w14:textId="77777777" w:rsidR="00085EAE" w:rsidRPr="00D57FD1" w:rsidRDefault="00085EAE" w:rsidP="00FD5C4C">
            <w:pPr>
              <w:jc w:val="center"/>
              <w:rPr>
                <w:b/>
                <w:color w:val="auto"/>
              </w:rPr>
            </w:pPr>
            <w:r w:rsidRPr="00D57FD1">
              <w:rPr>
                <w:color w:val="auto"/>
              </w:rPr>
              <w:t>w złotych</w:t>
            </w:r>
          </w:p>
        </w:tc>
      </w:tr>
      <w:tr w:rsidR="00085EAE" w:rsidRPr="00086FF5" w14:paraId="5FF29159" w14:textId="77777777" w:rsidTr="003D20B1">
        <w:trPr>
          <w:trHeight w:val="28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57" w14:textId="77777777" w:rsidR="00513B0A" w:rsidRPr="00086FF5" w:rsidRDefault="00513B0A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I.</w:t>
            </w:r>
          </w:p>
        </w:tc>
        <w:tc>
          <w:tcPr>
            <w:tcW w:w="1480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58" w14:textId="77777777" w:rsidR="00513B0A" w:rsidRPr="00086FF5" w:rsidRDefault="00513B0A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A826BA">
              <w:rPr>
                <w:rFonts w:cs="Arial"/>
                <w:b/>
                <w:bCs/>
                <w:color w:val="auto"/>
                <w:szCs w:val="16"/>
              </w:rPr>
              <w:t>RACHUNKI OSZCZĘDNOŚCIOWO-ROZLICZENIOWE</w:t>
            </w:r>
          </w:p>
        </w:tc>
      </w:tr>
      <w:tr w:rsidR="00085EAE" w:rsidRPr="00086FF5" w14:paraId="5FF29170" w14:textId="77777777" w:rsidTr="003D20B1">
        <w:trPr>
          <w:trHeight w:val="183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5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5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2915C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Prowadzenie rachunku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-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miesięcznie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597" w14:textId="1719600D" w:rsidR="00134193" w:rsidRPr="0069478B" w:rsidRDefault="00A80FC9" w:rsidP="00134193">
            <w:pPr>
              <w:rPr>
                <w:color w:val="auto"/>
              </w:rPr>
            </w:pPr>
            <w:r w:rsidRPr="0069478B">
              <w:rPr>
                <w:color w:val="auto"/>
              </w:rPr>
              <w:t>19,90</w:t>
            </w:r>
          </w:p>
          <w:p w14:paraId="5FF29168" w14:textId="6B706432" w:rsidR="00085EAE" w:rsidRPr="00D57FD1" w:rsidRDefault="00085EAE" w:rsidP="00134193">
            <w:pPr>
              <w:spacing w:before="60"/>
              <w:rPr>
                <w:color w:val="auto"/>
              </w:rPr>
            </w:pPr>
            <w:r w:rsidRPr="00D57FD1">
              <w:rPr>
                <w:color w:val="auto"/>
              </w:rPr>
              <w:t>0,00 - dla jednego rachunku otwartego w ramach pakietu SUKCES</w:t>
            </w:r>
            <w:r w:rsidR="00853BE1" w:rsidRPr="00D57FD1">
              <w:rPr>
                <w:color w:val="auto"/>
              </w:rPr>
              <w:t> </w:t>
            </w:r>
            <w:r w:rsidR="006B69C4" w:rsidRPr="00D57FD1">
              <w:rPr>
                <w:color w:val="auto"/>
                <w:vertAlign w:val="superscript"/>
              </w:rPr>
              <w:t>1</w:t>
            </w:r>
            <w:r w:rsidRPr="00D57FD1">
              <w:rPr>
                <w:color w:val="auto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69" w14:textId="77777777" w:rsidR="00085EAE" w:rsidRPr="00D57FD1" w:rsidRDefault="00085EAE" w:rsidP="00A826BA">
            <w:pPr>
              <w:rPr>
                <w:color w:val="auto"/>
              </w:rPr>
            </w:pPr>
            <w:r w:rsidRPr="00D57FD1">
              <w:rPr>
                <w:color w:val="auto"/>
              </w:rPr>
              <w:t>według umowy z Klientem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A7F4" w14:textId="77777777" w:rsidR="00134193" w:rsidRDefault="00085EAE" w:rsidP="00134193">
            <w:pPr>
              <w:rPr>
                <w:color w:val="auto"/>
              </w:rPr>
            </w:pPr>
            <w:r w:rsidRPr="00D57FD1">
              <w:rPr>
                <w:color w:val="auto"/>
              </w:rPr>
              <w:t>0,00 - jeżeli systematyczne wpływy na rachunek w ostatnim miesiącu wynoszą nie mniej niż 1</w:t>
            </w:r>
            <w:r w:rsidR="006B69C4" w:rsidRPr="00D57FD1">
              <w:rPr>
                <w:color w:val="auto"/>
              </w:rPr>
              <w:t> </w:t>
            </w:r>
            <w:r w:rsidRPr="00D57FD1">
              <w:rPr>
                <w:color w:val="auto"/>
              </w:rPr>
              <w:t xml:space="preserve">000 zł oraz dokonano operacji bezgotówkowych (za pośrednictwem kanału mobilnego lub kartą debetową wydaną do rachunku) na kwotę nie mniejszą niż 100 zł </w:t>
            </w:r>
            <w:r w:rsidR="006B69C4" w:rsidRPr="00D57FD1">
              <w:rPr>
                <w:color w:val="auto"/>
                <w:vertAlign w:val="superscript"/>
              </w:rPr>
              <w:t>2</w:t>
            </w:r>
            <w:r w:rsidRPr="00D57FD1">
              <w:rPr>
                <w:color w:val="auto"/>
                <w:vertAlign w:val="superscript"/>
              </w:rPr>
              <w:t>)</w:t>
            </w:r>
          </w:p>
          <w:p w14:paraId="5FF2916C" w14:textId="1CB51841" w:rsidR="00085EAE" w:rsidRPr="00D57FD1" w:rsidRDefault="00085EAE" w:rsidP="00134193">
            <w:pPr>
              <w:spacing w:before="60"/>
              <w:rPr>
                <w:color w:val="auto"/>
              </w:rPr>
            </w:pPr>
            <w:r w:rsidRPr="00D57FD1">
              <w:rPr>
                <w:color w:val="auto"/>
              </w:rPr>
              <w:t>6,90 - w pozostałych przypadkach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766" w14:textId="77777777" w:rsidR="00134193" w:rsidRDefault="00085EAE" w:rsidP="00A43B43">
            <w:r>
              <w:t>0,00 - dla Posiadaczy do 26 roku życia albo dla Posiadaczy powyżej 26 roku życia, jeżeli systematyczne wpływy na rachunek w ostatnim miesiącu wynoszą nie mniej niż 1 000 zł</w:t>
            </w:r>
          </w:p>
          <w:p w14:paraId="5FF2916F" w14:textId="50E75681" w:rsidR="00085EAE" w:rsidRPr="00A43B43" w:rsidRDefault="00085EAE" w:rsidP="00134193">
            <w:pPr>
              <w:spacing w:before="60"/>
            </w:pPr>
            <w:r>
              <w:t xml:space="preserve">5,00 - </w:t>
            </w:r>
            <w:r w:rsidRPr="00134193">
              <w:rPr>
                <w:color w:val="auto"/>
              </w:rPr>
              <w:t>w pozostałych przypadkach</w:t>
            </w:r>
          </w:p>
        </w:tc>
      </w:tr>
      <w:tr w:rsidR="00085EAE" w:rsidRPr="00086FF5" w14:paraId="5FF2917B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71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72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2917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EC3351">
              <w:rPr>
                <w:rFonts w:cs="Arial"/>
                <w:color w:val="auto"/>
                <w:szCs w:val="16"/>
              </w:rPr>
              <w:t>Abonament miesięczny za korzystanie z usług bankowości elektronicznej (iPKO)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77" w14:textId="77777777" w:rsidR="00085EAE" w:rsidRPr="006445AE" w:rsidRDefault="00085EAE" w:rsidP="00EC3351">
            <w:pPr>
              <w:jc w:val="right"/>
            </w:pPr>
            <w:r w:rsidRPr="006445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178" w14:textId="77777777" w:rsidR="00085EAE" w:rsidRPr="006445AE" w:rsidRDefault="00085EAE" w:rsidP="00EC3351">
            <w:pPr>
              <w:jc w:val="right"/>
            </w:pPr>
            <w:r w:rsidRPr="006445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79" w14:textId="77777777" w:rsidR="00085EAE" w:rsidRPr="006445AE" w:rsidRDefault="00085EAE" w:rsidP="00EC3351">
            <w:pPr>
              <w:jc w:val="right"/>
            </w:pPr>
            <w:r w:rsidRPr="006445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7A" w14:textId="77777777" w:rsidR="00085EAE" w:rsidRDefault="00085EAE" w:rsidP="00EC3351">
            <w:pPr>
              <w:jc w:val="right"/>
            </w:pPr>
            <w:r w:rsidRPr="006445AE">
              <w:t>0,00</w:t>
            </w:r>
          </w:p>
        </w:tc>
      </w:tr>
      <w:tr w:rsidR="00085EAE" w:rsidRPr="00086FF5" w14:paraId="5FF2917F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7C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7D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2022F7">
              <w:rPr>
                <w:rFonts w:cs="Arial"/>
                <w:color w:val="auto"/>
                <w:szCs w:val="16"/>
              </w:rPr>
              <w:t>3.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7E" w14:textId="3002AB2E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Przelew</w:t>
            </w:r>
            <w:r w:rsidRPr="00086FF5">
              <w:rPr>
                <w:rFonts w:cs="Arial"/>
                <w:i/>
                <w:iCs/>
                <w:color w:val="auto"/>
                <w:szCs w:val="16"/>
              </w:rPr>
              <w:t xml:space="preserve">/ </w:t>
            </w:r>
            <w:r w:rsidRPr="00086FF5">
              <w:rPr>
                <w:rFonts w:cs="Arial"/>
                <w:color w:val="auto"/>
                <w:szCs w:val="16"/>
              </w:rPr>
              <w:t>przelew predefiniowany - realizacja dyspozycji przekazania środków</w:t>
            </w:r>
            <w:r w:rsidR="00F3007C">
              <w:rPr>
                <w:rFonts w:cs="Arial"/>
                <w:color w:val="auto"/>
                <w:szCs w:val="16"/>
              </w:rPr>
              <w:t xml:space="preserve">, </w:t>
            </w:r>
            <w:r w:rsidR="00F3007C" w:rsidRPr="00CF4585">
              <w:rPr>
                <w:rFonts w:cs="Arial"/>
                <w:color w:val="auto"/>
                <w:szCs w:val="16"/>
              </w:rPr>
              <w:t>z wyjątkiem dyspozycji wymienionych w pkt 4</w:t>
            </w:r>
            <w:r w:rsidRPr="00CF4585">
              <w:rPr>
                <w:rFonts w:cs="Arial"/>
                <w:color w:val="auto"/>
                <w:szCs w:val="16"/>
              </w:rPr>
              <w:t>:</w:t>
            </w:r>
            <w:r w:rsidR="00687A9A">
              <w:rPr>
                <w:rFonts w:cs="Arial"/>
                <w:color w:val="auto"/>
                <w:szCs w:val="16"/>
              </w:rPr>
              <w:t xml:space="preserve"> </w:t>
            </w:r>
          </w:p>
        </w:tc>
      </w:tr>
      <w:tr w:rsidR="00085EAE" w:rsidRPr="00086FF5" w14:paraId="5FF29184" w14:textId="77777777" w:rsidTr="003D20B1">
        <w:trPr>
          <w:trHeight w:val="12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80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81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8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83" w14:textId="6D400275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pomiędzy rachunkami tego samego Posiadacza rachunku, prowadzonymi w PKO Banku Polskim SA</w:t>
            </w:r>
            <w:r w:rsidR="00687A9A">
              <w:rPr>
                <w:rFonts w:cs="Arial"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(w tym na rachunki prowadzone na rzecz tego samego Posiadacza rachunku prowadzone przez inne spółki PKO Banku Polskiego SA z siedzibą na terytorium RP):</w:t>
            </w:r>
          </w:p>
        </w:tc>
      </w:tr>
      <w:tr w:rsidR="00085EAE" w:rsidRPr="00086FF5" w14:paraId="5FF29191" w14:textId="77777777" w:rsidTr="003D20B1">
        <w:trPr>
          <w:trHeight w:val="1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85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8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8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188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89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8D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8E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8F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90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</w:tr>
      <w:tr w:rsidR="00085EAE" w:rsidRPr="00086FF5" w14:paraId="5FF2919E" w14:textId="77777777" w:rsidTr="003D20B1">
        <w:trPr>
          <w:trHeight w:val="7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92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9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94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195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9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9A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9B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9C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9D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</w:tr>
      <w:tr w:rsidR="00085EAE" w:rsidRPr="00086FF5" w14:paraId="5FF291AB" w14:textId="77777777" w:rsidTr="003D20B1">
        <w:trPr>
          <w:trHeight w:val="31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9F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A0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A1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1A2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A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A7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A8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A9" w14:textId="77777777" w:rsidR="00085EAE" w:rsidRPr="009A2F38" w:rsidRDefault="00085EAE" w:rsidP="002022F7">
            <w:pPr>
              <w:jc w:val="right"/>
            </w:pPr>
            <w:r w:rsidRPr="009A2F38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AA" w14:textId="77777777" w:rsidR="00085EAE" w:rsidRDefault="00085EAE" w:rsidP="002022F7">
            <w:pPr>
              <w:jc w:val="right"/>
            </w:pPr>
            <w:r w:rsidRPr="009A2F38">
              <w:t>0,00</w:t>
            </w:r>
          </w:p>
        </w:tc>
      </w:tr>
      <w:tr w:rsidR="00085EAE" w:rsidRPr="00086FF5" w14:paraId="5FF291B0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AC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AD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AE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AF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pozostałe rachunki prowadzone w PKO Banku Polskim SA:</w:t>
            </w:r>
          </w:p>
        </w:tc>
      </w:tr>
      <w:tr w:rsidR="00085EAE" w:rsidRPr="00086FF5" w14:paraId="5FF291BD" w14:textId="77777777" w:rsidTr="003D20B1">
        <w:trPr>
          <w:trHeight w:val="9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B1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B2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B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B4" w14:textId="77777777" w:rsidR="00085EAE" w:rsidRPr="00086FF5" w:rsidRDefault="00085EAE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F291B5" w14:textId="77777777" w:rsidR="00085EAE" w:rsidRPr="00086FF5" w:rsidRDefault="00085EAE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B9" w14:textId="77777777" w:rsidR="00085EAE" w:rsidRPr="00F905C7" w:rsidRDefault="00085EAE" w:rsidP="00134193">
            <w:pPr>
              <w:spacing w:before="10"/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F291BA" w14:textId="77777777" w:rsidR="00085EAE" w:rsidRPr="00F905C7" w:rsidRDefault="00085EAE" w:rsidP="00134193">
            <w:pPr>
              <w:spacing w:before="10"/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291BB" w14:textId="6F5B4430" w:rsidR="00085EAE" w:rsidRPr="004713B1" w:rsidRDefault="00085EAE" w:rsidP="00134193">
            <w:pPr>
              <w:spacing w:before="10"/>
              <w:jc w:val="right"/>
            </w:pPr>
            <w:r w:rsidRPr="004713B1">
              <w:t xml:space="preserve"> 5,99 </w:t>
            </w:r>
            <w:r w:rsidR="006B69C4">
              <w:rPr>
                <w:vertAlign w:val="superscript"/>
              </w:rPr>
              <w:t>3</w:t>
            </w:r>
            <w:r w:rsidRPr="004713B1">
              <w:rPr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291BC" w14:textId="42013A86" w:rsidR="00085EAE" w:rsidRPr="004713B1" w:rsidRDefault="00085EAE" w:rsidP="00134193">
            <w:pPr>
              <w:spacing w:before="10"/>
              <w:jc w:val="right"/>
            </w:pPr>
            <w:r w:rsidRPr="004713B1">
              <w:t xml:space="preserve"> 5,99 </w:t>
            </w:r>
            <w:r w:rsidR="006B69C4">
              <w:rPr>
                <w:vertAlign w:val="superscript"/>
              </w:rPr>
              <w:t>3</w:t>
            </w:r>
            <w:r w:rsidRPr="004713B1">
              <w:rPr>
                <w:vertAlign w:val="superscript"/>
              </w:rPr>
              <w:t>)</w:t>
            </w:r>
          </w:p>
        </w:tc>
      </w:tr>
      <w:tr w:rsidR="00085EAE" w:rsidRPr="00086FF5" w14:paraId="5FF291CA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BE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BF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C0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C1" w14:textId="77777777" w:rsidR="00085EAE" w:rsidRPr="00086FF5" w:rsidRDefault="00085EAE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C2" w14:textId="77777777" w:rsidR="00085EAE" w:rsidRPr="00086FF5" w:rsidRDefault="00085EAE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C6" w14:textId="77777777" w:rsidR="00085EAE" w:rsidRPr="00F905C7" w:rsidRDefault="00085EAE" w:rsidP="00134193">
            <w:pPr>
              <w:spacing w:before="10"/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C7" w14:textId="77777777" w:rsidR="00085EAE" w:rsidRPr="00F905C7" w:rsidRDefault="00085EAE" w:rsidP="00134193">
            <w:pPr>
              <w:spacing w:before="10"/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C8" w14:textId="4D3B2E7E" w:rsidR="00085EAE" w:rsidRPr="00F905C7" w:rsidRDefault="00085EAE" w:rsidP="00134193">
            <w:pPr>
              <w:spacing w:before="10"/>
              <w:jc w:val="right"/>
            </w:pPr>
            <w:r w:rsidRPr="00F905C7">
              <w:t>2,</w:t>
            </w:r>
            <w:r w:rsidRPr="006B69C4">
              <w:t xml:space="preserve">99 </w:t>
            </w:r>
            <w:r w:rsidR="006B69C4" w:rsidRPr="006B69C4">
              <w:rPr>
                <w:vertAlign w:val="superscript"/>
              </w:rPr>
              <w:t>3</w:t>
            </w:r>
            <w:r w:rsidRPr="006B69C4">
              <w:rPr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C9" w14:textId="35F35873" w:rsidR="00085EAE" w:rsidRPr="00F905C7" w:rsidRDefault="00085EAE" w:rsidP="00134193">
            <w:pPr>
              <w:spacing w:before="10"/>
              <w:jc w:val="right"/>
            </w:pPr>
            <w:r w:rsidRPr="00F905C7">
              <w:t>2,</w:t>
            </w:r>
            <w:r w:rsidRPr="006B69C4">
              <w:t xml:space="preserve">99 </w:t>
            </w:r>
            <w:r w:rsidR="006B69C4" w:rsidRPr="006B69C4">
              <w:rPr>
                <w:vertAlign w:val="superscript"/>
              </w:rPr>
              <w:t>3</w:t>
            </w:r>
            <w:r w:rsidRPr="006B69C4">
              <w:rPr>
                <w:vertAlign w:val="superscript"/>
              </w:rPr>
              <w:t>)</w:t>
            </w:r>
          </w:p>
        </w:tc>
      </w:tr>
      <w:tr w:rsidR="00085EAE" w:rsidRPr="00086FF5" w14:paraId="5FF291D7" w14:textId="77777777" w:rsidTr="003D20B1">
        <w:trPr>
          <w:trHeight w:val="1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C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CC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CD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CE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CF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D3" w14:textId="77777777" w:rsidR="00085EAE" w:rsidRPr="00F905C7" w:rsidRDefault="00085EAE" w:rsidP="002022F7">
            <w:pPr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D4" w14:textId="77777777" w:rsidR="00085EAE" w:rsidRPr="00F905C7" w:rsidRDefault="00085EAE" w:rsidP="002022F7">
            <w:pPr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D5" w14:textId="77777777" w:rsidR="00085EAE" w:rsidRPr="00F905C7" w:rsidRDefault="00085EAE" w:rsidP="002022F7">
            <w:pPr>
              <w:jc w:val="right"/>
            </w:pPr>
            <w:r w:rsidRPr="00F905C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D6" w14:textId="77777777" w:rsidR="00085EAE" w:rsidRDefault="00085EAE" w:rsidP="002022F7">
            <w:pPr>
              <w:jc w:val="right"/>
            </w:pPr>
            <w:r w:rsidRPr="00F905C7">
              <w:t>0,00</w:t>
            </w:r>
          </w:p>
        </w:tc>
      </w:tr>
    </w:tbl>
    <w:p w14:paraId="00939CC7" w14:textId="77777777" w:rsidR="00892C6D" w:rsidRDefault="00892C6D"/>
    <w:p w14:paraId="39F240FB" w14:textId="77777777" w:rsidR="00892C6D" w:rsidRDefault="00892C6D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"/>
        <w:gridCol w:w="359"/>
        <w:gridCol w:w="357"/>
        <w:gridCol w:w="307"/>
        <w:gridCol w:w="6492"/>
        <w:gridCol w:w="1822"/>
        <w:gridCol w:w="1822"/>
        <w:gridCol w:w="1822"/>
        <w:gridCol w:w="1822"/>
      </w:tblGrid>
      <w:tr w:rsidR="00085EAE" w:rsidRPr="00086FF5" w14:paraId="5FF291DC" w14:textId="77777777" w:rsidTr="003D20B1">
        <w:trPr>
          <w:trHeight w:val="26"/>
        </w:trPr>
        <w:tc>
          <w:tcPr>
            <w:tcW w:w="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291D8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D9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DA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DB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na rachunki w innym banku, z zastrzeżeniem </w:t>
            </w:r>
            <w:proofErr w:type="spellStart"/>
            <w:r w:rsidRPr="00086FF5">
              <w:rPr>
                <w:rFonts w:cs="Arial"/>
                <w:color w:val="auto"/>
                <w:szCs w:val="16"/>
              </w:rPr>
              <w:t>ppkt</w:t>
            </w:r>
            <w:proofErr w:type="spellEnd"/>
            <w:r w:rsidRPr="00086FF5">
              <w:rPr>
                <w:rFonts w:cs="Arial"/>
                <w:color w:val="auto"/>
                <w:szCs w:val="16"/>
              </w:rPr>
              <w:t xml:space="preserve"> 4: </w:t>
            </w:r>
          </w:p>
        </w:tc>
      </w:tr>
      <w:tr w:rsidR="00085EAE" w:rsidRPr="00086FF5" w14:paraId="5FF291E9" w14:textId="77777777" w:rsidTr="003D20B1">
        <w:trPr>
          <w:trHeight w:val="11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DD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DE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DF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E0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E1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291E5" w14:textId="77777777" w:rsidR="00085EAE" w:rsidRPr="00DE0A4A" w:rsidRDefault="00085EAE" w:rsidP="002022F7">
            <w:pPr>
              <w:jc w:val="right"/>
            </w:pPr>
            <w:r w:rsidRPr="00DE0A4A">
              <w:t>5,99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E6" w14:textId="77777777" w:rsidR="00085EAE" w:rsidRPr="00DE0A4A" w:rsidRDefault="00085EAE" w:rsidP="002022F7">
            <w:pPr>
              <w:jc w:val="right"/>
            </w:pPr>
            <w:r w:rsidRPr="00DE0A4A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E7" w14:textId="77777777" w:rsidR="00085EAE" w:rsidRPr="00DE0A4A" w:rsidRDefault="00085EAE" w:rsidP="002022F7">
            <w:pPr>
              <w:jc w:val="right"/>
            </w:pPr>
            <w:r w:rsidRPr="00DE0A4A">
              <w:t>5,99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E8" w14:textId="77777777" w:rsidR="00085EAE" w:rsidRPr="00DE0A4A" w:rsidRDefault="00085EAE" w:rsidP="002022F7">
            <w:pPr>
              <w:jc w:val="right"/>
            </w:pPr>
            <w:r w:rsidRPr="00DE0A4A">
              <w:t>8,00</w:t>
            </w:r>
          </w:p>
        </w:tc>
      </w:tr>
      <w:tr w:rsidR="00085EAE" w:rsidRPr="00086FF5" w14:paraId="5FF291F6" w14:textId="77777777" w:rsidTr="003D20B1">
        <w:trPr>
          <w:trHeight w:val="14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E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E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1EC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ED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EE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2" w14:textId="77777777" w:rsidR="00085EAE" w:rsidRPr="00DE0A4A" w:rsidRDefault="00085EAE" w:rsidP="002022F7">
            <w:pPr>
              <w:jc w:val="right"/>
            </w:pPr>
            <w:r w:rsidRPr="00DE0A4A">
              <w:t>2,99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F3" w14:textId="77777777" w:rsidR="00085EAE" w:rsidRPr="00DE0A4A" w:rsidRDefault="00085EAE" w:rsidP="002022F7">
            <w:pPr>
              <w:jc w:val="right"/>
            </w:pPr>
            <w:r w:rsidRPr="00DE0A4A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4" w14:textId="77777777" w:rsidR="00085EAE" w:rsidRPr="00DE0A4A" w:rsidRDefault="00085EAE" w:rsidP="002022F7">
            <w:pPr>
              <w:jc w:val="right"/>
            </w:pPr>
            <w:r w:rsidRPr="00DE0A4A">
              <w:t>2,99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5" w14:textId="77777777" w:rsidR="00085EAE" w:rsidRPr="00DE0A4A" w:rsidRDefault="00085EAE" w:rsidP="002022F7">
            <w:pPr>
              <w:jc w:val="right"/>
            </w:pPr>
            <w:r w:rsidRPr="00DE0A4A">
              <w:t>2,99</w:t>
            </w:r>
          </w:p>
        </w:tc>
      </w:tr>
      <w:tr w:rsidR="00085EAE" w:rsidRPr="00086FF5" w14:paraId="5FF29203" w14:textId="77777777" w:rsidTr="003D20B1">
        <w:trPr>
          <w:trHeight w:val="5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F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1F8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9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1F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 lub w kanale mobilnym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FF" w14:textId="77777777" w:rsidR="00085EAE" w:rsidRPr="00DE0A4A" w:rsidRDefault="00085EAE" w:rsidP="002022F7">
            <w:pPr>
              <w:jc w:val="right"/>
            </w:pPr>
            <w:r w:rsidRPr="00DE0A4A">
              <w:t>0,30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00" w14:textId="77777777" w:rsidR="00085EAE" w:rsidRPr="00DE0A4A" w:rsidRDefault="00085EAE" w:rsidP="002022F7">
            <w:pPr>
              <w:jc w:val="right"/>
            </w:pPr>
            <w:r w:rsidRPr="00DE0A4A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01" w14:textId="77777777" w:rsidR="00085EAE" w:rsidRPr="00DE0A4A" w:rsidRDefault="00085EAE" w:rsidP="002022F7">
            <w:pPr>
              <w:jc w:val="right"/>
            </w:pPr>
            <w:r w:rsidRPr="00DE0A4A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02" w14:textId="77777777" w:rsidR="00085EAE" w:rsidRDefault="00085EAE" w:rsidP="002022F7">
            <w:pPr>
              <w:jc w:val="right"/>
            </w:pPr>
            <w:r w:rsidRPr="00DE0A4A">
              <w:t>0,00</w:t>
            </w:r>
          </w:p>
        </w:tc>
      </w:tr>
      <w:tr w:rsidR="00085EAE" w:rsidRPr="00086FF5" w14:paraId="5FF29208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04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0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0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4)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0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na rachunki do ZUS i Urzędu Skarbowego: </w:t>
            </w:r>
          </w:p>
        </w:tc>
      </w:tr>
      <w:tr w:rsidR="00085EAE" w:rsidRPr="00086FF5" w14:paraId="5FF29215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09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0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0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0C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F2920D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11" w14:textId="77777777" w:rsidR="00085EAE" w:rsidRPr="00B111AD" w:rsidRDefault="00085EAE" w:rsidP="002022F7">
            <w:pPr>
              <w:jc w:val="right"/>
            </w:pPr>
            <w:r w:rsidRPr="00B111AD">
              <w:t>6,99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12" w14:textId="77777777" w:rsidR="00085EAE" w:rsidRPr="00B111AD" w:rsidRDefault="00085EAE" w:rsidP="002022F7">
            <w:pPr>
              <w:jc w:val="right"/>
            </w:pPr>
            <w:r w:rsidRPr="00B111AD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13" w14:textId="77777777" w:rsidR="00085EAE" w:rsidRPr="00B111AD" w:rsidRDefault="00085EAE" w:rsidP="002022F7">
            <w:pPr>
              <w:jc w:val="right"/>
            </w:pPr>
            <w:r w:rsidRPr="00B111AD">
              <w:t>6,99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14" w14:textId="77777777" w:rsidR="00085EAE" w:rsidRPr="00B111AD" w:rsidRDefault="00085EAE" w:rsidP="002022F7">
            <w:pPr>
              <w:jc w:val="right"/>
            </w:pPr>
            <w:r w:rsidRPr="00B111AD">
              <w:t>9,00</w:t>
            </w:r>
          </w:p>
        </w:tc>
      </w:tr>
      <w:tr w:rsidR="00085EAE" w:rsidRPr="00086FF5" w14:paraId="5FF29222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1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1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18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19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1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</w:t>
            </w:r>
            <w:r w:rsidRPr="00086FF5">
              <w:rPr>
                <w:rFonts w:cs="Arial"/>
                <w:b/>
                <w:bCs/>
                <w:i/>
                <w:iCs/>
                <w:color w:val="auto"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telefonicznego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1E" w14:textId="77777777" w:rsidR="00085EAE" w:rsidRPr="00B111AD" w:rsidRDefault="00085EAE" w:rsidP="002022F7">
            <w:pPr>
              <w:jc w:val="right"/>
            </w:pPr>
            <w:r w:rsidRPr="00B111AD">
              <w:t>3,00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1F" w14:textId="77777777" w:rsidR="00085EAE" w:rsidRPr="00B111AD" w:rsidRDefault="00085EAE" w:rsidP="002022F7">
            <w:pPr>
              <w:jc w:val="right"/>
            </w:pPr>
            <w:r w:rsidRPr="00B111AD">
              <w:t>0,00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0" w14:textId="77777777" w:rsidR="00085EAE" w:rsidRPr="00B111AD" w:rsidRDefault="00085EAE" w:rsidP="002022F7">
            <w:pPr>
              <w:jc w:val="right"/>
            </w:pPr>
            <w:r w:rsidRPr="00B111AD">
              <w:t>4,00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1" w14:textId="77777777" w:rsidR="00085EAE" w:rsidRPr="00B111AD" w:rsidRDefault="00085EAE" w:rsidP="002022F7">
            <w:pPr>
              <w:jc w:val="right"/>
            </w:pPr>
            <w:r w:rsidRPr="00B111AD">
              <w:t>4,00</w:t>
            </w:r>
          </w:p>
        </w:tc>
      </w:tr>
      <w:tr w:rsidR="00085EAE" w:rsidRPr="00086FF5" w14:paraId="5FF2922F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2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4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5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c)</w:t>
            </w: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2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B" w14:textId="77777777" w:rsidR="00085EAE" w:rsidRPr="00B111AD" w:rsidRDefault="00085EAE" w:rsidP="002022F7">
            <w:pPr>
              <w:jc w:val="right"/>
            </w:pPr>
            <w:r w:rsidRPr="00B111AD">
              <w:t>0,30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2C" w14:textId="77777777" w:rsidR="00085EAE" w:rsidRPr="00B111AD" w:rsidRDefault="00085EAE" w:rsidP="002022F7">
            <w:pPr>
              <w:jc w:val="right"/>
            </w:pPr>
            <w:r w:rsidRPr="00B111AD">
              <w:t>0,00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D" w14:textId="77777777" w:rsidR="00085EAE" w:rsidRPr="00B111AD" w:rsidRDefault="00085EAE" w:rsidP="002022F7">
            <w:pPr>
              <w:jc w:val="right"/>
            </w:pPr>
            <w:r w:rsidRPr="00B111AD">
              <w:t>0,00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2E" w14:textId="77777777" w:rsidR="00085EAE" w:rsidRDefault="00085EAE" w:rsidP="002022F7">
            <w:pPr>
              <w:jc w:val="right"/>
            </w:pPr>
            <w:r w:rsidRPr="00B111AD">
              <w:t>0,00</w:t>
            </w:r>
          </w:p>
        </w:tc>
      </w:tr>
      <w:tr w:rsidR="006234F9" w:rsidRPr="00086FF5" w14:paraId="5FF2923E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3B" w14:textId="77777777" w:rsidR="006234F9" w:rsidRPr="00086FF5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3C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4.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3D" w14:textId="2DA89C55" w:rsidR="006234F9" w:rsidRPr="00273656" w:rsidRDefault="006234F9" w:rsidP="00273656">
            <w:pPr>
              <w:rPr>
                <w:rFonts w:cs="Arial"/>
                <w:strike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Przelew - realizacja dyspozycji przekazania środków z użyciem numeru telefonu (tzw. przelew "Na numer telefonu"):</w:t>
            </w:r>
          </w:p>
        </w:tc>
      </w:tr>
      <w:tr w:rsidR="006234F9" w:rsidRPr="00086FF5" w14:paraId="5FF2924A" w14:textId="77777777" w:rsidTr="00E37936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3F" w14:textId="77777777" w:rsidR="006234F9" w:rsidRPr="00086FF5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40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41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49" w14:textId="34302A63" w:rsidR="006234F9" w:rsidRPr="00273656" w:rsidRDefault="006234F9" w:rsidP="006234F9">
            <w:r w:rsidRPr="00273656">
              <w:rPr>
                <w:rFonts w:cs="Arial"/>
                <w:szCs w:val="16"/>
              </w:rPr>
              <w:t>na rachunki prowadzone w PKO Banku Polskim SA</w:t>
            </w:r>
            <w:r w:rsidR="001600CC" w:rsidRPr="00273656">
              <w:rPr>
                <w:rFonts w:cs="Arial"/>
                <w:szCs w:val="16"/>
              </w:rPr>
              <w:t>:</w:t>
            </w:r>
          </w:p>
        </w:tc>
      </w:tr>
      <w:tr w:rsidR="006234F9" w:rsidRPr="00086FF5" w14:paraId="5FF2925C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50" w14:textId="77777777" w:rsidR="006234F9" w:rsidRPr="00086FF5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51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29252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3" w14:textId="77777777" w:rsidR="006234F9" w:rsidRPr="00273656" w:rsidRDefault="006234F9" w:rsidP="00513B0A">
            <w:pPr>
              <w:rPr>
                <w:rFonts w:cs="Arial"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4" w14:textId="3FE10E00" w:rsidR="006234F9" w:rsidRPr="00273656" w:rsidRDefault="006234F9" w:rsidP="00743BF9">
            <w:pPr>
              <w:rPr>
                <w:rFonts w:cs="Arial"/>
                <w:szCs w:val="16"/>
              </w:rPr>
            </w:pPr>
            <w:r w:rsidRPr="00273656">
              <w:rPr>
                <w:rFonts w:cs="Arial"/>
                <w:szCs w:val="16"/>
              </w:rPr>
              <w:t xml:space="preserve"> </w:t>
            </w:r>
            <w:r w:rsidRPr="00273656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8" w14:textId="77777777" w:rsidR="006234F9" w:rsidRPr="00AA137C" w:rsidRDefault="006234F9" w:rsidP="00513B0A">
            <w:pPr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259" w14:textId="77777777" w:rsidR="006234F9" w:rsidRPr="00AA137C" w:rsidRDefault="006234F9" w:rsidP="00513B0A">
            <w:pPr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A" w14:textId="77777777" w:rsidR="006234F9" w:rsidRPr="00AA137C" w:rsidRDefault="006234F9" w:rsidP="00513B0A">
            <w:pPr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B" w14:textId="77777777" w:rsidR="006234F9" w:rsidRDefault="006234F9" w:rsidP="00513B0A">
            <w:pPr>
              <w:jc w:val="right"/>
            </w:pPr>
            <w:r w:rsidRPr="00AA137C">
              <w:t>0,00</w:t>
            </w:r>
          </w:p>
        </w:tc>
      </w:tr>
      <w:tr w:rsidR="006234F9" w:rsidRPr="00086FF5" w14:paraId="5FF29269" w14:textId="77777777" w:rsidTr="00434898">
        <w:trPr>
          <w:trHeight w:val="13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5D" w14:textId="77777777" w:rsidR="006234F9" w:rsidRPr="00086FF5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5E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5F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0" w14:textId="77777777" w:rsidR="006234F9" w:rsidRPr="00273656" w:rsidRDefault="006234F9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1" w14:textId="166E6FEC" w:rsidR="006234F9" w:rsidRPr="00273656" w:rsidRDefault="006234F9" w:rsidP="00134193">
            <w:pPr>
              <w:spacing w:before="10"/>
              <w:rPr>
                <w:rFonts w:cs="Arial"/>
                <w:szCs w:val="16"/>
              </w:rPr>
            </w:pPr>
            <w:r w:rsidRPr="00273656">
              <w:rPr>
                <w:rFonts w:cs="Arial"/>
                <w:szCs w:val="16"/>
              </w:rPr>
              <w:t>w kanale mobilnym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5" w14:textId="1BB070D2" w:rsidR="006234F9" w:rsidRPr="00822731" w:rsidRDefault="006234F9" w:rsidP="00134193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66" w14:textId="1CC0B27C" w:rsidR="006234F9" w:rsidRPr="00822731" w:rsidRDefault="006234F9" w:rsidP="00134193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7" w14:textId="40849D99" w:rsidR="006234F9" w:rsidRPr="00822731" w:rsidRDefault="006234F9" w:rsidP="00134193">
            <w:pPr>
              <w:spacing w:before="10"/>
              <w:jc w:val="right"/>
            </w:pPr>
            <w:r w:rsidRPr="00AA13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8" w14:textId="7C0D159D" w:rsidR="006234F9" w:rsidRDefault="006234F9" w:rsidP="00134193">
            <w:pPr>
              <w:spacing w:before="10"/>
              <w:jc w:val="right"/>
            </w:pPr>
            <w:r w:rsidRPr="00AA137C">
              <w:t>0,00</w:t>
            </w:r>
          </w:p>
        </w:tc>
      </w:tr>
      <w:tr w:rsidR="006234F9" w:rsidRPr="00086FF5" w14:paraId="4F46E6B2" w14:textId="77777777" w:rsidTr="002A0D32">
        <w:trPr>
          <w:trHeight w:val="13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253CA" w14:textId="77777777" w:rsidR="006234F9" w:rsidRPr="00086FF5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A15" w14:textId="77777777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81C" w14:textId="3A60A853" w:rsidR="006234F9" w:rsidRPr="00273656" w:rsidRDefault="006234F9" w:rsidP="00FD5C4C">
            <w:pPr>
              <w:rPr>
                <w:rFonts w:cs="Arial"/>
                <w:color w:val="auto"/>
                <w:szCs w:val="16"/>
              </w:rPr>
            </w:pPr>
            <w:r w:rsidRPr="00273656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872" w14:textId="029934E6" w:rsidR="006234F9" w:rsidRPr="00273656" w:rsidRDefault="006234F9" w:rsidP="006234F9">
            <w:pPr>
              <w:spacing w:before="10"/>
              <w:rPr>
                <w:rFonts w:cs="Arial"/>
                <w:szCs w:val="16"/>
              </w:rPr>
            </w:pPr>
            <w:r w:rsidRPr="00273656">
              <w:rPr>
                <w:rFonts w:cs="Arial"/>
                <w:szCs w:val="16"/>
              </w:rPr>
              <w:t xml:space="preserve">w kanale mobilnym na rachunki prowadzone w innym banku </w:t>
            </w:r>
            <w:r w:rsidRPr="00273656">
              <w:rPr>
                <w:rFonts w:cs="Arial"/>
                <w:szCs w:val="16"/>
                <w:vertAlign w:val="superscript"/>
              </w:rPr>
              <w:t>4)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8304" w14:textId="4551A744" w:rsidR="006234F9" w:rsidRPr="00822731" w:rsidRDefault="006234F9" w:rsidP="00134193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15FB" w14:textId="688AB251" w:rsidR="006234F9" w:rsidRPr="00822731" w:rsidRDefault="006234F9" w:rsidP="00134193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CBF" w14:textId="2BE7CCBB" w:rsidR="006234F9" w:rsidRPr="00822731" w:rsidRDefault="006234F9" w:rsidP="00134193">
            <w:pPr>
              <w:spacing w:before="10"/>
              <w:jc w:val="right"/>
            </w:pPr>
            <w:r w:rsidRPr="00822731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7B4" w14:textId="76A5ECB6" w:rsidR="006234F9" w:rsidRPr="00822731" w:rsidRDefault="006234F9" w:rsidP="00134193">
            <w:pPr>
              <w:spacing w:before="10"/>
              <w:jc w:val="right"/>
            </w:pPr>
            <w:r w:rsidRPr="00822731">
              <w:t>0,99</w:t>
            </w:r>
          </w:p>
        </w:tc>
      </w:tr>
      <w:tr w:rsidR="00085EAE" w:rsidRPr="00086FF5" w14:paraId="5FF29274" w14:textId="77777777" w:rsidTr="003D20B1">
        <w:trPr>
          <w:trHeight w:val="7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6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B" w14:textId="77777777" w:rsidR="00085EAE" w:rsidRPr="002851B1" w:rsidRDefault="00085EAE" w:rsidP="00FD5C4C">
            <w:pPr>
              <w:rPr>
                <w:rFonts w:cs="Arial"/>
                <w:color w:val="auto"/>
                <w:szCs w:val="16"/>
                <w:highlight w:val="yellow"/>
              </w:rPr>
            </w:pPr>
            <w:r w:rsidRPr="00273656">
              <w:rPr>
                <w:rFonts w:cs="Arial"/>
                <w:color w:val="auto"/>
                <w:szCs w:val="16"/>
              </w:rPr>
              <w:t>5.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6C" w14:textId="035A8E73" w:rsidR="00085EAE" w:rsidRPr="00134193" w:rsidRDefault="00085EAE" w:rsidP="00EF031D">
            <w:pPr>
              <w:rPr>
                <w:color w:val="auto"/>
              </w:rPr>
            </w:pPr>
            <w:r w:rsidRPr="00134193">
              <w:rPr>
                <w:color w:val="auto"/>
              </w:rPr>
              <w:t xml:space="preserve">Realizacja zleceń o charakterze pilnym na rachunki w innych bankach, złożonych w oddziale PKO Banku Polskiego SA, z wyłączeniem zleceń do ZUS </w:t>
            </w:r>
            <w:r w:rsidR="00EF031D" w:rsidRPr="00134193">
              <w:rPr>
                <w:color w:val="auto"/>
                <w:vertAlign w:val="superscript"/>
              </w:rPr>
              <w:t>5</w:t>
            </w:r>
            <w:r w:rsidRPr="00134193">
              <w:rPr>
                <w:color w:val="auto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70" w14:textId="77777777" w:rsidR="00085EAE" w:rsidRPr="00CA2265" w:rsidRDefault="00085EAE" w:rsidP="000846D6">
            <w:pPr>
              <w:jc w:val="right"/>
            </w:pPr>
            <w:r w:rsidRPr="00CA2265">
              <w:t>9,00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71" w14:textId="77777777" w:rsidR="00085EAE" w:rsidRPr="00CA2265" w:rsidRDefault="00085EAE" w:rsidP="000846D6">
            <w:pPr>
              <w:jc w:val="right"/>
            </w:pPr>
            <w:r w:rsidRPr="00CA2265">
              <w:t>9,00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72" w14:textId="77777777" w:rsidR="00085EAE" w:rsidRPr="00CA2265" w:rsidRDefault="00085EAE" w:rsidP="000846D6">
            <w:pPr>
              <w:jc w:val="right"/>
            </w:pPr>
            <w:r w:rsidRPr="00CA2265">
              <w:t>9,00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73" w14:textId="77777777" w:rsidR="00085EAE" w:rsidRDefault="00085EAE" w:rsidP="000846D6">
            <w:pPr>
              <w:jc w:val="right"/>
            </w:pPr>
            <w:r w:rsidRPr="00CA2265">
              <w:t>9,00</w:t>
            </w:r>
          </w:p>
        </w:tc>
      </w:tr>
      <w:tr w:rsidR="00085EAE" w:rsidRPr="00086FF5" w14:paraId="5FF29278" w14:textId="77777777" w:rsidTr="003D20B1">
        <w:trPr>
          <w:trHeight w:val="18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75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76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77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Realizacja zleceń w czasie rzeczywistym na rachunki prowadzone w innych niż PKO Bank Polski SA bankach za pośrednictwem systemu SORBNET 2 w godzinach określonych w Komunikacie PKO Banku Polskiego SA:</w:t>
            </w:r>
          </w:p>
        </w:tc>
      </w:tr>
      <w:tr w:rsidR="00085EAE" w:rsidRPr="00086FF5" w14:paraId="5FF29284" w14:textId="77777777" w:rsidTr="003D20B1">
        <w:trPr>
          <w:trHeight w:val="18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79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7A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7B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7C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wyższej lub równej 1 000 000 zł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0" w14:textId="77777777" w:rsidR="00085EAE" w:rsidRPr="001F2974" w:rsidRDefault="00085EAE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81" w14:textId="77777777" w:rsidR="00085EAE" w:rsidRPr="001F2974" w:rsidRDefault="00085EAE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2" w14:textId="77777777" w:rsidR="00085EAE" w:rsidRPr="001F2974" w:rsidRDefault="00085EAE" w:rsidP="000846D6">
            <w:pPr>
              <w:jc w:val="right"/>
            </w:pPr>
            <w:r w:rsidRPr="001F2974">
              <w:t>20,00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3" w14:textId="77777777" w:rsidR="00085EAE" w:rsidRPr="001F2974" w:rsidRDefault="00085EAE" w:rsidP="000846D6">
            <w:pPr>
              <w:jc w:val="right"/>
            </w:pPr>
            <w:r w:rsidRPr="001F2974">
              <w:t>20,00</w:t>
            </w:r>
          </w:p>
        </w:tc>
      </w:tr>
      <w:tr w:rsidR="00085EAE" w:rsidRPr="00086FF5" w14:paraId="5FF29290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85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8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w kwocie niższej niż 1 000 000 zł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C" w14:textId="77777777" w:rsidR="00085EAE" w:rsidRPr="001F2974" w:rsidRDefault="00085EAE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8D" w14:textId="77777777" w:rsidR="00085EAE" w:rsidRPr="001F2974" w:rsidRDefault="00085EAE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E" w14:textId="77777777" w:rsidR="00085EAE" w:rsidRPr="001F2974" w:rsidRDefault="00085EAE" w:rsidP="000846D6">
            <w:pPr>
              <w:jc w:val="right"/>
            </w:pPr>
            <w:r w:rsidRPr="001F2974">
              <w:t>40,00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8F" w14:textId="77777777" w:rsidR="00085EAE" w:rsidRDefault="00085EAE" w:rsidP="000846D6">
            <w:pPr>
              <w:jc w:val="right"/>
            </w:pPr>
            <w:r w:rsidRPr="001F2974">
              <w:t>40,00</w:t>
            </w:r>
          </w:p>
        </w:tc>
      </w:tr>
      <w:tr w:rsidR="00085EAE" w:rsidRPr="00086FF5" w14:paraId="5FF29294" w14:textId="77777777" w:rsidTr="003D20B1">
        <w:trPr>
          <w:trHeight w:val="7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91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92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93" w14:textId="22C40F71" w:rsidR="00513B0A" w:rsidRPr="00086FF5" w:rsidRDefault="00513B0A" w:rsidP="00273656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Polecenie zapłaty</w:t>
            </w:r>
            <w:r w:rsidR="00652794">
              <w:rPr>
                <w:rFonts w:cs="Arial"/>
                <w:color w:val="auto"/>
                <w:szCs w:val="16"/>
              </w:rPr>
              <w:t xml:space="preserve"> </w:t>
            </w:r>
            <w:r w:rsidR="00BD04FC">
              <w:rPr>
                <w:rFonts w:cs="Arial"/>
                <w:color w:val="auto"/>
                <w:szCs w:val="16"/>
              </w:rPr>
              <w:t xml:space="preserve">- </w:t>
            </w:r>
            <w:r w:rsidR="00652794" w:rsidRPr="00273656">
              <w:rPr>
                <w:rFonts w:cs="Arial"/>
                <w:color w:val="auto"/>
                <w:szCs w:val="16"/>
              </w:rPr>
              <w:t>każdorazowa</w:t>
            </w:r>
            <w:r w:rsidRPr="00086FF5">
              <w:rPr>
                <w:rFonts w:cs="Arial"/>
                <w:color w:val="auto"/>
                <w:szCs w:val="16"/>
              </w:rPr>
              <w:t xml:space="preserve"> realizacja dyspozycji przekazania środków</w:t>
            </w:r>
            <w:r w:rsidRPr="00273656">
              <w:rPr>
                <w:rFonts w:cs="Arial"/>
                <w:color w:val="auto"/>
                <w:szCs w:val="16"/>
                <w:highlight w:val="yellow"/>
              </w:rPr>
              <w:t>:</w:t>
            </w:r>
          </w:p>
        </w:tc>
      </w:tr>
      <w:tr w:rsidR="00085EAE" w:rsidRPr="00086FF5" w14:paraId="5FF292A0" w14:textId="77777777" w:rsidTr="003D20B1">
        <w:trPr>
          <w:trHeight w:val="71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95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96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97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98" w14:textId="04F2D27C" w:rsidR="00085EAE" w:rsidRPr="00086FF5" w:rsidRDefault="00085EAE" w:rsidP="00461961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 rachunku dłużnika na rachunki prowadzone w PKO Banku Polskim SA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9C" w14:textId="77777777" w:rsidR="00085EAE" w:rsidRPr="0061259C" w:rsidRDefault="00085EAE" w:rsidP="000846D6">
            <w:pPr>
              <w:jc w:val="right"/>
            </w:pPr>
            <w:r w:rsidRPr="0061259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9D" w14:textId="77777777" w:rsidR="00085EAE" w:rsidRPr="0061259C" w:rsidRDefault="00085EAE" w:rsidP="000846D6">
            <w:pPr>
              <w:jc w:val="right"/>
            </w:pPr>
            <w:r w:rsidRPr="0061259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9E" w14:textId="77777777" w:rsidR="00085EAE" w:rsidRPr="0061259C" w:rsidRDefault="00085EAE" w:rsidP="000846D6">
            <w:pPr>
              <w:jc w:val="right"/>
            </w:pPr>
            <w:r w:rsidRPr="0061259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9F" w14:textId="77777777" w:rsidR="00085EAE" w:rsidRPr="0061259C" w:rsidRDefault="00085EAE" w:rsidP="000846D6">
            <w:pPr>
              <w:jc w:val="right"/>
            </w:pPr>
            <w:r w:rsidRPr="0061259C">
              <w:t>0,00</w:t>
            </w:r>
          </w:p>
        </w:tc>
      </w:tr>
      <w:tr w:rsidR="00085EAE" w:rsidRPr="00086FF5" w14:paraId="5FF292AC" w14:textId="77777777" w:rsidTr="003D20B1">
        <w:trPr>
          <w:trHeight w:val="23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A1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2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3" w14:textId="77777777" w:rsidR="00085EAE" w:rsidRPr="00086FF5" w:rsidRDefault="00085EAE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4" w14:textId="79A5666B" w:rsidR="00085EAE" w:rsidRPr="00086FF5" w:rsidRDefault="00085EAE" w:rsidP="00461961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 rachunku dłużnika na rachunki prowadzone w innych bankach (opłata jest pobierana od dłużnika)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8" w14:textId="77777777" w:rsidR="00085EAE" w:rsidRPr="0061259C" w:rsidRDefault="00085EAE" w:rsidP="000846D6">
            <w:pPr>
              <w:jc w:val="right"/>
            </w:pPr>
            <w:r w:rsidRPr="0061259C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A9" w14:textId="77777777" w:rsidR="00085EAE" w:rsidRPr="0061259C" w:rsidRDefault="00085EAE" w:rsidP="000846D6">
            <w:pPr>
              <w:jc w:val="right"/>
            </w:pPr>
            <w:r w:rsidRPr="0061259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A" w14:textId="77777777" w:rsidR="00085EAE" w:rsidRPr="0061259C" w:rsidRDefault="00085EAE" w:rsidP="000846D6">
            <w:pPr>
              <w:jc w:val="right"/>
            </w:pPr>
            <w:r w:rsidRPr="0061259C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AB" w14:textId="77777777" w:rsidR="00085EAE" w:rsidRDefault="00085EAE" w:rsidP="000846D6">
            <w:pPr>
              <w:jc w:val="right"/>
            </w:pPr>
            <w:r w:rsidRPr="0061259C">
              <w:t>1,00</w:t>
            </w:r>
          </w:p>
        </w:tc>
      </w:tr>
      <w:tr w:rsidR="00085EAE" w:rsidRPr="00086FF5" w14:paraId="5FF292B0" w14:textId="77777777" w:rsidTr="003D20B1">
        <w:trPr>
          <w:trHeight w:val="14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AD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AE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8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AF" w14:textId="77777777" w:rsidR="00513B0A" w:rsidRPr="00086FF5" w:rsidRDefault="00513B0A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Zlecenie zmienne (o zmiennej kwocie i terminie): </w:t>
            </w:r>
          </w:p>
        </w:tc>
      </w:tr>
      <w:tr w:rsidR="00652794" w:rsidRPr="00086FF5" w14:paraId="2016F17E" w14:textId="77777777" w:rsidTr="003D20B1">
        <w:trPr>
          <w:trHeight w:val="14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5F554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176C1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87E" w14:textId="46956CBF" w:rsidR="00652794" w:rsidRPr="004B0D32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4B0D32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452" w14:textId="560842A1" w:rsidR="00652794" w:rsidRPr="00134193" w:rsidRDefault="00652794" w:rsidP="004B0D32">
            <w:pPr>
              <w:rPr>
                <w:color w:val="auto"/>
              </w:rPr>
            </w:pPr>
            <w:r w:rsidRPr="00134193">
              <w:rPr>
                <w:color w:val="auto"/>
              </w:rPr>
              <w:t xml:space="preserve">ustanowienie/modyfikacja zlecenia w oddziale PKO Banku Polskiego SA albo za pośrednictwem serwisu telefonicznego albo serwisu </w:t>
            </w:r>
            <w:r w:rsidRPr="004B0D32">
              <w:rPr>
                <w:color w:val="auto"/>
              </w:rPr>
              <w:t>internetowego</w:t>
            </w:r>
            <w:r w:rsidR="005B131F" w:rsidRPr="004B0D32">
              <w:rPr>
                <w:color w:val="auto"/>
              </w:rPr>
              <w:t xml:space="preserve"> albo kanału mobilnego </w:t>
            </w:r>
            <w:r w:rsidR="005B131F" w:rsidRPr="004B0D32">
              <w:rPr>
                <w:color w:val="auto"/>
                <w:vertAlign w:val="superscript"/>
              </w:rPr>
              <w:t>4)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2DE" w14:textId="211A85AA" w:rsidR="00652794" w:rsidRPr="00FB6024" w:rsidRDefault="00652794" w:rsidP="000846D6">
            <w:pPr>
              <w:jc w:val="right"/>
            </w:pPr>
            <w:r w:rsidRPr="00FB6024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59C4" w14:textId="11868DBF" w:rsidR="00652794" w:rsidRPr="00FB6024" w:rsidRDefault="00652794" w:rsidP="000846D6">
            <w:pPr>
              <w:jc w:val="right"/>
            </w:pPr>
            <w:r w:rsidRPr="00FB6024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2E2" w14:textId="71F89AB2" w:rsidR="00652794" w:rsidRPr="00FB6024" w:rsidRDefault="00652794" w:rsidP="000846D6">
            <w:pPr>
              <w:jc w:val="right"/>
            </w:pPr>
            <w:r w:rsidRPr="00FB6024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829" w14:textId="69539559" w:rsidR="00652794" w:rsidRPr="00FB6024" w:rsidRDefault="00652794" w:rsidP="000846D6">
            <w:pPr>
              <w:jc w:val="right"/>
            </w:pPr>
            <w:r w:rsidRPr="00FB6024">
              <w:t>0,00</w:t>
            </w:r>
          </w:p>
        </w:tc>
      </w:tr>
      <w:tr w:rsidR="00652794" w:rsidRPr="00086FF5" w14:paraId="5FF292BC" w14:textId="77777777" w:rsidTr="003D20B1">
        <w:trPr>
          <w:trHeight w:val="14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B1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B2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B3" w14:textId="6F0AFC2F" w:rsidR="00652794" w:rsidRPr="004B0D32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4B0D32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B4" w14:textId="1197C93F" w:rsidR="00652794" w:rsidRPr="00134193" w:rsidRDefault="00652794" w:rsidP="004B0D32">
            <w:pPr>
              <w:rPr>
                <w:color w:val="auto"/>
              </w:rPr>
            </w:pPr>
            <w:r w:rsidRPr="004B0D32">
              <w:rPr>
                <w:color w:val="auto"/>
              </w:rPr>
              <w:t xml:space="preserve">każdorazowa </w:t>
            </w:r>
            <w:r w:rsidRPr="00134193">
              <w:rPr>
                <w:color w:val="auto"/>
              </w:rPr>
              <w:t>realizacja zlecenia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B8" w14:textId="77777777" w:rsidR="00652794" w:rsidRPr="00FB6024" w:rsidRDefault="00652794" w:rsidP="000846D6">
            <w:pPr>
              <w:jc w:val="right"/>
            </w:pPr>
            <w:r w:rsidRPr="00FB6024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2B9" w14:textId="77777777" w:rsidR="00652794" w:rsidRPr="00FB6024" w:rsidRDefault="00652794" w:rsidP="000846D6">
            <w:pPr>
              <w:jc w:val="right"/>
            </w:pPr>
            <w:r w:rsidRPr="00FB6024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BA" w14:textId="77777777" w:rsidR="00652794" w:rsidRPr="00FB6024" w:rsidRDefault="00652794" w:rsidP="000846D6">
            <w:pPr>
              <w:jc w:val="right"/>
            </w:pPr>
            <w:r w:rsidRPr="00FB6024">
              <w:t>0,99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BB" w14:textId="77777777" w:rsidR="00652794" w:rsidRPr="00FB6024" w:rsidRDefault="00652794" w:rsidP="000846D6">
            <w:pPr>
              <w:jc w:val="right"/>
            </w:pPr>
            <w:r w:rsidRPr="00FB6024">
              <w:t>0,99</w:t>
            </w:r>
          </w:p>
        </w:tc>
      </w:tr>
      <w:tr w:rsidR="00652794" w:rsidRPr="00086FF5" w14:paraId="5FF292D3" w14:textId="77777777" w:rsidTr="003D20B1">
        <w:trPr>
          <w:trHeight w:val="18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C9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CA" w14:textId="77777777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CB" w14:textId="5BEBD65A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134193">
              <w:rPr>
                <w:color w:val="auto"/>
              </w:rPr>
              <w:t xml:space="preserve">Realizacja zlecenia "Płatności ustalonej" - za każdą płatność </w:t>
            </w:r>
            <w:r w:rsidRPr="00134193">
              <w:rPr>
                <w:color w:val="auto"/>
                <w:vertAlign w:val="superscript"/>
              </w:rPr>
              <w:t>6)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CF" w14:textId="77777777" w:rsidR="00652794" w:rsidRPr="00FB6024" w:rsidRDefault="00652794" w:rsidP="00134193">
            <w:pPr>
              <w:spacing w:before="10"/>
              <w:jc w:val="right"/>
            </w:pPr>
            <w:r w:rsidRPr="00FB6024">
              <w:t>2,99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2D0" w14:textId="77777777" w:rsidR="00652794" w:rsidRPr="00FB6024" w:rsidRDefault="00652794" w:rsidP="00134193">
            <w:pPr>
              <w:spacing w:before="10"/>
              <w:jc w:val="right"/>
            </w:pPr>
            <w:r w:rsidRPr="00FB6024">
              <w:t>2,99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D1" w14:textId="77777777" w:rsidR="00652794" w:rsidRPr="00FB6024" w:rsidRDefault="00652794" w:rsidP="00134193">
            <w:pPr>
              <w:spacing w:before="10"/>
              <w:jc w:val="right"/>
            </w:pPr>
            <w:r w:rsidRPr="00FB6024">
              <w:t>2,99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D2" w14:textId="77777777" w:rsidR="00652794" w:rsidRPr="00FB6024" w:rsidRDefault="00652794" w:rsidP="00134193">
            <w:pPr>
              <w:spacing w:before="10"/>
              <w:jc w:val="right"/>
            </w:pPr>
            <w:r w:rsidRPr="00FB6024">
              <w:t>2,99</w:t>
            </w:r>
          </w:p>
        </w:tc>
      </w:tr>
      <w:tr w:rsidR="00652794" w:rsidRPr="00086FF5" w14:paraId="5FF292D7" w14:textId="77777777" w:rsidTr="003D20B1">
        <w:trPr>
          <w:trHeight w:val="19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D4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D5" w14:textId="77777777" w:rsidR="00652794" w:rsidRPr="00086FF5" w:rsidRDefault="00652794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0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D6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Zlecenia stałe (o stałej kwocie i terminie):</w:t>
            </w:r>
          </w:p>
        </w:tc>
      </w:tr>
      <w:tr w:rsidR="00652794" w:rsidRPr="00086FF5" w14:paraId="5FF292DC" w14:textId="77777777" w:rsidTr="003D20B1">
        <w:trPr>
          <w:trHeight w:val="1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D8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D9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DA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DB" w14:textId="44F9C08D" w:rsidR="00652794" w:rsidRPr="00086FF5" w:rsidRDefault="003620BF" w:rsidP="003620BF">
            <w:pPr>
              <w:rPr>
                <w:rFonts w:cs="Arial"/>
                <w:color w:val="auto"/>
                <w:szCs w:val="16"/>
              </w:rPr>
            </w:pPr>
            <w:r w:rsidRPr="004B0D32">
              <w:rPr>
                <w:rFonts w:cs="Arial"/>
                <w:color w:val="auto"/>
                <w:szCs w:val="16"/>
              </w:rPr>
              <w:t xml:space="preserve">ustanowienie </w:t>
            </w:r>
            <w:r w:rsidR="00652794" w:rsidRPr="00086FF5">
              <w:rPr>
                <w:rFonts w:cs="Arial"/>
                <w:color w:val="auto"/>
                <w:szCs w:val="16"/>
              </w:rPr>
              <w:t>zlecenia stałego: </w:t>
            </w:r>
          </w:p>
        </w:tc>
      </w:tr>
      <w:tr w:rsidR="00652794" w:rsidRPr="00086FF5" w14:paraId="5FF292E9" w14:textId="77777777" w:rsidTr="003D20B1">
        <w:trPr>
          <w:trHeight w:val="19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D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D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2DF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E0" w14:textId="77777777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E1" w14:textId="77777777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E5" w14:textId="77777777" w:rsidR="00652794" w:rsidRPr="00226200" w:rsidRDefault="00652794" w:rsidP="00134193">
            <w:pPr>
              <w:spacing w:before="10"/>
              <w:jc w:val="right"/>
            </w:pPr>
            <w:r w:rsidRPr="0022620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E6" w14:textId="77777777" w:rsidR="00652794" w:rsidRPr="00226200" w:rsidRDefault="00652794" w:rsidP="00134193">
            <w:pPr>
              <w:spacing w:before="10"/>
              <w:jc w:val="right"/>
            </w:pPr>
            <w:r w:rsidRPr="0022620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E7" w14:textId="48FF77A8" w:rsidR="00652794" w:rsidRPr="004713B1" w:rsidRDefault="00652794" w:rsidP="00134193">
            <w:pPr>
              <w:spacing w:before="10"/>
              <w:jc w:val="right"/>
            </w:pPr>
            <w:r w:rsidRPr="004713B1">
              <w:t xml:space="preserve"> 2,99 </w:t>
            </w:r>
            <w:r>
              <w:rPr>
                <w:vertAlign w:val="superscript"/>
              </w:rPr>
              <w:t>3</w:t>
            </w:r>
            <w:r w:rsidRPr="004713B1">
              <w:rPr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E8" w14:textId="73C82CC5" w:rsidR="00652794" w:rsidRPr="004713B1" w:rsidRDefault="00652794" w:rsidP="00134193">
            <w:pPr>
              <w:spacing w:before="10"/>
              <w:jc w:val="right"/>
            </w:pPr>
            <w:r w:rsidRPr="004713B1">
              <w:t xml:space="preserve">2,99 </w:t>
            </w:r>
            <w:r>
              <w:rPr>
                <w:vertAlign w:val="superscript"/>
              </w:rPr>
              <w:t>3</w:t>
            </w:r>
            <w:r w:rsidRPr="004713B1">
              <w:rPr>
                <w:vertAlign w:val="superscript"/>
              </w:rPr>
              <w:t>)</w:t>
            </w:r>
          </w:p>
        </w:tc>
      </w:tr>
      <w:tr w:rsidR="00652794" w:rsidRPr="00086FF5" w14:paraId="5FF292EF" w14:textId="77777777" w:rsidTr="003D20B1">
        <w:trPr>
          <w:trHeight w:val="3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EA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EB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EC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292E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E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652794" w:rsidRPr="00086FF5" w14:paraId="5FF292FC" w14:textId="77777777" w:rsidTr="003D20B1">
        <w:trPr>
          <w:trHeight w:val="3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0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1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2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3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F4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F8" w14:textId="77777777" w:rsidR="00652794" w:rsidRPr="00272689" w:rsidRDefault="00652794" w:rsidP="00E76892">
            <w:pPr>
              <w:jc w:val="right"/>
            </w:pPr>
            <w:r w:rsidRPr="0027268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2F9" w14:textId="77777777" w:rsidR="00652794" w:rsidRPr="00272689" w:rsidRDefault="00652794" w:rsidP="00E76892">
            <w:pPr>
              <w:jc w:val="right"/>
            </w:pPr>
            <w:r w:rsidRPr="0027268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FA" w14:textId="77777777" w:rsidR="00652794" w:rsidRPr="00272689" w:rsidRDefault="00652794" w:rsidP="00E76892">
            <w:pPr>
              <w:jc w:val="right"/>
            </w:pPr>
            <w:r w:rsidRPr="00272689">
              <w:t>2,00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2FB" w14:textId="77777777" w:rsidR="00652794" w:rsidRPr="00272689" w:rsidRDefault="00652794" w:rsidP="00E76892">
            <w:pPr>
              <w:jc w:val="right"/>
            </w:pPr>
            <w:r w:rsidRPr="00272689">
              <w:t>2,00</w:t>
            </w:r>
          </w:p>
        </w:tc>
      </w:tr>
      <w:tr w:rsidR="00652794" w:rsidRPr="00086FF5" w14:paraId="5FF29309" w14:textId="77777777" w:rsidTr="003D20B1">
        <w:trPr>
          <w:trHeight w:val="14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2FF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0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01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5" w14:textId="77777777" w:rsidR="00652794" w:rsidRPr="00272689" w:rsidRDefault="00652794" w:rsidP="00E76892">
            <w:pPr>
              <w:jc w:val="right"/>
            </w:pPr>
            <w:r w:rsidRPr="0027268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06" w14:textId="77777777" w:rsidR="00652794" w:rsidRPr="00272689" w:rsidRDefault="00652794" w:rsidP="00E76892">
            <w:pPr>
              <w:jc w:val="right"/>
            </w:pPr>
            <w:r w:rsidRPr="0027268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7" w14:textId="77777777" w:rsidR="00652794" w:rsidRPr="00272689" w:rsidRDefault="00652794" w:rsidP="00E76892">
            <w:pPr>
              <w:jc w:val="right"/>
            </w:pPr>
            <w:r w:rsidRPr="0027268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8" w14:textId="77777777" w:rsidR="00652794" w:rsidRDefault="00652794" w:rsidP="00E76892">
            <w:pPr>
              <w:jc w:val="right"/>
            </w:pPr>
            <w:r w:rsidRPr="00272689">
              <w:t>0,00</w:t>
            </w:r>
          </w:p>
        </w:tc>
      </w:tr>
      <w:tr w:rsidR="00652794" w:rsidRPr="00086FF5" w14:paraId="5FF29315" w14:textId="77777777" w:rsidTr="003D20B1">
        <w:trPr>
          <w:trHeight w:val="138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0A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0B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C" w14:textId="77777777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0D" w14:textId="17CC7F98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realizacja dyspozycji przekazania środków na rachunek, za każdą należność wymienioną </w:t>
            </w:r>
            <w:r w:rsidRPr="00086FF5">
              <w:rPr>
                <w:rFonts w:cs="Arial"/>
                <w:color w:val="auto"/>
                <w:szCs w:val="16"/>
              </w:rPr>
              <w:lastRenderedPageBreak/>
              <w:t>w</w:t>
            </w:r>
            <w:r>
              <w:rPr>
                <w:rFonts w:cs="Arial"/>
                <w:color w:val="auto"/>
                <w:szCs w:val="16"/>
              </w:rPr>
              <w:t> </w:t>
            </w:r>
            <w:r w:rsidRPr="00086FF5">
              <w:rPr>
                <w:rFonts w:cs="Arial"/>
                <w:color w:val="auto"/>
                <w:szCs w:val="16"/>
              </w:rPr>
              <w:t>zleceniu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1" w14:textId="77777777" w:rsidR="00652794" w:rsidRPr="00FF76E2" w:rsidRDefault="00652794" w:rsidP="00134193">
            <w:pPr>
              <w:spacing w:before="10"/>
              <w:jc w:val="right"/>
            </w:pPr>
            <w:r w:rsidRPr="00FF76E2">
              <w:lastRenderedPageBreak/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12" w14:textId="77777777" w:rsidR="00652794" w:rsidRPr="00FF76E2" w:rsidRDefault="00652794" w:rsidP="00134193">
            <w:pPr>
              <w:spacing w:before="10"/>
              <w:jc w:val="right"/>
            </w:pPr>
            <w:r w:rsidRPr="00FF76E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3" w14:textId="0796F187" w:rsidR="00652794" w:rsidRPr="00EF031D" w:rsidRDefault="00652794" w:rsidP="00134193">
            <w:pPr>
              <w:spacing w:before="10"/>
              <w:jc w:val="right"/>
            </w:pPr>
            <w:r w:rsidRPr="00EF031D">
              <w:t xml:space="preserve">1,50 </w:t>
            </w:r>
            <w:r w:rsidRPr="00EF031D">
              <w:rPr>
                <w:vertAlign w:val="superscript"/>
              </w:rPr>
              <w:t xml:space="preserve">3) </w:t>
            </w:r>
            <w:r>
              <w:rPr>
                <w:vertAlign w:val="superscript"/>
              </w:rPr>
              <w:t>7</w:t>
            </w:r>
            <w:r w:rsidRPr="00EF031D">
              <w:rPr>
                <w:vertAlign w:val="superscript"/>
              </w:rPr>
              <w:t>)</w:t>
            </w:r>
            <w:r w:rsidRPr="00EF031D">
              <w:t xml:space="preserve">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4" w14:textId="75C4FC7B" w:rsidR="00652794" w:rsidRPr="00EF031D" w:rsidRDefault="00652794" w:rsidP="00134193">
            <w:pPr>
              <w:spacing w:before="10"/>
              <w:jc w:val="right"/>
            </w:pPr>
            <w:r w:rsidRPr="00EF031D">
              <w:t xml:space="preserve">1,50 </w:t>
            </w:r>
            <w:r w:rsidRPr="00EF031D">
              <w:rPr>
                <w:vertAlign w:val="superscript"/>
              </w:rPr>
              <w:t>3)</w:t>
            </w:r>
          </w:p>
        </w:tc>
      </w:tr>
      <w:tr w:rsidR="00652794" w:rsidRPr="00086FF5" w14:paraId="5FF2931A" w14:textId="77777777" w:rsidTr="003D20B1">
        <w:trPr>
          <w:trHeight w:val="13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16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17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8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9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modyfikacja zlecenia stałego: </w:t>
            </w:r>
          </w:p>
        </w:tc>
      </w:tr>
      <w:tr w:rsidR="00652794" w:rsidRPr="00086FF5" w14:paraId="5FF29327" w14:textId="77777777" w:rsidTr="003D20B1">
        <w:trPr>
          <w:trHeight w:val="13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1B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1C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1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1F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w oddziale PKO Banku Polskiego SA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23" w14:textId="77777777" w:rsidR="00652794" w:rsidRPr="007D1030" w:rsidRDefault="00652794" w:rsidP="00E76892">
            <w:pPr>
              <w:jc w:val="right"/>
            </w:pPr>
            <w:r w:rsidRPr="007D103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24" w14:textId="77777777" w:rsidR="00652794" w:rsidRPr="007D1030" w:rsidRDefault="00652794" w:rsidP="00E76892">
            <w:pPr>
              <w:jc w:val="right"/>
            </w:pPr>
            <w:r w:rsidRPr="007D103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25" w14:textId="77777777" w:rsidR="00652794" w:rsidRPr="007D1030" w:rsidRDefault="00652794" w:rsidP="00E76892">
            <w:pPr>
              <w:jc w:val="right"/>
            </w:pPr>
            <w:r w:rsidRPr="007D1030">
              <w:t>4,00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26" w14:textId="77777777" w:rsidR="00652794" w:rsidRDefault="00652794" w:rsidP="00E76892">
            <w:pPr>
              <w:jc w:val="right"/>
            </w:pPr>
            <w:r w:rsidRPr="007D1030">
              <w:t>4,00</w:t>
            </w:r>
          </w:p>
        </w:tc>
      </w:tr>
      <w:tr w:rsidR="00652794" w:rsidRPr="00086FF5" w14:paraId="5FF2932D" w14:textId="77777777" w:rsidTr="003D20B1">
        <w:trPr>
          <w:trHeight w:val="3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28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29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2A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2932B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2C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za pośrednictwem: </w:t>
            </w:r>
          </w:p>
        </w:tc>
      </w:tr>
      <w:tr w:rsidR="00652794" w:rsidRPr="00086FF5" w14:paraId="5FF2933A" w14:textId="77777777" w:rsidTr="003D20B1">
        <w:trPr>
          <w:trHeight w:val="19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2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2F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0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31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32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6" w14:textId="77777777" w:rsidR="00652794" w:rsidRPr="008E7781" w:rsidRDefault="00652794" w:rsidP="00E76892">
            <w:pPr>
              <w:jc w:val="right"/>
            </w:pPr>
            <w:r w:rsidRPr="008E7781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37" w14:textId="77777777" w:rsidR="00652794" w:rsidRPr="008E7781" w:rsidRDefault="00652794" w:rsidP="00E76892">
            <w:pPr>
              <w:jc w:val="right"/>
            </w:pPr>
            <w:r w:rsidRPr="008E7781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8" w14:textId="77777777" w:rsidR="00652794" w:rsidRPr="008E7781" w:rsidRDefault="00652794" w:rsidP="00E76892">
            <w:pPr>
              <w:jc w:val="right"/>
            </w:pPr>
            <w:r w:rsidRPr="008E7781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9" w14:textId="77777777" w:rsidR="00652794" w:rsidRPr="008E7781" w:rsidRDefault="00652794" w:rsidP="00E76892">
            <w:pPr>
              <w:jc w:val="right"/>
            </w:pPr>
            <w:r w:rsidRPr="008E7781">
              <w:t>1,00</w:t>
            </w:r>
          </w:p>
        </w:tc>
      </w:tr>
      <w:tr w:rsidR="00652794" w:rsidRPr="00086FF5" w14:paraId="5FF29347" w14:textId="77777777" w:rsidTr="003D20B1">
        <w:trPr>
          <w:trHeight w:val="37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B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C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3E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3F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serwisu internetowego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3" w14:textId="77777777" w:rsidR="00652794" w:rsidRPr="008E7781" w:rsidRDefault="00652794" w:rsidP="00E76892">
            <w:pPr>
              <w:jc w:val="right"/>
            </w:pPr>
            <w:r w:rsidRPr="008E7781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44" w14:textId="77777777" w:rsidR="00652794" w:rsidRPr="008E7781" w:rsidRDefault="00652794" w:rsidP="00E76892">
            <w:pPr>
              <w:jc w:val="right"/>
            </w:pPr>
            <w:r w:rsidRPr="008E7781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5" w14:textId="77777777" w:rsidR="00652794" w:rsidRPr="008E7781" w:rsidRDefault="00652794" w:rsidP="00E76892">
            <w:pPr>
              <w:jc w:val="right"/>
            </w:pPr>
            <w:r w:rsidRPr="008E7781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6" w14:textId="77777777" w:rsidR="00652794" w:rsidRDefault="00652794" w:rsidP="00E76892">
            <w:pPr>
              <w:jc w:val="right"/>
            </w:pPr>
            <w:r w:rsidRPr="008E7781">
              <w:t>0,00</w:t>
            </w:r>
          </w:p>
        </w:tc>
      </w:tr>
      <w:tr w:rsidR="00652794" w:rsidRPr="0028380D" w14:paraId="5FF2934C" w14:textId="77777777" w:rsidTr="003D20B1">
        <w:trPr>
          <w:trHeight w:val="15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48" w14:textId="77777777" w:rsidR="00652794" w:rsidRPr="00086FF5" w:rsidRDefault="00652794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</w:t>
            </w:r>
            <w:r>
              <w:rPr>
                <w:rFonts w:cs="Arial"/>
                <w:b/>
                <w:bCs/>
                <w:color w:val="auto"/>
                <w:szCs w:val="16"/>
              </w:rPr>
              <w:t>.</w:t>
            </w:r>
          </w:p>
        </w:tc>
        <w:tc>
          <w:tcPr>
            <w:tcW w:w="14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B" w14:textId="6C7CBC51" w:rsidR="00652794" w:rsidRPr="00134193" w:rsidRDefault="00652794" w:rsidP="009E77AA">
            <w:pPr>
              <w:spacing w:before="10"/>
              <w:rPr>
                <w:b/>
                <w:color w:val="auto"/>
                <w:lang w:val="en-US"/>
              </w:rPr>
            </w:pPr>
            <w:r w:rsidRPr="00134193">
              <w:rPr>
                <w:b/>
                <w:color w:val="auto"/>
                <w:lang w:val="en-US"/>
              </w:rPr>
              <w:t>KARTA DEBETOWA PKO EKSPRES</w:t>
            </w:r>
          </w:p>
        </w:tc>
      </w:tr>
      <w:tr w:rsidR="00652794" w:rsidRPr="00086FF5" w14:paraId="5FF29357" w14:textId="77777777" w:rsidTr="003D20B1">
        <w:trPr>
          <w:trHeight w:val="12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4D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  <w:lang w:val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E" w14:textId="77777777" w:rsidR="00652794" w:rsidRPr="00086FF5" w:rsidRDefault="00652794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1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4F" w14:textId="77777777" w:rsidR="00652794" w:rsidRPr="00134193" w:rsidRDefault="00652794" w:rsidP="00FD5C4C">
            <w:pPr>
              <w:rPr>
                <w:color w:val="auto"/>
              </w:rPr>
            </w:pPr>
            <w:r w:rsidRPr="00134193">
              <w:rPr>
                <w:color w:val="auto"/>
              </w:rPr>
              <w:t>Obsługa karty - opłata roczna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3" w14:textId="77777777" w:rsidR="00652794" w:rsidRPr="004E3067" w:rsidRDefault="00652794" w:rsidP="00E76892">
            <w:pPr>
              <w:jc w:val="right"/>
            </w:pPr>
            <w:r w:rsidRPr="004E306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54" w14:textId="77777777" w:rsidR="00652794" w:rsidRPr="004E3067" w:rsidRDefault="00652794" w:rsidP="00E76892">
            <w:pPr>
              <w:jc w:val="right"/>
            </w:pPr>
            <w:r w:rsidRPr="004E306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5" w14:textId="77777777" w:rsidR="00652794" w:rsidRPr="004E3067" w:rsidRDefault="00652794" w:rsidP="00E76892">
            <w:pPr>
              <w:jc w:val="right"/>
            </w:pPr>
            <w:r w:rsidRPr="004E3067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6" w14:textId="77777777" w:rsidR="00652794" w:rsidRDefault="00652794" w:rsidP="00E76892">
            <w:pPr>
              <w:jc w:val="right"/>
            </w:pPr>
            <w:r w:rsidRPr="004E3067">
              <w:t>0,00</w:t>
            </w:r>
          </w:p>
        </w:tc>
      </w:tr>
      <w:tr w:rsidR="00652794" w:rsidRPr="00086FF5" w14:paraId="5FF29369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58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9" w14:textId="77777777" w:rsidR="00652794" w:rsidRPr="00086FF5" w:rsidRDefault="00652794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2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A" w14:textId="77777777" w:rsidR="00652794" w:rsidRPr="00134193" w:rsidRDefault="00652794" w:rsidP="00FD5C4C">
            <w:pPr>
              <w:rPr>
                <w:color w:val="auto"/>
              </w:rPr>
            </w:pPr>
            <w:r w:rsidRPr="00134193">
              <w:rPr>
                <w:color w:val="auto"/>
              </w:rPr>
              <w:t>Obsługa karty - opłata miesięczna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5E" w14:textId="77777777" w:rsidR="00652794" w:rsidRPr="00DE0719" w:rsidRDefault="00652794" w:rsidP="00E76892">
            <w:pPr>
              <w:jc w:val="right"/>
            </w:pPr>
            <w:r w:rsidRPr="00DE071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5F" w14:textId="77777777" w:rsidR="00652794" w:rsidRDefault="00652794" w:rsidP="00E76892">
            <w:pPr>
              <w:jc w:val="right"/>
            </w:pPr>
            <w:r w:rsidRPr="00DE071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60" w14:textId="77777777" w:rsidR="00652794" w:rsidRPr="00134193" w:rsidRDefault="00652794" w:rsidP="00E76892">
            <w:pPr>
              <w:rPr>
                <w:color w:val="auto"/>
              </w:rPr>
            </w:pPr>
            <w:r w:rsidRPr="00134193">
              <w:rPr>
                <w:color w:val="auto"/>
              </w:rPr>
              <w:t xml:space="preserve">0,00 - gdy </w:t>
            </w:r>
          </w:p>
          <w:p w14:paraId="5BFD5FD6" w14:textId="0C412991" w:rsidR="00652794" w:rsidRDefault="00652794" w:rsidP="00E76892">
            <w:pPr>
              <w:rPr>
                <w:color w:val="auto"/>
              </w:rPr>
            </w:pPr>
            <w:r w:rsidRPr="00134193">
              <w:rPr>
                <w:color w:val="auto"/>
              </w:rPr>
              <w:t xml:space="preserve">dokonano operacji bezgotówkowych na kwotę min. 300 zł kartą debetową wydaną do rachunku </w:t>
            </w:r>
            <w:r w:rsidRPr="003D20B1">
              <w:rPr>
                <w:color w:val="auto"/>
                <w:vertAlign w:val="superscript"/>
              </w:rPr>
              <w:t>8)</w:t>
            </w:r>
          </w:p>
          <w:p w14:paraId="5FF29365" w14:textId="08516A3D" w:rsidR="00652794" w:rsidRPr="00134193" w:rsidRDefault="00652794" w:rsidP="009E77AA">
            <w:pPr>
              <w:spacing w:before="60"/>
              <w:rPr>
                <w:color w:val="auto"/>
              </w:rPr>
            </w:pPr>
            <w:r w:rsidRPr="00134193">
              <w:rPr>
                <w:color w:val="auto"/>
              </w:rPr>
              <w:t>4,90 - w pozostałych przypadkach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16B" w14:textId="643A1222" w:rsidR="00652794" w:rsidRDefault="00652794" w:rsidP="008B425A">
            <w:pPr>
              <w:rPr>
                <w:color w:val="auto"/>
              </w:rPr>
            </w:pPr>
            <w:r w:rsidRPr="00134193">
              <w:rPr>
                <w:color w:val="auto"/>
              </w:rPr>
              <w:t>0,00 - gdy dokonano operacji bezgotówkowych na kwotę min. 350 zł kartą debetową wydaną do rachunku</w:t>
            </w:r>
            <w:r w:rsidRPr="003D20B1">
              <w:rPr>
                <w:color w:val="auto"/>
                <w:vertAlign w:val="superscript"/>
              </w:rPr>
              <w:t>8</w:t>
            </w:r>
            <w:r w:rsidRPr="00134193">
              <w:rPr>
                <w:color w:val="auto"/>
                <w:vertAlign w:val="superscript"/>
              </w:rPr>
              <w:t>)</w:t>
            </w:r>
          </w:p>
          <w:p w14:paraId="5FF29368" w14:textId="36654E8C" w:rsidR="00652794" w:rsidRPr="00134193" w:rsidRDefault="00652794" w:rsidP="009E77AA">
            <w:pPr>
              <w:spacing w:before="60"/>
              <w:rPr>
                <w:color w:val="auto"/>
              </w:rPr>
            </w:pPr>
            <w:r w:rsidRPr="00134193">
              <w:rPr>
                <w:color w:val="auto"/>
              </w:rPr>
              <w:t>5,00 - w pozostałych przypadkach</w:t>
            </w:r>
          </w:p>
        </w:tc>
      </w:tr>
      <w:tr w:rsidR="00652794" w:rsidRPr="00086FF5" w14:paraId="5FF29374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6A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6B" w14:textId="77777777" w:rsidR="00652794" w:rsidRPr="00086FF5" w:rsidRDefault="00652794" w:rsidP="00134193">
            <w:pPr>
              <w:spacing w:before="10"/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6C" w14:textId="704878D8" w:rsidR="00652794" w:rsidRPr="00134193" w:rsidRDefault="00652794" w:rsidP="003D20B1">
            <w:pPr>
              <w:spacing w:before="10"/>
              <w:rPr>
                <w:color w:val="auto"/>
              </w:rPr>
            </w:pPr>
            <w:r w:rsidRPr="00134193">
              <w:rPr>
                <w:color w:val="auto"/>
              </w:rPr>
              <w:t xml:space="preserve">Wznowienie karty ze standardowym wizerunkiem albo z wizerunkiem z galerii </w:t>
            </w:r>
            <w:r>
              <w:rPr>
                <w:color w:val="auto"/>
                <w:vertAlign w:val="superscript"/>
              </w:rPr>
              <w:t>9</w:t>
            </w:r>
            <w:r w:rsidRPr="00134193">
              <w:rPr>
                <w:color w:val="auto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0" w14:textId="77777777" w:rsidR="00652794" w:rsidRPr="007D7700" w:rsidRDefault="00652794" w:rsidP="00134193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71" w14:textId="77777777" w:rsidR="00652794" w:rsidRPr="007D7700" w:rsidRDefault="00652794" w:rsidP="00134193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2" w14:textId="77777777" w:rsidR="00652794" w:rsidRPr="007D7700" w:rsidRDefault="00652794" w:rsidP="00134193">
            <w:pPr>
              <w:spacing w:before="10"/>
              <w:jc w:val="right"/>
            </w:pPr>
            <w:r w:rsidRPr="007D7700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3" w14:textId="77777777" w:rsidR="00652794" w:rsidRDefault="00652794" w:rsidP="00134193">
            <w:pPr>
              <w:spacing w:before="10"/>
              <w:jc w:val="right"/>
            </w:pPr>
            <w:r w:rsidRPr="007D7700">
              <w:t>0,00</w:t>
            </w:r>
          </w:p>
        </w:tc>
      </w:tr>
      <w:tr w:rsidR="00652794" w:rsidRPr="00086FF5" w14:paraId="5FF2937F" w14:textId="77777777" w:rsidTr="003A1057">
        <w:trPr>
          <w:trHeight w:val="378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75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6" w14:textId="77777777" w:rsidR="00652794" w:rsidRPr="00086FF5" w:rsidRDefault="00652794" w:rsidP="00513B0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4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7" w14:textId="4BB9FDF9" w:rsidR="00652794" w:rsidRPr="00134193" w:rsidRDefault="00652794" w:rsidP="003D20B1">
            <w:pPr>
              <w:rPr>
                <w:color w:val="auto"/>
              </w:rPr>
            </w:pPr>
            <w:r w:rsidRPr="00134193">
              <w:rPr>
                <w:color w:val="auto"/>
              </w:rPr>
              <w:t xml:space="preserve">Wydanie karty z wizerunkiem z galerii albo zmiana standardowego wizerunku karty na wizerunek z galerii albo zmiana wizerunku karty w ramach galerii 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vertAlign w:val="superscript"/>
              </w:rPr>
              <w:t>9</w:t>
            </w:r>
            <w:r w:rsidRPr="00134193">
              <w:rPr>
                <w:color w:val="auto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B" w14:textId="77777777" w:rsidR="00652794" w:rsidRPr="00865C1E" w:rsidRDefault="00652794" w:rsidP="00971691">
            <w:pPr>
              <w:jc w:val="right"/>
            </w:pPr>
            <w:r w:rsidRPr="00865C1E">
              <w:t>14,90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7C" w14:textId="77777777" w:rsidR="00652794" w:rsidRPr="00865C1E" w:rsidRDefault="00652794" w:rsidP="00971691">
            <w:pPr>
              <w:jc w:val="right"/>
            </w:pPr>
            <w:r w:rsidRPr="00865C1E">
              <w:t>14,90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D" w14:textId="77777777" w:rsidR="00652794" w:rsidRPr="00865C1E" w:rsidRDefault="00652794" w:rsidP="00971691">
            <w:pPr>
              <w:jc w:val="right"/>
            </w:pPr>
            <w:r w:rsidRPr="00865C1E">
              <w:t>14,90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7E" w14:textId="77777777" w:rsidR="00652794" w:rsidRDefault="00652794" w:rsidP="00971691">
            <w:pPr>
              <w:jc w:val="right"/>
            </w:pPr>
            <w:r w:rsidRPr="00865C1E">
              <w:t>14,90</w:t>
            </w:r>
          </w:p>
        </w:tc>
      </w:tr>
      <w:tr w:rsidR="00652794" w:rsidRPr="00086FF5" w14:paraId="2F0E91DF" w14:textId="77777777" w:rsidTr="00985336">
        <w:trPr>
          <w:trHeight w:val="267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AA6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4086" w14:textId="27EAD3AE" w:rsidR="00652794" w:rsidRPr="00086FF5" w:rsidRDefault="00652794" w:rsidP="00545DEA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15.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EF" w14:textId="4E721542" w:rsidR="00652794" w:rsidRPr="00F20F97" w:rsidRDefault="00652794" w:rsidP="00985336">
            <w:pPr>
              <w:spacing w:line="160" w:lineRule="exact"/>
              <w:ind w:right="-2"/>
              <w:rPr>
                <w:color w:val="auto"/>
              </w:rPr>
            </w:pPr>
            <w:r w:rsidRPr="00F20F97">
              <w:rPr>
                <w:color w:val="auto"/>
                <w:szCs w:val="16"/>
              </w:rPr>
              <w:t>Przewalutowanie operacji dokonanej kartą wydaną w ramach organizacji Visa w walucie innej niż waluta polska</w:t>
            </w:r>
            <w:r w:rsidR="00392063">
              <w:rPr>
                <w:color w:val="auto"/>
                <w:szCs w:val="16"/>
              </w:rPr>
              <w:t xml:space="preserve"> – od wartości operacji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92F" w14:textId="26AE1C0E" w:rsidR="00652794" w:rsidRPr="00F20F97" w:rsidRDefault="00652794" w:rsidP="003D20B1">
            <w:r w:rsidRPr="00F20F97">
              <w:t>3,5%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377A" w14:textId="3305738D" w:rsidR="00652794" w:rsidRPr="00F20F97" w:rsidRDefault="00652794" w:rsidP="003D20B1">
            <w:r w:rsidRPr="00F20F97">
              <w:t>3,5%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047" w14:textId="732EC368" w:rsidR="00652794" w:rsidRPr="00F20F97" w:rsidRDefault="00652794" w:rsidP="003D20B1">
            <w:r w:rsidRPr="00F20F97">
              <w:t>3,5%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5D0" w14:textId="640B6F28" w:rsidR="00652794" w:rsidRPr="00F20F97" w:rsidRDefault="00652794" w:rsidP="003D20B1">
            <w:r w:rsidRPr="00F20F97">
              <w:t>3,5%</w:t>
            </w:r>
          </w:p>
        </w:tc>
      </w:tr>
      <w:tr w:rsidR="00652794" w:rsidRPr="00086FF5" w14:paraId="5FF29382" w14:textId="77777777" w:rsidTr="003D20B1">
        <w:trPr>
          <w:trHeight w:val="2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80" w14:textId="77777777" w:rsidR="00652794" w:rsidRPr="00086FF5" w:rsidRDefault="00652794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III.</w:t>
            </w:r>
          </w:p>
        </w:tc>
        <w:tc>
          <w:tcPr>
            <w:tcW w:w="1480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81" w14:textId="77777777" w:rsidR="00652794" w:rsidRPr="00086FF5" w:rsidRDefault="00652794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OPERACJE GOTÓWKOWE</w:t>
            </w:r>
          </w:p>
        </w:tc>
      </w:tr>
      <w:tr w:rsidR="00652794" w:rsidRPr="00086FF5" w14:paraId="5FF29386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83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84" w14:textId="5F7C5FEE" w:rsidR="00652794" w:rsidRPr="00086FF5" w:rsidRDefault="00652794" w:rsidP="00545DE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6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85" w14:textId="77777777" w:rsidR="00652794" w:rsidRPr="00F20F97" w:rsidRDefault="00652794" w:rsidP="00FD5C4C">
            <w:pPr>
              <w:rPr>
                <w:rFonts w:cs="Arial"/>
                <w:color w:val="auto"/>
                <w:szCs w:val="16"/>
              </w:rPr>
            </w:pPr>
            <w:r w:rsidRPr="00F20F97">
              <w:rPr>
                <w:rFonts w:cs="Arial"/>
                <w:color w:val="auto"/>
                <w:szCs w:val="16"/>
              </w:rPr>
              <w:t xml:space="preserve">Wypłaty gotówkowe </w:t>
            </w:r>
            <w:r w:rsidRPr="00F20F97">
              <w:rPr>
                <w:rFonts w:cs="Arial"/>
                <w:szCs w:val="16"/>
              </w:rPr>
              <w:t>- jeżeli nie określono inaczej, za każdą operację od wartości operacji:</w:t>
            </w:r>
          </w:p>
        </w:tc>
      </w:tr>
      <w:tr w:rsidR="00652794" w:rsidRPr="00086FF5" w14:paraId="5FF29392" w14:textId="77777777" w:rsidTr="003D20B1">
        <w:trPr>
          <w:trHeight w:val="17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87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88" w14:textId="77777777" w:rsidR="00652794" w:rsidRPr="00086FF5" w:rsidRDefault="0065279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89" w14:textId="77777777" w:rsidR="00652794" w:rsidRPr="001F45C6" w:rsidRDefault="00652794" w:rsidP="006B69C4">
            <w:pPr>
              <w:rPr>
                <w:rFonts w:cs="Arial"/>
                <w:szCs w:val="16"/>
              </w:rPr>
            </w:pPr>
            <w:r w:rsidRPr="001F45C6">
              <w:rPr>
                <w:rFonts w:cs="Arial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8A" w14:textId="4F21A9F9" w:rsidR="00652794" w:rsidRPr="00F20F97" w:rsidRDefault="00652794" w:rsidP="001F59D2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w agencjach (do wysokości kwoty podanej w Komunikacie PKO Banku Polskiego SA, w tym przy użyciu karty debetowej PKO Ekspres) lub oddziałach PKO Banku Polskiego SA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8E" w14:textId="77777777" w:rsidR="00652794" w:rsidRPr="00FC4BD2" w:rsidRDefault="0065279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8F" w14:textId="77777777" w:rsidR="00652794" w:rsidRPr="00FC4BD2" w:rsidRDefault="0065279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90" w14:textId="77777777" w:rsidR="00652794" w:rsidRPr="00FC4BD2" w:rsidRDefault="0065279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91" w14:textId="77777777" w:rsidR="00652794" w:rsidRPr="00FC4BD2" w:rsidRDefault="00652794" w:rsidP="006B69C4">
            <w:pPr>
              <w:jc w:val="right"/>
            </w:pPr>
            <w:r w:rsidRPr="00FC4BD2">
              <w:t>0,00</w:t>
            </w:r>
          </w:p>
        </w:tc>
      </w:tr>
      <w:tr w:rsidR="003F0374" w:rsidRPr="00086FF5" w14:paraId="5FF29397" w14:textId="77777777" w:rsidTr="003D20B1">
        <w:trPr>
          <w:trHeight w:val="17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9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9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95" w14:textId="77777777" w:rsidR="003F0374" w:rsidRPr="001F45C6" w:rsidRDefault="003F0374" w:rsidP="006B69C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96" w14:textId="29DBF833" w:rsidR="003F0374" w:rsidRPr="00F20F97" w:rsidRDefault="003F0374" w:rsidP="003F0374">
            <w:r w:rsidRPr="00F20F97">
              <w:rPr>
                <w:rFonts w:cs="Arial"/>
                <w:szCs w:val="16"/>
              </w:rPr>
              <w:t xml:space="preserve"> w kraju - przy użyciu karty debetowej PKO Ekspres lub za pośrednictwem kanału mobilnego:</w:t>
            </w:r>
          </w:p>
        </w:tc>
      </w:tr>
      <w:tr w:rsidR="003F0374" w:rsidRPr="00086FF5" w14:paraId="5FF293A4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98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99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9A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9B" w14:textId="77777777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9C" w14:textId="0A3D4CC8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w bankomatach PKO Banku Polskiego SA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A0" w14:textId="77777777" w:rsidR="003F0374" w:rsidRPr="00FC4BD2" w:rsidRDefault="003F037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A1" w14:textId="77777777" w:rsidR="003F0374" w:rsidRPr="00FC4BD2" w:rsidRDefault="003F037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A2" w14:textId="77777777" w:rsidR="003F0374" w:rsidRPr="00FC4BD2" w:rsidRDefault="003F0374" w:rsidP="006B69C4">
            <w:pPr>
              <w:jc w:val="right"/>
            </w:pPr>
            <w:r w:rsidRPr="00FC4BD2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A3" w14:textId="77777777" w:rsidR="003F0374" w:rsidRDefault="003F0374" w:rsidP="006B69C4">
            <w:pPr>
              <w:jc w:val="right"/>
            </w:pPr>
            <w:r w:rsidRPr="00FC4BD2">
              <w:t>0,00</w:t>
            </w:r>
          </w:p>
        </w:tc>
      </w:tr>
      <w:tr w:rsidR="003F0374" w:rsidRPr="00086FF5" w14:paraId="5FF293B1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A5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A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A7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A8" w14:textId="77777777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A9" w14:textId="4D90BAF2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w bankomatach innych niż PKO Banku Polskiego SA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AD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AE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AF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B0" w14:textId="77777777" w:rsidR="003F0374" w:rsidRPr="00FC4BD2" w:rsidRDefault="003F0374" w:rsidP="006B69C4">
            <w:pPr>
              <w:jc w:val="right"/>
            </w:pPr>
            <w:r w:rsidRPr="00FC4BD2">
              <w:t>0,00</w:t>
            </w:r>
          </w:p>
        </w:tc>
      </w:tr>
      <w:tr w:rsidR="003F0374" w:rsidRPr="00086FF5" w14:paraId="5FF293BE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B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B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B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B5" w14:textId="77777777" w:rsidR="003F0374" w:rsidRPr="00F20F97" w:rsidRDefault="003F0374" w:rsidP="00134193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c)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B6" w14:textId="0720BF02" w:rsidR="003F0374" w:rsidRPr="00F20F97" w:rsidRDefault="003F0374" w:rsidP="005B131F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 xml:space="preserve">w oddziałach banków innych niż PKO Banku Polskiego SA lub punktach świadczących usługi wypłaty gotówki w terminalu płatniczym </w:t>
            </w:r>
            <w:r w:rsidR="005B131F" w:rsidRPr="00F20F97">
              <w:rPr>
                <w:rFonts w:cs="Arial"/>
                <w:szCs w:val="16"/>
                <w:vertAlign w:val="superscript"/>
              </w:rPr>
              <w:t>4</w:t>
            </w:r>
            <w:r w:rsidRPr="00F20F97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BA" w14:textId="77777777" w:rsidR="003F0374" w:rsidRPr="00134193" w:rsidRDefault="003F0374" w:rsidP="00134193">
            <w:pPr>
              <w:spacing w:before="10"/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BB" w14:textId="77777777" w:rsidR="003F0374" w:rsidRPr="00134193" w:rsidRDefault="003F0374" w:rsidP="00134193">
            <w:pPr>
              <w:spacing w:before="10"/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BC" w14:textId="77777777" w:rsidR="003F0374" w:rsidRPr="00134193" w:rsidRDefault="003F0374" w:rsidP="00134193">
            <w:pPr>
              <w:spacing w:before="10"/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BD" w14:textId="77777777" w:rsidR="003F0374" w:rsidRPr="00134193" w:rsidRDefault="003F0374" w:rsidP="00134193">
            <w:pPr>
              <w:spacing w:before="10"/>
              <w:rPr>
                <w:color w:val="auto"/>
              </w:rPr>
            </w:pPr>
            <w:r w:rsidRPr="00134193">
              <w:rPr>
                <w:color w:val="auto"/>
              </w:rPr>
              <w:t>3% nie mniej niż 5,00</w:t>
            </w:r>
          </w:p>
        </w:tc>
      </w:tr>
      <w:tr w:rsidR="003F0374" w:rsidRPr="00086FF5" w14:paraId="5FF293CB" w14:textId="77777777" w:rsidTr="0065636D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B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C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C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C2" w14:textId="77777777" w:rsidR="003F0374" w:rsidRPr="00F20F97" w:rsidRDefault="003F0374" w:rsidP="00134193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d)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C3" w14:textId="2E825F75" w:rsidR="003F0374" w:rsidRPr="00F20F97" w:rsidRDefault="003F0374" w:rsidP="00F52B52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towarzysząca operacji bezgotówkowej (Cashback) - za każdą operację</w:t>
            </w:r>
            <w:r w:rsidR="00F52B52" w:rsidRPr="00F20F97">
              <w:rPr>
                <w:rFonts w:cs="Arial"/>
                <w:szCs w:val="16"/>
              </w:rPr>
              <w:t xml:space="preserve"> </w:t>
            </w:r>
            <w:r w:rsidR="00F52B52" w:rsidRPr="00F20F97">
              <w:rPr>
                <w:rFonts w:cs="Arial"/>
                <w:szCs w:val="16"/>
                <w:vertAlign w:val="superscript"/>
              </w:rPr>
              <w:t>4</w:t>
            </w:r>
            <w:r w:rsidRPr="00F20F97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C7" w14:textId="77777777" w:rsidR="003F0374" w:rsidRPr="00096FF4" w:rsidRDefault="003F0374" w:rsidP="00134193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C8" w14:textId="77777777" w:rsidR="003F0374" w:rsidRPr="00096FF4" w:rsidRDefault="003F0374" w:rsidP="00134193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C9" w14:textId="77777777" w:rsidR="003F0374" w:rsidRPr="00096FF4" w:rsidRDefault="003F0374" w:rsidP="00134193">
            <w:pPr>
              <w:spacing w:before="10"/>
              <w:jc w:val="right"/>
            </w:pPr>
            <w:r w:rsidRPr="00096FF4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CA" w14:textId="77777777" w:rsidR="003F0374" w:rsidRDefault="003F0374" w:rsidP="00134193">
            <w:pPr>
              <w:spacing w:before="10"/>
              <w:jc w:val="right"/>
            </w:pPr>
            <w:r w:rsidRPr="00096FF4">
              <w:t>1,00</w:t>
            </w:r>
          </w:p>
        </w:tc>
      </w:tr>
      <w:tr w:rsidR="003F0374" w:rsidRPr="00086FF5" w14:paraId="66CAE211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30C78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220D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D9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E644" w14:textId="104F87BC" w:rsidR="003F0374" w:rsidRPr="00F20F97" w:rsidRDefault="003F0374" w:rsidP="00134193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e)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58DD4" w14:textId="72B9CED8" w:rsidR="003F0374" w:rsidRPr="00F20F97" w:rsidRDefault="003F0374" w:rsidP="005B131F">
            <w:pPr>
              <w:spacing w:before="10"/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 xml:space="preserve">w urzędach pocztowych </w:t>
            </w:r>
            <w:r w:rsidR="005B131F" w:rsidRPr="00F20F97">
              <w:rPr>
                <w:rFonts w:cs="Arial"/>
                <w:szCs w:val="16"/>
                <w:vertAlign w:val="superscript"/>
              </w:rPr>
              <w:t>4</w:t>
            </w:r>
            <w:r w:rsidRPr="00F20F97">
              <w:rPr>
                <w:rFonts w:cs="Arial"/>
                <w:szCs w:val="16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D0AA" w14:textId="14334A96" w:rsidR="003F0374" w:rsidRPr="00096FF4" w:rsidRDefault="003F0374" w:rsidP="001E04CD">
            <w:pPr>
              <w:spacing w:before="10"/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CAA6" w14:textId="0EC1197D" w:rsidR="003F0374" w:rsidRPr="00096FF4" w:rsidRDefault="003F0374" w:rsidP="001E04CD">
            <w:pPr>
              <w:spacing w:before="10"/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0151" w14:textId="20FB7E58" w:rsidR="003F0374" w:rsidRPr="00096FF4" w:rsidRDefault="003F0374" w:rsidP="001E04CD">
            <w:pPr>
              <w:spacing w:before="10"/>
            </w:pPr>
            <w:r w:rsidRPr="00134193">
              <w:rPr>
                <w:color w:val="auto"/>
              </w:rPr>
              <w:t>3% nie mniej niż 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76A" w14:textId="6B2AB6B4" w:rsidR="003F0374" w:rsidRPr="00096FF4" w:rsidRDefault="003F0374" w:rsidP="001E04CD">
            <w:pPr>
              <w:spacing w:before="10"/>
            </w:pPr>
            <w:r w:rsidRPr="00134193">
              <w:rPr>
                <w:color w:val="auto"/>
              </w:rPr>
              <w:t>3% nie mniej niż 5,00</w:t>
            </w:r>
          </w:p>
        </w:tc>
      </w:tr>
      <w:tr w:rsidR="003F0374" w:rsidRPr="00086FF5" w14:paraId="5FF293D0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CC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CD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CE" w14:textId="77777777" w:rsidR="003F0374" w:rsidRDefault="003F0374" w:rsidP="006B69C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CF" w14:textId="2523CD35" w:rsidR="003F0374" w:rsidRPr="00F20F97" w:rsidRDefault="003F0374" w:rsidP="001263E1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 xml:space="preserve"> </w:t>
            </w:r>
            <w:r w:rsidR="001263E1" w:rsidRPr="00F20F97">
              <w:rPr>
                <w:rFonts w:cs="Arial"/>
                <w:szCs w:val="16"/>
              </w:rPr>
              <w:t>z</w:t>
            </w:r>
            <w:r w:rsidRPr="00F20F97">
              <w:rPr>
                <w:rFonts w:cs="Arial"/>
                <w:szCs w:val="16"/>
              </w:rPr>
              <w:t>a granicą - przy użyciu karty debetowej PKO Ekspres:</w:t>
            </w:r>
          </w:p>
        </w:tc>
      </w:tr>
      <w:tr w:rsidR="003F0374" w:rsidRPr="00086FF5" w14:paraId="5FF293DD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D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D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D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D4" w14:textId="77777777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a)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D5" w14:textId="342CA85B" w:rsidR="003F0374" w:rsidRPr="00F20F97" w:rsidRDefault="003F0374" w:rsidP="001263E1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 xml:space="preserve">w bankomatach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D9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DA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DB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DC" w14:textId="77777777" w:rsidR="003F0374" w:rsidRDefault="003F0374" w:rsidP="006B69C4">
            <w:pPr>
              <w:jc w:val="right"/>
            </w:pPr>
            <w:r w:rsidRPr="00FC4BD2">
              <w:t>0,00</w:t>
            </w:r>
          </w:p>
        </w:tc>
      </w:tr>
      <w:tr w:rsidR="003F0374" w:rsidRPr="00086FF5" w14:paraId="5FF293EA" w14:textId="77777777" w:rsidTr="003D20B1">
        <w:trPr>
          <w:trHeight w:val="16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D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D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3E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E1" w14:textId="77777777" w:rsidR="003F0374" w:rsidRPr="00F20F97" w:rsidRDefault="003F0374" w:rsidP="006B69C4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293E2" w14:textId="2AB0A473" w:rsidR="003F0374" w:rsidRPr="00F20F97" w:rsidRDefault="003F0374" w:rsidP="001F59D2">
            <w:pPr>
              <w:rPr>
                <w:rFonts w:cs="Arial"/>
                <w:szCs w:val="16"/>
              </w:rPr>
            </w:pPr>
            <w:r w:rsidRPr="00F20F97">
              <w:rPr>
                <w:rFonts w:cs="Arial"/>
                <w:szCs w:val="16"/>
              </w:rPr>
              <w:t xml:space="preserve">w oddziałach banków innych niż PKO Banku Polskiego SA lub punktach świadczących usługi wypłaty gotówki w terminalu płatniczym za granicą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E6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3E7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E8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E9" w14:textId="77777777" w:rsidR="003F0374" w:rsidRPr="00134193" w:rsidRDefault="003F0374" w:rsidP="006B69C4">
            <w:pPr>
              <w:rPr>
                <w:color w:val="auto"/>
              </w:rPr>
            </w:pPr>
            <w:r w:rsidRPr="00134193">
              <w:rPr>
                <w:color w:val="auto"/>
              </w:rPr>
              <w:t>3% nie mniej niż 10,00</w:t>
            </w:r>
          </w:p>
        </w:tc>
      </w:tr>
      <w:tr w:rsidR="00D83868" w:rsidRPr="00086FF5" w14:paraId="5FF29402" w14:textId="77777777" w:rsidTr="00CA5544">
        <w:trPr>
          <w:trHeight w:val="126"/>
        </w:trPr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FF293F8" w14:textId="77777777" w:rsidR="00D83868" w:rsidRPr="00086FF5" w:rsidRDefault="00D83868" w:rsidP="00FD5C4C">
            <w:pPr>
              <w:rPr>
                <w:rFonts w:cs="Arial"/>
                <w:color w:val="auto"/>
                <w:szCs w:val="16"/>
              </w:rPr>
            </w:pPr>
            <w:bookmarkStart w:id="0" w:name="_GoBack" w:colFirst="6" w:colLast="6"/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F9" w14:textId="5E3342F3" w:rsidR="00D83868" w:rsidRPr="00086FF5" w:rsidRDefault="00D83868" w:rsidP="00545DE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</w:t>
            </w:r>
            <w:r>
              <w:rPr>
                <w:rFonts w:cs="Arial"/>
                <w:color w:val="auto"/>
                <w:szCs w:val="16"/>
              </w:rPr>
              <w:t>7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F293FA" w14:textId="4B44A687" w:rsidR="00D83868" w:rsidRPr="00F20F97" w:rsidRDefault="00D83868" w:rsidP="00425DC3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F20F97">
              <w:rPr>
                <w:rFonts w:cs="Arial"/>
                <w:color w:val="auto"/>
                <w:szCs w:val="16"/>
              </w:rPr>
              <w:t>Przechowywanie gotówki, zaawizowanej przez Klienta do wypłaty zgodnie z Komunikatem PKO Banku Polskiego i nieodebranej w ciągu 2 dni roboczych - od awizowanej kwoty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3FE" w14:textId="77777777" w:rsidR="00D83868" w:rsidRPr="00134193" w:rsidRDefault="00D83868" w:rsidP="00FD5C4C">
            <w:pPr>
              <w:rPr>
                <w:color w:val="auto"/>
              </w:rPr>
            </w:pPr>
            <w:r w:rsidRPr="00134193">
              <w:rPr>
                <w:color w:val="auto"/>
              </w:rPr>
              <w:t>0,2%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3FF" w14:textId="77777777" w:rsidR="00D83868" w:rsidRPr="00134193" w:rsidRDefault="00D83868" w:rsidP="00FD5C4C">
            <w:pPr>
              <w:rPr>
                <w:color w:val="auto"/>
              </w:rPr>
            </w:pPr>
            <w:r w:rsidRPr="00134193">
              <w:rPr>
                <w:color w:val="auto"/>
              </w:rPr>
              <w:t>0,2%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00" w14:textId="77777777" w:rsidR="00D83868" w:rsidRPr="00134193" w:rsidRDefault="00D83868" w:rsidP="007C5FB7">
            <w:pPr>
              <w:rPr>
                <w:color w:val="auto"/>
              </w:rPr>
            </w:pPr>
            <w:r w:rsidRPr="00134193">
              <w:rPr>
                <w:color w:val="auto"/>
              </w:rPr>
              <w:t>0,2%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01" w14:textId="77777777" w:rsidR="00D83868" w:rsidRPr="00134193" w:rsidRDefault="00D83868" w:rsidP="007C5FB7">
            <w:pPr>
              <w:rPr>
                <w:color w:val="auto"/>
              </w:rPr>
            </w:pPr>
            <w:r w:rsidRPr="00134193">
              <w:rPr>
                <w:color w:val="auto"/>
              </w:rPr>
              <w:t>0,2%</w:t>
            </w:r>
          </w:p>
        </w:tc>
      </w:tr>
      <w:bookmarkEnd w:id="0"/>
      <w:tr w:rsidR="00D83868" w:rsidRPr="00086FF5" w14:paraId="49E7B018" w14:textId="77777777" w:rsidTr="00CA5544">
        <w:trPr>
          <w:trHeight w:val="126"/>
        </w:trPr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F6909E" w14:textId="77777777" w:rsidR="00D83868" w:rsidRPr="00086FF5" w:rsidRDefault="00D83868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D510" w14:textId="77777777" w:rsidR="00D83868" w:rsidRPr="00086FF5" w:rsidRDefault="00D83868" w:rsidP="00545DEA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715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F8B496" w14:textId="77777777" w:rsidR="00D83868" w:rsidRPr="00F20F97" w:rsidRDefault="00D83868" w:rsidP="00425DC3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604" w14:textId="77777777" w:rsidR="00D83868" w:rsidRPr="00134193" w:rsidRDefault="00D83868" w:rsidP="00FD5C4C">
            <w:pPr>
              <w:rPr>
                <w:color w:val="auto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E1C8" w14:textId="77777777" w:rsidR="00D83868" w:rsidRPr="00134193" w:rsidRDefault="00D83868" w:rsidP="00FD5C4C">
            <w:pPr>
              <w:rPr>
                <w:color w:val="auto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6B1" w14:textId="77777777" w:rsidR="00D83868" w:rsidRPr="00134193" w:rsidRDefault="00D83868" w:rsidP="007C5FB7">
            <w:pPr>
              <w:rPr>
                <w:color w:val="auto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064" w14:textId="77777777" w:rsidR="00D83868" w:rsidRPr="00134193" w:rsidRDefault="00D83868" w:rsidP="007C5FB7">
            <w:pPr>
              <w:rPr>
                <w:color w:val="auto"/>
              </w:rPr>
            </w:pPr>
          </w:p>
        </w:tc>
      </w:tr>
      <w:tr w:rsidR="003F0374" w:rsidRPr="00086FF5" w14:paraId="5FF29405" w14:textId="77777777" w:rsidTr="003D20B1">
        <w:trPr>
          <w:trHeight w:val="2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03" w14:textId="77777777" w:rsidR="003F0374" w:rsidRPr="00086FF5" w:rsidRDefault="003F0374" w:rsidP="00AF4F0E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lastRenderedPageBreak/>
              <w:t>IV.</w:t>
            </w:r>
          </w:p>
        </w:tc>
        <w:tc>
          <w:tcPr>
            <w:tcW w:w="1480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04" w14:textId="77777777" w:rsidR="003F0374" w:rsidRPr="00086FF5" w:rsidRDefault="003F0374" w:rsidP="00FD5C4C">
            <w:pPr>
              <w:rPr>
                <w:rFonts w:cs="Arial"/>
                <w:b/>
                <w:bCs/>
                <w:color w:val="auto"/>
                <w:szCs w:val="16"/>
              </w:rPr>
            </w:pPr>
            <w:r w:rsidRPr="00086FF5">
              <w:rPr>
                <w:rFonts w:cs="Arial"/>
                <w:b/>
                <w:bCs/>
                <w:color w:val="auto"/>
                <w:szCs w:val="16"/>
              </w:rPr>
              <w:t>USŁUGI DODATKOWE ZWIĄZANE Z RACHUNKIEM, KARTĄ DEBETOWĄ ORAZ BANKOWOŚCIĄ ELEKTRONICZNĄ (iPKO)</w:t>
            </w:r>
          </w:p>
        </w:tc>
      </w:tr>
      <w:tr w:rsidR="003F0374" w:rsidRPr="00086FF5" w14:paraId="5FF29410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0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07" w14:textId="59FC0011" w:rsidR="003F0374" w:rsidRPr="00C02FBC" w:rsidRDefault="003F0374" w:rsidP="00545DEA">
            <w:r>
              <w:t>18</w:t>
            </w:r>
            <w:r w:rsidRPr="00C02FBC">
              <w:t xml:space="preserve">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08" w14:textId="77777777" w:rsidR="003F0374" w:rsidRPr="00194741" w:rsidRDefault="003F0374" w:rsidP="007C5FB7">
            <w:r w:rsidRPr="00194741">
              <w:t>Zmiana rachunku z prowadzonego w ramach wyższego pakietu na niższy pakiet (na wniosek Posiadacza rachunku)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0C" w14:textId="77777777" w:rsidR="003F0374" w:rsidRPr="00771CC9" w:rsidRDefault="003F0374" w:rsidP="00E47A98">
            <w:pPr>
              <w:jc w:val="right"/>
            </w:pPr>
            <w:r w:rsidRPr="00771CC9">
              <w:t>50,00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0D" w14:textId="77777777" w:rsidR="003F0374" w:rsidRPr="00771CC9" w:rsidRDefault="003F0374" w:rsidP="00E47A98">
            <w:pPr>
              <w:jc w:val="right"/>
            </w:pPr>
            <w:r w:rsidRPr="00771CC9">
              <w:t>50,00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0E" w14:textId="77777777" w:rsidR="003F0374" w:rsidRPr="00771CC9" w:rsidRDefault="003F0374" w:rsidP="007C5FB7">
            <w:r w:rsidRPr="00771CC9">
              <w:t>x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0F" w14:textId="77777777" w:rsidR="003F0374" w:rsidRPr="00771CC9" w:rsidRDefault="003F0374" w:rsidP="007C5FB7">
            <w:r w:rsidRPr="00771CC9">
              <w:t>x</w:t>
            </w:r>
          </w:p>
        </w:tc>
      </w:tr>
      <w:tr w:rsidR="003F0374" w:rsidRPr="00086FF5" w14:paraId="5FF2941B" w14:textId="77777777" w:rsidTr="003D20B1">
        <w:trPr>
          <w:trHeight w:val="18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1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2" w14:textId="6D5A6577" w:rsidR="003F0374" w:rsidRPr="00C02FBC" w:rsidRDefault="003F0374" w:rsidP="00545DEA">
            <w:r>
              <w:t>19</w:t>
            </w:r>
            <w:r w:rsidRPr="00C02FBC">
              <w:t xml:space="preserve">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3" w14:textId="77777777" w:rsidR="003F0374" w:rsidRPr="00194741" w:rsidRDefault="003F0374" w:rsidP="007C5FB7">
            <w:r w:rsidRPr="00194741">
              <w:t>Zmiana rachunku ze wspólnego na indywidualny i odwrotnie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7" w14:textId="77777777" w:rsidR="003F0374" w:rsidRPr="00771CC9" w:rsidRDefault="003F0374" w:rsidP="00E47A98">
            <w:pPr>
              <w:jc w:val="right"/>
            </w:pPr>
            <w:r w:rsidRPr="00771CC9">
              <w:t>30,00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18" w14:textId="77777777" w:rsidR="003F0374" w:rsidRPr="00771CC9" w:rsidRDefault="003F0374" w:rsidP="00E47A98">
            <w:pPr>
              <w:jc w:val="right"/>
            </w:pPr>
            <w:r w:rsidRPr="00771CC9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9" w14:textId="77777777" w:rsidR="003F0374" w:rsidRPr="00771CC9" w:rsidRDefault="003F0374" w:rsidP="00E47A98">
            <w:pPr>
              <w:jc w:val="right"/>
            </w:pPr>
            <w:r w:rsidRPr="00771CC9">
              <w:t>30,00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A" w14:textId="77777777" w:rsidR="003F0374" w:rsidRPr="00771CC9" w:rsidRDefault="003F0374" w:rsidP="007C5FB7">
            <w:r w:rsidRPr="00771CC9">
              <w:t>x</w:t>
            </w:r>
          </w:p>
        </w:tc>
      </w:tr>
      <w:tr w:rsidR="003F0374" w:rsidRPr="00086FF5" w14:paraId="5FF29426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1C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D" w14:textId="5A40F3EC" w:rsidR="003F0374" w:rsidRDefault="003F0374" w:rsidP="00134193">
            <w:pPr>
              <w:spacing w:before="10"/>
            </w:pPr>
            <w:r>
              <w:t>20</w:t>
            </w:r>
            <w:r w:rsidRPr="00C02FBC">
              <w:t xml:space="preserve">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1E" w14:textId="190A825D" w:rsidR="004B02D6" w:rsidRPr="00F20F97" w:rsidRDefault="004B02D6" w:rsidP="00F52B52">
            <w:pPr>
              <w:spacing w:before="10"/>
              <w:rPr>
                <w:szCs w:val="16"/>
              </w:rPr>
            </w:pPr>
            <w:r w:rsidRPr="00F20F97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Pr="00F20F97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1</w:t>
            </w:r>
            <w:r w:rsidR="00F52B52" w:rsidRPr="00F20F97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0</w:t>
            </w:r>
            <w:r w:rsidRPr="00F20F97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2" w14:textId="2FB5F76E" w:rsidR="003F0374" w:rsidRPr="00F5310D" w:rsidRDefault="003F0374" w:rsidP="00134193">
            <w:pPr>
              <w:spacing w:before="10"/>
              <w:jc w:val="right"/>
              <w:rPr>
                <w:color w:val="auto"/>
              </w:rPr>
            </w:pPr>
            <w:r w:rsidRPr="00F5310D">
              <w:rPr>
                <w:color w:val="auto"/>
              </w:rPr>
              <w:t>0,29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23" w14:textId="7F9FFDF4" w:rsidR="003F0374" w:rsidRPr="00F5310D" w:rsidRDefault="003F0374" w:rsidP="00134193">
            <w:pPr>
              <w:spacing w:before="10"/>
              <w:jc w:val="right"/>
              <w:rPr>
                <w:color w:val="auto"/>
              </w:rPr>
            </w:pPr>
            <w:r w:rsidRPr="00F5310D">
              <w:rPr>
                <w:color w:val="auto"/>
              </w:rPr>
              <w:t>0,29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4" w14:textId="16C86697" w:rsidR="003F0374" w:rsidRPr="00F5310D" w:rsidRDefault="003F0374" w:rsidP="00134193">
            <w:pPr>
              <w:spacing w:before="10"/>
              <w:jc w:val="right"/>
              <w:rPr>
                <w:color w:val="auto"/>
              </w:rPr>
            </w:pPr>
            <w:r w:rsidRPr="00F5310D">
              <w:rPr>
                <w:color w:val="auto"/>
              </w:rPr>
              <w:t>0,29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5" w14:textId="234A713D" w:rsidR="003F0374" w:rsidRPr="00F5310D" w:rsidRDefault="003F0374" w:rsidP="00134193">
            <w:pPr>
              <w:spacing w:before="10"/>
              <w:jc w:val="right"/>
              <w:rPr>
                <w:color w:val="auto"/>
              </w:rPr>
            </w:pPr>
            <w:r w:rsidRPr="00F5310D">
              <w:rPr>
                <w:color w:val="auto"/>
              </w:rPr>
              <w:t>0,29</w:t>
            </w:r>
          </w:p>
        </w:tc>
      </w:tr>
      <w:tr w:rsidR="003F0374" w:rsidRPr="00086FF5" w14:paraId="5FF29431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27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8" w14:textId="4095A651" w:rsidR="003F0374" w:rsidRPr="00BE74E6" w:rsidRDefault="003F0374" w:rsidP="00545DEA">
            <w:r w:rsidRPr="00BE74E6">
              <w:t>2</w:t>
            </w:r>
            <w:r>
              <w:t>1</w:t>
            </w:r>
            <w:r w:rsidRPr="00BE74E6">
              <w:t xml:space="preserve">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9" w14:textId="77777777" w:rsidR="003F0374" w:rsidRPr="00BE74E6" w:rsidRDefault="003F0374" w:rsidP="007C5FB7">
            <w:r w:rsidRPr="00BE74E6">
              <w:t>Ustalenie listy płatności w oddziale PKO Banku Polskiego SA oraz serwisie telefonicznym - od każdej płatności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D" w14:textId="77777777" w:rsidR="003F0374" w:rsidRPr="00BE74E6" w:rsidRDefault="003F0374" w:rsidP="00E47A98">
            <w:pPr>
              <w:jc w:val="right"/>
            </w:pPr>
            <w:r w:rsidRPr="00BE74E6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42E" w14:textId="77777777" w:rsidR="003F0374" w:rsidRPr="00BE74E6" w:rsidRDefault="003F0374" w:rsidP="00E47A98">
            <w:pPr>
              <w:jc w:val="right"/>
            </w:pPr>
            <w:r w:rsidRPr="00BE74E6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2F" w14:textId="77777777" w:rsidR="003F0374" w:rsidRPr="00BE74E6" w:rsidRDefault="003F0374" w:rsidP="00E47A98">
            <w:pPr>
              <w:jc w:val="right"/>
            </w:pPr>
            <w:r w:rsidRPr="00BE74E6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0" w14:textId="77777777" w:rsidR="003F0374" w:rsidRDefault="003F0374" w:rsidP="00E47A98">
            <w:pPr>
              <w:jc w:val="right"/>
            </w:pPr>
            <w:r w:rsidRPr="00BE74E6">
              <w:t>1,00</w:t>
            </w:r>
          </w:p>
        </w:tc>
      </w:tr>
      <w:tr w:rsidR="003F0374" w:rsidRPr="00086FF5" w14:paraId="5FF29435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3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33" w14:textId="33CC011E" w:rsidR="003F0374" w:rsidRPr="00BE74E6" w:rsidRDefault="003F0374" w:rsidP="00545DEA">
            <w:r>
              <w:t>22.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4" w14:textId="3C43DE2E" w:rsidR="003F0374" w:rsidRPr="00BE74E6" w:rsidRDefault="003F0374" w:rsidP="00F015F5">
            <w:r w:rsidRPr="00E47A98">
              <w:t>Modyfikacja listy</w:t>
            </w:r>
            <w:r>
              <w:t xml:space="preserve"> </w:t>
            </w:r>
            <w:r w:rsidRPr="00E47A98">
              <w:t>płatności - od każdej płatności:</w:t>
            </w:r>
          </w:p>
        </w:tc>
      </w:tr>
      <w:tr w:rsidR="003F0374" w:rsidRPr="00086FF5" w14:paraId="5FF29441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3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37" w14:textId="77777777" w:rsidR="003F0374" w:rsidRPr="00BE74E6" w:rsidRDefault="003F0374" w:rsidP="007C5FB7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8" w14:textId="77777777" w:rsidR="003F0374" w:rsidRPr="00086FF5" w:rsidRDefault="003F0374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9" w14:textId="77777777" w:rsidR="003F0374" w:rsidRPr="003275A4" w:rsidRDefault="003F0374" w:rsidP="007C5FB7">
            <w:r w:rsidRPr="003275A4">
              <w:t>za pośrednictwem oddziału PKO Banku Polskiego SA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D" w14:textId="77777777" w:rsidR="003F0374" w:rsidRPr="003275A4" w:rsidRDefault="003F0374" w:rsidP="00E47A98">
            <w:pPr>
              <w:jc w:val="right"/>
            </w:pPr>
            <w:r w:rsidRPr="003275A4">
              <w:t>0,50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43E" w14:textId="77777777" w:rsidR="003F0374" w:rsidRPr="003275A4" w:rsidRDefault="003F0374" w:rsidP="00E47A98">
            <w:pPr>
              <w:jc w:val="right"/>
            </w:pPr>
            <w:r w:rsidRPr="003275A4">
              <w:t>0,50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3F" w14:textId="77777777" w:rsidR="003F0374" w:rsidRPr="003275A4" w:rsidRDefault="003F0374" w:rsidP="00E47A98">
            <w:pPr>
              <w:jc w:val="right"/>
            </w:pPr>
            <w:r w:rsidRPr="003275A4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0" w14:textId="77777777" w:rsidR="003F0374" w:rsidRPr="003275A4" w:rsidRDefault="003F0374" w:rsidP="00E47A98">
            <w:pPr>
              <w:jc w:val="right"/>
            </w:pPr>
            <w:r w:rsidRPr="003275A4">
              <w:t>1,00</w:t>
            </w:r>
          </w:p>
        </w:tc>
      </w:tr>
      <w:tr w:rsidR="003F0374" w:rsidRPr="00086FF5" w14:paraId="5FF2944D" w14:textId="77777777" w:rsidTr="003D20B1">
        <w:trPr>
          <w:trHeight w:val="11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4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3" w14:textId="77777777" w:rsidR="003F0374" w:rsidRPr="00BE74E6" w:rsidRDefault="003F0374" w:rsidP="007C5FB7"/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4" w14:textId="77777777" w:rsidR="003F0374" w:rsidRPr="00086FF5" w:rsidRDefault="003F0374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5" w14:textId="77777777" w:rsidR="003F0374" w:rsidRPr="003275A4" w:rsidRDefault="003F0374" w:rsidP="007C5FB7">
            <w:r w:rsidRPr="003275A4">
              <w:t>za pośrednictwem serwisu telefonicznego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9" w14:textId="77777777" w:rsidR="003F0374" w:rsidRPr="003275A4" w:rsidRDefault="003F0374" w:rsidP="00E47A98">
            <w:pPr>
              <w:jc w:val="right"/>
            </w:pPr>
            <w:r w:rsidRPr="003275A4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944A" w14:textId="77777777" w:rsidR="003F0374" w:rsidRPr="003275A4" w:rsidRDefault="003F0374" w:rsidP="00E47A98">
            <w:pPr>
              <w:jc w:val="right"/>
            </w:pPr>
            <w:r w:rsidRPr="003275A4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B" w14:textId="77777777" w:rsidR="003F0374" w:rsidRPr="003275A4" w:rsidRDefault="003F0374" w:rsidP="00E47A98">
            <w:pPr>
              <w:jc w:val="right"/>
            </w:pPr>
            <w:r w:rsidRPr="003275A4">
              <w:t>1,00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4C" w14:textId="77777777" w:rsidR="003F0374" w:rsidRDefault="003F0374" w:rsidP="00E47A98">
            <w:pPr>
              <w:jc w:val="right"/>
            </w:pPr>
            <w:r w:rsidRPr="003275A4">
              <w:t>1,00</w:t>
            </w:r>
          </w:p>
        </w:tc>
      </w:tr>
      <w:tr w:rsidR="003F0374" w:rsidRPr="00086FF5" w14:paraId="5FF29451" w14:textId="77777777" w:rsidTr="003D20B1">
        <w:trPr>
          <w:trHeight w:val="11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4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4F" w14:textId="09227456" w:rsidR="003F0374" w:rsidRPr="00086FF5" w:rsidRDefault="003F0374" w:rsidP="00545DE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3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0" w14:textId="62DA52DE" w:rsidR="003F0374" w:rsidRPr="00086FF5" w:rsidRDefault="003F0374" w:rsidP="002F1175">
            <w:pPr>
              <w:rPr>
                <w:rFonts w:cs="Arial"/>
                <w:color w:val="auto"/>
                <w:szCs w:val="16"/>
              </w:rPr>
            </w:pPr>
            <w:r w:rsidRPr="002F1175">
              <w:rPr>
                <w:rFonts w:cs="Arial"/>
                <w:szCs w:val="16"/>
              </w:rPr>
              <w:t>Sporządzenie i przekazanie</w:t>
            </w:r>
            <w:r w:rsidR="002F1175">
              <w:rPr>
                <w:rFonts w:cs="Arial"/>
                <w:b/>
                <w:i/>
                <w:szCs w:val="16"/>
              </w:rPr>
              <w:t xml:space="preserve"> </w:t>
            </w:r>
            <w:r w:rsidRPr="00086FF5">
              <w:rPr>
                <w:rFonts w:cs="Arial"/>
                <w:color w:val="auto"/>
                <w:szCs w:val="16"/>
              </w:rPr>
              <w:t>pocztą na terenie kraju:</w:t>
            </w:r>
          </w:p>
        </w:tc>
      </w:tr>
      <w:tr w:rsidR="003F0374" w:rsidRPr="00086FF5" w14:paraId="5FF2945D" w14:textId="77777777" w:rsidTr="003D20B1">
        <w:trPr>
          <w:trHeight w:val="228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5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5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5" w14:textId="77777777" w:rsidR="003F0374" w:rsidRPr="00134193" w:rsidRDefault="003F0374" w:rsidP="00FD5C4C">
            <w:pPr>
              <w:rPr>
                <w:color w:val="auto"/>
              </w:rPr>
            </w:pPr>
            <w:r w:rsidRPr="00134193">
              <w:rPr>
                <w:color w:val="auto"/>
              </w:rPr>
              <w:t>wyciągów, zbiorczego zestawienia operacji (częściej niż raz w miesiącu) - każdorazowo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9" w14:textId="77777777" w:rsidR="003F0374" w:rsidRPr="003D08B6" w:rsidRDefault="003F0374" w:rsidP="00E47A98">
            <w:pPr>
              <w:jc w:val="right"/>
            </w:pPr>
            <w:r w:rsidRPr="003D08B6"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5A" w14:textId="77777777" w:rsidR="003F0374" w:rsidRPr="003D08B6" w:rsidRDefault="003F0374" w:rsidP="00E47A98">
            <w:pPr>
              <w:jc w:val="right"/>
            </w:pPr>
            <w:r w:rsidRPr="003D08B6"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B" w14:textId="77777777" w:rsidR="003F0374" w:rsidRPr="003D08B6" w:rsidRDefault="003F0374" w:rsidP="00E47A98">
            <w:pPr>
              <w:jc w:val="right"/>
            </w:pPr>
            <w:r w:rsidRPr="003D08B6"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C" w14:textId="77777777" w:rsidR="003F0374" w:rsidRPr="003D08B6" w:rsidRDefault="003F0374" w:rsidP="00E47A98">
            <w:pPr>
              <w:jc w:val="right"/>
            </w:pPr>
            <w:r w:rsidRPr="003D08B6">
              <w:t>6,00</w:t>
            </w:r>
          </w:p>
        </w:tc>
      </w:tr>
      <w:tr w:rsidR="003F0374" w:rsidRPr="00086FF5" w14:paraId="5FF29469" w14:textId="77777777" w:rsidTr="003D20B1">
        <w:trPr>
          <w:trHeight w:val="16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5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5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6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61" w14:textId="46977C52" w:rsidR="003F0374" w:rsidRPr="00134193" w:rsidRDefault="009D62BA" w:rsidP="00FD5C4C">
            <w:pPr>
              <w:rPr>
                <w:color w:val="auto"/>
              </w:rPr>
            </w:pPr>
            <w:r w:rsidRPr="002F1175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3F0374" w:rsidRPr="00134193">
              <w:rPr>
                <w:color w:val="auto"/>
              </w:rPr>
              <w:t>zbiorczego zestawienia operacji - raz w miesiącu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65" w14:textId="77777777" w:rsidR="003F0374" w:rsidRPr="003D08B6" w:rsidRDefault="003F0374" w:rsidP="00E47A98">
            <w:pPr>
              <w:jc w:val="right"/>
            </w:pPr>
            <w:r w:rsidRPr="003D08B6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66" w14:textId="77777777" w:rsidR="003F0374" w:rsidRPr="003D08B6" w:rsidRDefault="003F0374" w:rsidP="00E47A98">
            <w:pPr>
              <w:jc w:val="right"/>
            </w:pPr>
            <w:r w:rsidRPr="003D08B6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67" w14:textId="77777777" w:rsidR="003F0374" w:rsidRPr="003D08B6" w:rsidRDefault="003F0374" w:rsidP="00E47A98">
            <w:pPr>
              <w:jc w:val="right"/>
            </w:pPr>
            <w:r w:rsidRPr="003D08B6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68" w14:textId="77777777" w:rsidR="003F0374" w:rsidRDefault="003F0374" w:rsidP="00E47A98">
            <w:pPr>
              <w:jc w:val="right"/>
            </w:pPr>
            <w:r w:rsidRPr="003D08B6">
              <w:t>0,00</w:t>
            </w:r>
          </w:p>
        </w:tc>
      </w:tr>
      <w:tr w:rsidR="003F0374" w:rsidRPr="00086FF5" w14:paraId="5FF2946D" w14:textId="77777777" w:rsidTr="003D20B1">
        <w:trPr>
          <w:trHeight w:val="12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6A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6B" w14:textId="69FE18C5" w:rsidR="003F0374" w:rsidRPr="00086FF5" w:rsidRDefault="003F0374" w:rsidP="00545DEA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4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6C" w14:textId="6AA6CD14" w:rsidR="003F0374" w:rsidRPr="00086FF5" w:rsidRDefault="003F0374" w:rsidP="00D24DF4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Powiadomienia o bieżących zdarzeniach związanych z posiadanym rachunkiem oraz wykorzystywanymi usługami bankowości elektronicznej</w:t>
            </w:r>
            <w:r w:rsidRPr="00D764D5">
              <w:rPr>
                <w:rFonts w:cs="Arial"/>
                <w:szCs w:val="16"/>
                <w:highlight w:val="yellow"/>
              </w:rPr>
              <w:t>:</w:t>
            </w:r>
          </w:p>
        </w:tc>
      </w:tr>
      <w:tr w:rsidR="003F0374" w:rsidRPr="00086FF5" w14:paraId="5FF29479" w14:textId="77777777" w:rsidTr="003D20B1">
        <w:trPr>
          <w:trHeight w:val="12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6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6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1" w14:textId="30AAC571" w:rsidR="003F0374" w:rsidRPr="002F117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2F1175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5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476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7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8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0,00</w:t>
            </w:r>
          </w:p>
        </w:tc>
      </w:tr>
      <w:tr w:rsidR="003F0374" w:rsidRPr="00086FF5" w14:paraId="5FF2947E" w14:textId="77777777" w:rsidTr="003D20B1">
        <w:trPr>
          <w:trHeight w:val="2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7A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7B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F2947C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14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7D" w14:textId="5550B78C" w:rsidR="003F0374" w:rsidRPr="00086FF5" w:rsidRDefault="003F0374" w:rsidP="002F1175">
            <w:pPr>
              <w:rPr>
                <w:rFonts w:cs="Arial"/>
                <w:color w:val="auto"/>
                <w:szCs w:val="16"/>
              </w:rPr>
            </w:pPr>
            <w:r w:rsidRPr="002F1175">
              <w:rPr>
                <w:rFonts w:cs="Arial"/>
                <w:color w:val="auto"/>
                <w:szCs w:val="16"/>
              </w:rPr>
              <w:t>w formie wiadomości tekstowej</w:t>
            </w:r>
            <w:r w:rsidRPr="00E91292">
              <w:rPr>
                <w:rFonts w:cs="Arial"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1F45C6">
              <w:rPr>
                <w:rFonts w:cs="Arial"/>
                <w:szCs w:val="16"/>
              </w:rPr>
              <w:t xml:space="preserve">SMS </w:t>
            </w:r>
            <w:r w:rsidRPr="00086FF5">
              <w:rPr>
                <w:rFonts w:cs="Arial"/>
                <w:color w:val="auto"/>
                <w:szCs w:val="16"/>
              </w:rPr>
              <w:t xml:space="preserve">- opłaty pobierane </w:t>
            </w:r>
            <w:r w:rsidRPr="002F1175">
              <w:rPr>
                <w:rFonts w:cs="Arial"/>
                <w:color w:val="auto"/>
                <w:szCs w:val="16"/>
              </w:rPr>
              <w:t xml:space="preserve">w </w:t>
            </w:r>
            <w:r w:rsidRPr="002F1175">
              <w:t>miesięcznych cyklach rozliczeniowych, liczonych</w:t>
            </w:r>
            <w:r w:rsidRPr="00134193">
              <w:t xml:space="preserve"> od dnia aktywowania usługi</w:t>
            </w:r>
            <w:r w:rsidRPr="00E91292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3F0374" w:rsidRPr="00086FF5" w14:paraId="5FF29484" w14:textId="77777777" w:rsidTr="003D20B1">
        <w:trPr>
          <w:trHeight w:val="8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7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8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8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8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a)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8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pakiet 40 SMS:</w:t>
            </w:r>
          </w:p>
        </w:tc>
      </w:tr>
      <w:tr w:rsidR="003F0374" w:rsidRPr="00086FF5" w14:paraId="5FF29491" w14:textId="77777777" w:rsidTr="003D20B1">
        <w:trPr>
          <w:trHeight w:val="11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85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8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87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88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9489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do 40 szt. SMS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8D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48E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8F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90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6,00</w:t>
            </w:r>
          </w:p>
        </w:tc>
      </w:tr>
      <w:tr w:rsidR="003F0374" w:rsidRPr="00086FF5" w14:paraId="5FF2949E" w14:textId="77777777" w:rsidTr="003D20B1">
        <w:trPr>
          <w:trHeight w:val="88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9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9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9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95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949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- kolejne SMS powyżej 40 szt. - za każdy SMS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9A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49B" w14:textId="77777777" w:rsidR="003F0374" w:rsidRPr="00134193" w:rsidRDefault="003F0374" w:rsidP="00FD5C4C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9C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9D" w14:textId="77777777" w:rsidR="003F0374" w:rsidRPr="00134193" w:rsidRDefault="003F0374" w:rsidP="007C5FB7">
            <w:pPr>
              <w:jc w:val="right"/>
              <w:rPr>
                <w:color w:val="auto"/>
              </w:rPr>
            </w:pPr>
            <w:r w:rsidRPr="00134193">
              <w:rPr>
                <w:color w:val="auto"/>
              </w:rPr>
              <w:t>0,20</w:t>
            </w:r>
          </w:p>
        </w:tc>
      </w:tr>
      <w:tr w:rsidR="003F0374" w:rsidRPr="00086FF5" w14:paraId="5FF294AB" w14:textId="77777777" w:rsidTr="003D20B1">
        <w:trPr>
          <w:trHeight w:val="36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9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b)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94A3" w14:textId="4A070D4D" w:rsidR="003F0374" w:rsidRPr="00086FF5" w:rsidRDefault="003F0374" w:rsidP="00D844DE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 xml:space="preserve">powiadomienia </w:t>
            </w:r>
            <w:r w:rsidR="00D844DE"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Pr="00086FF5">
              <w:rPr>
                <w:rFonts w:cs="Arial"/>
                <w:color w:val="auto"/>
                <w:szCs w:val="16"/>
              </w:rPr>
              <w:t xml:space="preserve">SMS - za każdy SMS </w:t>
            </w:r>
            <w:r w:rsidRPr="00085DA2">
              <w:t>(opłata liczona jako iloczyn liczby wysyłanych SMS i stawki opłaty)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7" w14:textId="77777777" w:rsidR="003F0374" w:rsidRPr="00145583" w:rsidRDefault="003F0374" w:rsidP="00AF4F0E">
            <w:pPr>
              <w:jc w:val="right"/>
            </w:pPr>
            <w:r w:rsidRPr="00145583">
              <w:t>0,25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4A8" w14:textId="77777777" w:rsidR="003F0374" w:rsidRPr="00145583" w:rsidRDefault="003F0374" w:rsidP="00AF4F0E">
            <w:pPr>
              <w:jc w:val="right"/>
            </w:pPr>
            <w:r w:rsidRPr="00145583">
              <w:t>0,25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9" w14:textId="77777777" w:rsidR="003F0374" w:rsidRPr="00145583" w:rsidRDefault="003F0374" w:rsidP="00AF4F0E">
            <w:pPr>
              <w:jc w:val="right"/>
            </w:pPr>
            <w:r w:rsidRPr="00145583">
              <w:t>0,25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A" w14:textId="77777777" w:rsidR="003F0374" w:rsidRDefault="003F0374" w:rsidP="00AF4F0E">
            <w:pPr>
              <w:jc w:val="right"/>
            </w:pPr>
            <w:r w:rsidRPr="00145583">
              <w:t>0,25</w:t>
            </w:r>
          </w:p>
        </w:tc>
      </w:tr>
      <w:tr w:rsidR="003F0374" w:rsidRPr="00086FF5" w14:paraId="5FF294AF" w14:textId="77777777" w:rsidTr="003D20B1">
        <w:trPr>
          <w:trHeight w:val="126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AC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F294AD" w14:textId="7D71AFD4" w:rsidR="003F0374" w:rsidRPr="00086FF5" w:rsidRDefault="003F0374" w:rsidP="00545DEA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25.</w:t>
            </w:r>
          </w:p>
        </w:tc>
        <w:tc>
          <w:tcPr>
            <w:tcW w:w="1444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AE" w14:textId="77777777" w:rsidR="003F0374" w:rsidRPr="00145583" w:rsidRDefault="003F0374" w:rsidP="00AF4F0E">
            <w:r w:rsidRPr="00AF4F0E">
              <w:t>Informacja o saldach na skrzynkę poczty internetowej</w:t>
            </w:r>
          </w:p>
        </w:tc>
      </w:tr>
      <w:tr w:rsidR="003F0374" w:rsidRPr="00086FF5" w14:paraId="5FF294BB" w14:textId="77777777" w:rsidTr="003D20B1">
        <w:trPr>
          <w:trHeight w:val="6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B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B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2" w14:textId="77777777" w:rsidR="003F0374" w:rsidRPr="00086FF5" w:rsidRDefault="003F0374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3" w14:textId="77777777" w:rsidR="003F0374" w:rsidRPr="00523C8B" w:rsidRDefault="003F0374" w:rsidP="007C5FB7">
            <w:r w:rsidRPr="00523C8B">
              <w:t>przekazywanie informacji o zmianach sald - miesięczna opłata abonamentowa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7" w14:textId="77777777" w:rsidR="003F0374" w:rsidRPr="00012AAF" w:rsidRDefault="003F0374" w:rsidP="00AF4F0E">
            <w:pPr>
              <w:jc w:val="right"/>
            </w:pPr>
            <w:r w:rsidRPr="00012AAF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4B8" w14:textId="77777777" w:rsidR="003F0374" w:rsidRPr="00012AAF" w:rsidRDefault="003F0374" w:rsidP="00AF4F0E">
            <w:pPr>
              <w:jc w:val="right"/>
            </w:pPr>
            <w:r w:rsidRPr="00012AAF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9" w14:textId="6E9588B8" w:rsidR="003F0374" w:rsidRPr="008E7E5F" w:rsidRDefault="003F0374" w:rsidP="00AF4F0E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 xml:space="preserve"> 3,00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A" w14:textId="24888B10" w:rsidR="003F0374" w:rsidRPr="008E7E5F" w:rsidRDefault="003F0374" w:rsidP="00AF4F0E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>3,00</w:t>
            </w:r>
          </w:p>
        </w:tc>
      </w:tr>
      <w:tr w:rsidR="003F0374" w:rsidRPr="00086FF5" w14:paraId="5FF294C7" w14:textId="77777777" w:rsidTr="003D20B1">
        <w:trPr>
          <w:trHeight w:val="15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BC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D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E" w14:textId="77777777" w:rsidR="003F0374" w:rsidRPr="00086FF5" w:rsidRDefault="003F0374" w:rsidP="007C5FB7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BF" w14:textId="77777777" w:rsidR="003F0374" w:rsidRDefault="003F0374" w:rsidP="007C5FB7">
            <w:r w:rsidRPr="00523C8B">
              <w:t>przywrócenie pierwotnego hasła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3" w14:textId="77777777" w:rsidR="003F0374" w:rsidRPr="00012AAF" w:rsidRDefault="003F0374" w:rsidP="00AF4F0E">
            <w:pPr>
              <w:jc w:val="right"/>
            </w:pPr>
            <w:r w:rsidRPr="00012AAF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4C4" w14:textId="77777777" w:rsidR="003F0374" w:rsidRPr="00012AAF" w:rsidRDefault="003F0374" w:rsidP="00AF4F0E">
            <w:pPr>
              <w:jc w:val="right"/>
            </w:pPr>
            <w:r w:rsidRPr="00012AAF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5" w14:textId="77777777" w:rsidR="003F0374" w:rsidRPr="00012AAF" w:rsidRDefault="003F0374" w:rsidP="00AF4F0E">
            <w:pPr>
              <w:jc w:val="right"/>
            </w:pPr>
            <w:r w:rsidRPr="00012AAF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6" w14:textId="77777777" w:rsidR="003F0374" w:rsidRDefault="003F0374" w:rsidP="00AF4F0E">
            <w:pPr>
              <w:jc w:val="right"/>
            </w:pPr>
            <w:r w:rsidRPr="00012AAF">
              <w:t>0,00</w:t>
            </w:r>
          </w:p>
        </w:tc>
      </w:tr>
      <w:tr w:rsidR="003F0374" w:rsidRPr="00086FF5" w14:paraId="5FF294D2" w14:textId="77777777" w:rsidTr="003D20B1">
        <w:trPr>
          <w:trHeight w:val="201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C8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9" w14:textId="1A490DE8" w:rsidR="003F0374" w:rsidRPr="00086FF5" w:rsidRDefault="003F0374" w:rsidP="00545DEA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26.</w:t>
            </w:r>
          </w:p>
        </w:tc>
        <w:tc>
          <w:tcPr>
            <w:tcW w:w="71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A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AF4F0E">
              <w:rPr>
                <w:rFonts w:cs="Arial"/>
                <w:color w:val="auto"/>
                <w:szCs w:val="16"/>
              </w:rPr>
              <w:t>Dzienne powiadomienia o wysokości salda lub 5 ostatnich operacjach na rachunku w ramach usługi "Informacja SMS" - miesięczna opłata abonamentowa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CE" w14:textId="77777777" w:rsidR="003F0374" w:rsidRPr="0096527D" w:rsidRDefault="003F0374" w:rsidP="00AF4F0E">
            <w:pPr>
              <w:jc w:val="right"/>
            </w:pPr>
            <w:r w:rsidRPr="0096527D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4CF" w14:textId="77777777" w:rsidR="003F0374" w:rsidRPr="0096527D" w:rsidRDefault="003F0374" w:rsidP="00AF4F0E">
            <w:pPr>
              <w:jc w:val="right"/>
            </w:pPr>
            <w:r w:rsidRPr="0096527D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0" w14:textId="0F98F7AB" w:rsidR="003F0374" w:rsidRPr="008E7E5F" w:rsidRDefault="003F0374" w:rsidP="00226647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 xml:space="preserve"> 7,00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1" w14:textId="3E33D72B" w:rsidR="003F0374" w:rsidRPr="008E7E5F" w:rsidRDefault="003F0374" w:rsidP="00AF4F0E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 xml:space="preserve"> 7,00</w:t>
            </w:r>
          </w:p>
        </w:tc>
      </w:tr>
      <w:tr w:rsidR="008E7E5F" w:rsidRPr="008E7E5F" w14:paraId="5FF294DD" w14:textId="77777777" w:rsidTr="003D20B1">
        <w:trPr>
          <w:trHeight w:val="10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D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27.</w:t>
            </w:r>
          </w:p>
        </w:tc>
        <w:tc>
          <w:tcPr>
            <w:tcW w:w="71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5" w14:textId="285D2D1B" w:rsidR="003F0374" w:rsidRPr="00086FF5" w:rsidRDefault="003F0374" w:rsidP="00545DEA">
            <w:pPr>
              <w:rPr>
                <w:rFonts w:cs="Arial"/>
                <w:color w:val="auto"/>
                <w:szCs w:val="16"/>
              </w:rPr>
            </w:pPr>
            <w:r w:rsidRPr="00DA22D5">
              <w:rPr>
                <w:rFonts w:cs="Arial"/>
                <w:color w:val="auto"/>
                <w:szCs w:val="16"/>
              </w:rPr>
              <w:t>Pakiet "INFO" obejmujący usługi wymienione w pkt 25 i 26 – miesięczna opłata abonamentowa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9" w14:textId="77777777" w:rsidR="003F0374" w:rsidRPr="006402CD" w:rsidRDefault="003F0374" w:rsidP="00AF4F0E">
            <w:pPr>
              <w:jc w:val="right"/>
            </w:pPr>
            <w:r w:rsidRPr="006402CD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4DA" w14:textId="77777777" w:rsidR="003F0374" w:rsidRPr="006402CD" w:rsidRDefault="003F0374" w:rsidP="00AF4F0E">
            <w:pPr>
              <w:jc w:val="right"/>
            </w:pPr>
            <w:r w:rsidRPr="006402CD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B" w14:textId="06D870D0" w:rsidR="003F0374" w:rsidRPr="008E7E5F" w:rsidRDefault="003F0374" w:rsidP="00AF4F0E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 xml:space="preserve"> 8,00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DC" w14:textId="1FF5EF18" w:rsidR="003F0374" w:rsidRPr="008E7E5F" w:rsidRDefault="003F0374" w:rsidP="00AF4F0E">
            <w:pPr>
              <w:jc w:val="right"/>
              <w:rPr>
                <w:color w:val="auto"/>
              </w:rPr>
            </w:pPr>
            <w:r w:rsidRPr="008E7E5F">
              <w:rPr>
                <w:color w:val="auto"/>
              </w:rPr>
              <w:t xml:space="preserve"> 8,00</w:t>
            </w:r>
          </w:p>
        </w:tc>
      </w:tr>
      <w:tr w:rsidR="003F0374" w:rsidRPr="00086FF5" w14:paraId="5FF294E1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D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4D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8.</w:t>
            </w:r>
          </w:p>
        </w:tc>
        <w:tc>
          <w:tcPr>
            <w:tcW w:w="14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0" w14:textId="63C21AD0" w:rsidR="003F0374" w:rsidRPr="00E644E8" w:rsidRDefault="003F0374" w:rsidP="00DA22D5">
            <w:pPr>
              <w:rPr>
                <w:color w:val="auto"/>
              </w:rPr>
            </w:pPr>
            <w:r w:rsidRPr="00DA22D5">
              <w:rPr>
                <w:rFonts w:cs="Arial"/>
                <w:color w:val="auto"/>
                <w:szCs w:val="16"/>
              </w:rPr>
              <w:t xml:space="preserve">Sporządzenie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DA22D5">
              <w:rPr>
                <w:rFonts w:cs="Arial"/>
                <w:color w:val="auto"/>
                <w:szCs w:val="16"/>
              </w:rPr>
              <w:t xml:space="preserve">elektronicznych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3F0374" w:rsidRPr="00086FF5" w14:paraId="5FF294ED" w14:textId="77777777" w:rsidTr="003D20B1">
        <w:trPr>
          <w:trHeight w:val="19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E2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E3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4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5" w14:textId="77777777" w:rsidR="003F0374" w:rsidRPr="00E644E8" w:rsidRDefault="003F0374" w:rsidP="00FD5C4C">
            <w:pPr>
              <w:rPr>
                <w:color w:val="auto"/>
              </w:rPr>
            </w:pPr>
            <w:r w:rsidRPr="00E644E8">
              <w:rPr>
                <w:color w:val="auto"/>
              </w:rPr>
              <w:t>w oddziale PKO Banku Polskiego SA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9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EA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B" w14:textId="77777777" w:rsidR="003F0374" w:rsidRPr="000E5F7C" w:rsidRDefault="003F0374" w:rsidP="000E5F7C">
            <w:pPr>
              <w:jc w:val="right"/>
            </w:pPr>
            <w:r w:rsidRPr="000E5F7C">
              <w:t>2,50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C" w14:textId="77777777" w:rsidR="003F0374" w:rsidRPr="000E5F7C" w:rsidRDefault="003F0374" w:rsidP="000E5F7C">
            <w:pPr>
              <w:jc w:val="right"/>
            </w:pPr>
            <w:r w:rsidRPr="000E5F7C">
              <w:t>2,50</w:t>
            </w:r>
          </w:p>
        </w:tc>
      </w:tr>
      <w:tr w:rsidR="003F0374" w:rsidRPr="00086FF5" w14:paraId="5FF294F9" w14:textId="77777777" w:rsidTr="003D20B1">
        <w:trPr>
          <w:trHeight w:val="22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EE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EF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1" w14:textId="77777777" w:rsidR="003F0374" w:rsidRPr="00E644E8" w:rsidRDefault="003F0374" w:rsidP="00FD5C4C">
            <w:pPr>
              <w:rPr>
                <w:color w:val="auto"/>
              </w:rPr>
            </w:pPr>
            <w:r w:rsidRPr="00E644E8">
              <w:rPr>
                <w:color w:val="auto"/>
              </w:rPr>
              <w:t>wysłanie pocztą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5" w14:textId="77777777" w:rsidR="003F0374" w:rsidRPr="000E5F7C" w:rsidRDefault="003F0374" w:rsidP="000E5F7C">
            <w:r w:rsidRPr="000E5F7C">
              <w:t>3,00 + koszty przesyłki listem zwykłym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4F6" w14:textId="77777777" w:rsidR="003F0374" w:rsidRPr="000E5F7C" w:rsidRDefault="003F0374" w:rsidP="000E5F7C">
            <w:r w:rsidRPr="000E5F7C">
              <w:t>3,00 + koszty przesyłki listem zwykłym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7" w14:textId="77777777" w:rsidR="003F0374" w:rsidRPr="000E5F7C" w:rsidRDefault="003F0374" w:rsidP="000E5F7C">
            <w:pPr>
              <w:jc w:val="right"/>
            </w:pPr>
            <w:r w:rsidRPr="000E5F7C">
              <w:t>6,00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8" w14:textId="77777777" w:rsidR="003F0374" w:rsidRPr="000E5F7C" w:rsidRDefault="003F0374" w:rsidP="000E5F7C">
            <w:pPr>
              <w:jc w:val="right"/>
            </w:pPr>
            <w:r w:rsidRPr="000E5F7C">
              <w:t>6,00</w:t>
            </w:r>
          </w:p>
        </w:tc>
      </w:tr>
      <w:tr w:rsidR="003F0374" w:rsidRPr="00086FF5" w14:paraId="5FF29504" w14:textId="77777777" w:rsidTr="003D20B1">
        <w:trPr>
          <w:trHeight w:val="261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4FA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4FB" w14:textId="77777777" w:rsidR="003F0374" w:rsidRPr="00086FF5" w:rsidRDefault="003F0374" w:rsidP="000E5F7C">
            <w:pPr>
              <w:rPr>
                <w:rFonts w:cs="Arial"/>
                <w:color w:val="auto"/>
                <w:szCs w:val="16"/>
              </w:rPr>
            </w:pPr>
            <w:r w:rsidRPr="00086FF5">
              <w:rPr>
                <w:rFonts w:cs="Arial"/>
                <w:color w:val="auto"/>
                <w:szCs w:val="16"/>
              </w:rPr>
              <w:t>2</w:t>
            </w:r>
            <w:r>
              <w:rPr>
                <w:rFonts w:cs="Arial"/>
                <w:color w:val="auto"/>
                <w:szCs w:val="16"/>
              </w:rPr>
              <w:t>9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94FC" w14:textId="77777777" w:rsidR="003F0374" w:rsidRPr="000E5F7C" w:rsidRDefault="003F0374" w:rsidP="00FD5C4C">
            <w:r w:rsidRPr="00E644E8">
              <w:rPr>
                <w:color w:val="auto"/>
              </w:rPr>
              <w:t>Sprawdzenie salda na rachunku w bankomacie przy użyciu karty debetowej PKO Ekspres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0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501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2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3" w14:textId="77777777" w:rsidR="003F0374" w:rsidRPr="000E5F7C" w:rsidRDefault="003F0374" w:rsidP="000E5F7C">
            <w:pPr>
              <w:jc w:val="right"/>
            </w:pPr>
            <w:r w:rsidRPr="000E5F7C">
              <w:t>0,00</w:t>
            </w:r>
          </w:p>
        </w:tc>
      </w:tr>
      <w:tr w:rsidR="0060180B" w:rsidRPr="0060180B" w14:paraId="5FF2950F" w14:textId="77777777" w:rsidTr="003D20B1">
        <w:trPr>
          <w:trHeight w:val="24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505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2950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  <w:r>
              <w:rPr>
                <w:rFonts w:cs="Arial"/>
                <w:color w:val="auto"/>
                <w:szCs w:val="16"/>
              </w:rPr>
              <w:t>30</w:t>
            </w:r>
            <w:r w:rsidRPr="00086FF5">
              <w:rPr>
                <w:rFonts w:cs="Arial"/>
                <w:color w:val="auto"/>
                <w:szCs w:val="16"/>
              </w:rPr>
              <w:t>.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7" w14:textId="77777777" w:rsidR="003F0374" w:rsidRPr="00E644E8" w:rsidRDefault="003F0374" w:rsidP="00FD5C4C">
            <w:pPr>
              <w:rPr>
                <w:color w:val="auto"/>
              </w:rPr>
            </w:pPr>
            <w:r w:rsidRPr="00E644E8">
              <w:rPr>
                <w:color w:val="auto"/>
              </w:rPr>
              <w:t>Wydrukowanie w bankomacie PKO Banku Polskiego SA informacji o wysokości salda rachunku/wolnych środków przy użyciu karty debetowej PKO Ekspres - za każdy wydruk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B" w14:textId="0DA26703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 xml:space="preserve"> 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50C" w14:textId="2865C69C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 xml:space="preserve"> 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D" w14:textId="55CC938B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 xml:space="preserve"> 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0E" w14:textId="5DDD0A60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 xml:space="preserve"> 1,99</w:t>
            </w:r>
          </w:p>
        </w:tc>
      </w:tr>
      <w:tr w:rsidR="0060180B" w:rsidRPr="0060180B" w14:paraId="5FF2951A" w14:textId="77777777" w:rsidTr="003D20B1">
        <w:trPr>
          <w:trHeight w:val="7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29510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1" w14:textId="77777777" w:rsidR="003F0374" w:rsidRPr="00513CF6" w:rsidRDefault="003F0374" w:rsidP="007C5FB7">
            <w:r w:rsidRPr="00513CF6">
              <w:t xml:space="preserve">31.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2" w14:textId="77777777" w:rsidR="003F0374" w:rsidRPr="001F62AE" w:rsidRDefault="003F0374" w:rsidP="00EA1B3C">
            <w:r w:rsidRPr="001F62AE">
              <w:t>Wydrukowanie w bankomacie PKO Banku Polskiego SA informacji o ostatnich 5</w:t>
            </w:r>
            <w:r>
              <w:t> </w:t>
            </w:r>
            <w:r w:rsidRPr="001F62AE">
              <w:t>operacjach rozliczonych na rachunku, do którego wydano kartę debetową PKO Ekspres - za każdy wydruk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6" w14:textId="4C6E4194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>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517" w14:textId="63650CF0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>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8" w14:textId="2965C568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>1,99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9" w14:textId="1E512FDC" w:rsidR="003F0374" w:rsidRPr="0060180B" w:rsidRDefault="003F0374" w:rsidP="00EA1B3C">
            <w:pPr>
              <w:jc w:val="right"/>
              <w:rPr>
                <w:color w:val="auto"/>
              </w:rPr>
            </w:pPr>
            <w:r w:rsidRPr="0060180B">
              <w:rPr>
                <w:color w:val="auto"/>
              </w:rPr>
              <w:t>1,99</w:t>
            </w:r>
          </w:p>
        </w:tc>
      </w:tr>
      <w:tr w:rsidR="003F0374" w:rsidRPr="00086FF5" w14:paraId="5FF29525" w14:textId="77777777" w:rsidTr="003D20B1">
        <w:trPr>
          <w:trHeight w:val="156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5FF2951B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C" w14:textId="77777777" w:rsidR="003F0374" w:rsidRPr="00513CF6" w:rsidRDefault="003F0374" w:rsidP="007C5FB7">
            <w:r w:rsidRPr="00513CF6">
              <w:t xml:space="preserve">32.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1D" w14:textId="77777777" w:rsidR="003F0374" w:rsidRPr="001F62AE" w:rsidRDefault="003F0374" w:rsidP="007C5FB7">
            <w:r w:rsidRPr="001F62AE">
              <w:t>Odtworzenie w formie papierowej kodu PIN dla karty debetowej PKO Ekspres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1" w14:textId="77777777" w:rsidR="003F0374" w:rsidRPr="001F62AE" w:rsidRDefault="003F0374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9522" w14:textId="77777777" w:rsidR="003F0374" w:rsidRPr="001F62AE" w:rsidRDefault="003F0374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3" w14:textId="77777777" w:rsidR="003F0374" w:rsidRPr="001F62AE" w:rsidRDefault="003F0374" w:rsidP="00EA1B3C">
            <w:pPr>
              <w:jc w:val="right"/>
            </w:pPr>
            <w:r w:rsidRPr="001F62AE">
              <w:t>10,00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4" w14:textId="77777777" w:rsidR="003F0374" w:rsidRPr="001F62AE" w:rsidRDefault="003F0374" w:rsidP="00EA1B3C">
            <w:pPr>
              <w:jc w:val="right"/>
            </w:pPr>
            <w:r w:rsidRPr="001F62AE">
              <w:t>10,00</w:t>
            </w:r>
          </w:p>
        </w:tc>
      </w:tr>
      <w:tr w:rsidR="003F0374" w:rsidRPr="00086FF5" w14:paraId="5FF29530" w14:textId="77777777" w:rsidTr="003D20B1">
        <w:trPr>
          <w:trHeight w:val="20"/>
        </w:trPr>
        <w:tc>
          <w:tcPr>
            <w:tcW w:w="335" w:type="dxa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6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7" w14:textId="77777777" w:rsidR="003F0374" w:rsidRPr="00513CF6" w:rsidRDefault="003F0374" w:rsidP="007C5FB7">
            <w:r w:rsidRPr="00513CF6">
              <w:t xml:space="preserve">33.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8" w14:textId="77777777" w:rsidR="003F0374" w:rsidRPr="001F62AE" w:rsidRDefault="003F0374" w:rsidP="007C5FB7">
            <w:r w:rsidRPr="001F62AE">
              <w:t>Zmiana kodu PIN dla karty debetowej PKO Ekspres w bankomacie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C" w14:textId="77777777" w:rsidR="003F0374" w:rsidRPr="001F62AE" w:rsidRDefault="003F0374" w:rsidP="00EA1B3C">
            <w:pPr>
              <w:jc w:val="right"/>
            </w:pPr>
            <w:r w:rsidRPr="001F62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52D" w14:textId="77777777" w:rsidR="003F0374" w:rsidRPr="001F62AE" w:rsidRDefault="003F0374" w:rsidP="00EA1B3C">
            <w:pPr>
              <w:jc w:val="right"/>
            </w:pPr>
            <w:r w:rsidRPr="001F62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E" w14:textId="77777777" w:rsidR="003F0374" w:rsidRPr="001F62AE" w:rsidRDefault="003F0374" w:rsidP="00EA1B3C">
            <w:pPr>
              <w:jc w:val="right"/>
            </w:pPr>
            <w:r w:rsidRPr="001F62AE">
              <w:t>0,00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2F" w14:textId="77777777" w:rsidR="003F0374" w:rsidRPr="001F62AE" w:rsidRDefault="003F0374" w:rsidP="00EA1B3C">
            <w:pPr>
              <w:jc w:val="right"/>
            </w:pPr>
            <w:r w:rsidRPr="001F62AE">
              <w:t>0,00</w:t>
            </w:r>
          </w:p>
        </w:tc>
      </w:tr>
      <w:tr w:rsidR="003F0374" w:rsidRPr="00086FF5" w14:paraId="5FF2953B" w14:textId="77777777" w:rsidTr="003D20B1">
        <w:trPr>
          <w:trHeight w:val="193"/>
        </w:trPr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1" w14:textId="77777777" w:rsidR="003F0374" w:rsidRPr="00086FF5" w:rsidRDefault="003F0374" w:rsidP="00FD5C4C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2" w14:textId="77777777" w:rsidR="003F0374" w:rsidRDefault="003F0374" w:rsidP="007C5FB7">
            <w:r w:rsidRPr="00513CF6">
              <w:t xml:space="preserve">34. </w:t>
            </w:r>
          </w:p>
        </w:tc>
        <w:tc>
          <w:tcPr>
            <w:tcW w:w="7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3" w14:textId="77777777" w:rsidR="003F0374" w:rsidRPr="001F62AE" w:rsidRDefault="003F0374" w:rsidP="007C5FB7">
            <w:r w:rsidRPr="001F62AE">
              <w:t>Sporządzenie i wysłanie zawiadomienia / monitu związanego z powstaniem zadłużenia przeterminowanego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7" w14:textId="77777777" w:rsidR="003F0374" w:rsidRPr="001F62AE" w:rsidRDefault="003F0374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9538" w14:textId="77777777" w:rsidR="003F0374" w:rsidRPr="001F62AE" w:rsidRDefault="003F0374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9" w14:textId="77777777" w:rsidR="003F0374" w:rsidRPr="001F62AE" w:rsidRDefault="003F0374" w:rsidP="00EA1B3C">
            <w:pPr>
              <w:jc w:val="right"/>
            </w:pPr>
            <w:r w:rsidRPr="001F62AE">
              <w:t>15,00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53A" w14:textId="77777777" w:rsidR="003F0374" w:rsidRDefault="003F0374" w:rsidP="00EA1B3C">
            <w:pPr>
              <w:jc w:val="right"/>
            </w:pPr>
            <w:r w:rsidRPr="001F62AE">
              <w:t>15,00</w:t>
            </w:r>
          </w:p>
        </w:tc>
      </w:tr>
    </w:tbl>
    <w:p w14:paraId="5FF2953D" w14:textId="48B918F5" w:rsidR="00EA1B3C" w:rsidRPr="00E644E8" w:rsidRDefault="006B69C4" w:rsidP="00E644E8">
      <w:pPr>
        <w:tabs>
          <w:tab w:val="left" w:pos="142"/>
        </w:tabs>
        <w:spacing w:before="40"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1</w:t>
      </w:r>
      <w:r w:rsidR="000C24CB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>Dotyczy: osób fizycznych prowadzących działalność gospodarczą, osób fizycznych będących wspólnikami spółek jawnych, partnerów i członków zarządów spółek partnerskich, osób fizycznych będących komplementariuszami i komandytariuszami w spółkach komandytowych, osób fizycznych będących komplementariuszami w spółkach komandytowo-akcyjnych, członków zarządów w spółkach z o.o., w spółkach akcyjnych, w spółdzielniach, dyrektorów i zastępców dyrektorów przedsiębiorstw państwowych</w:t>
      </w:r>
    </w:p>
    <w:p w14:paraId="5FF2953E" w14:textId="7B5FA685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2</w:t>
      </w:r>
      <w:r w:rsidR="000C24CB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>Dotyczy operacji bezgotówkowych wykonanych kartą debetową wydaną do rachunku lub za pośrednictwem kanału mobilnego rozliczonych w okresie, za który pobierana jest miesięczna opłata za rachunek.</w:t>
      </w:r>
      <w:r w:rsidR="004B46A7" w:rsidRPr="00E644E8">
        <w:rPr>
          <w:color w:val="auto"/>
          <w:sz w:val="13"/>
        </w:rPr>
        <w:t xml:space="preserve"> </w:t>
      </w:r>
      <w:r w:rsidR="00EA1B3C" w:rsidRPr="00E644E8">
        <w:rPr>
          <w:color w:val="auto"/>
          <w:sz w:val="13"/>
        </w:rPr>
        <w:t>W przypadku zwrotu towaru zakupionego kartą lub za pośrednictwem kanału mobilnego,</w:t>
      </w:r>
      <w:r w:rsidR="004B46A7" w:rsidRPr="00E644E8">
        <w:rPr>
          <w:color w:val="auto"/>
          <w:sz w:val="13"/>
        </w:rPr>
        <w:t xml:space="preserve"> </w:t>
      </w:r>
      <w:r w:rsidR="00EA1B3C" w:rsidRPr="00E644E8">
        <w:rPr>
          <w:color w:val="auto"/>
          <w:sz w:val="13"/>
        </w:rPr>
        <w:t>anulowania operacji zakupu, kwota operacji zwróconej lub anulowanej zmniejsza wysokość operacji bezgotówkowych.</w:t>
      </w:r>
      <w:r w:rsidR="004B46A7" w:rsidRPr="00E644E8">
        <w:rPr>
          <w:color w:val="auto"/>
          <w:sz w:val="13"/>
        </w:rPr>
        <w:t xml:space="preserve"> </w:t>
      </w:r>
      <w:r w:rsidR="00EA1B3C" w:rsidRPr="00E644E8">
        <w:rPr>
          <w:color w:val="auto"/>
          <w:sz w:val="13"/>
        </w:rPr>
        <w:t>Operacje bezgotówkowe sumują się gdy do rachunku wydano więcej niż jedną kartę lub gdy z kanału mobilnego korzysta więcej niż jedna osoba</w:t>
      </w:r>
    </w:p>
    <w:p w14:paraId="5FF2953F" w14:textId="3DB9AA2F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3</w:t>
      </w:r>
      <w:r w:rsidR="000C24CB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>Opłaty nie pobiera się w przypadku przekazania środków na:</w:t>
      </w:r>
    </w:p>
    <w:p w14:paraId="5FF29540" w14:textId="1A9DCF28" w:rsidR="00EA1B3C" w:rsidRPr="00E644E8" w:rsidRDefault="00940263" w:rsidP="00E644E8">
      <w:pPr>
        <w:spacing w:line="160" w:lineRule="exact"/>
        <w:ind w:left="426" w:hanging="142"/>
        <w:rPr>
          <w:color w:val="auto"/>
          <w:sz w:val="13"/>
        </w:rPr>
      </w:pPr>
      <w:r>
        <w:rPr>
          <w:color w:val="auto"/>
          <w:sz w:val="13"/>
        </w:rPr>
        <w:t>1</w:t>
      </w:r>
      <w:r w:rsidR="00EA1B3C" w:rsidRPr="00E644E8">
        <w:rPr>
          <w:color w:val="auto"/>
          <w:sz w:val="13"/>
        </w:rPr>
        <w:t>) rachunek PKO Konto Dziecka i posiadania dostępu do usług bankowości elektronicznej do rachunku PKO Konto Dziecka,</w:t>
      </w:r>
    </w:p>
    <w:p w14:paraId="5FF29541" w14:textId="11825DF1" w:rsidR="00EA1B3C" w:rsidRPr="00E644E8" w:rsidRDefault="00940263" w:rsidP="00E644E8">
      <w:pPr>
        <w:spacing w:line="160" w:lineRule="exact"/>
        <w:ind w:left="426" w:hanging="142"/>
        <w:rPr>
          <w:color w:val="auto"/>
          <w:sz w:val="13"/>
        </w:rPr>
      </w:pPr>
      <w:r>
        <w:rPr>
          <w:color w:val="auto"/>
          <w:sz w:val="13"/>
        </w:rPr>
        <w:t>2</w:t>
      </w:r>
      <w:r w:rsidR="00EA1B3C" w:rsidRPr="00E644E8">
        <w:rPr>
          <w:color w:val="auto"/>
          <w:sz w:val="13"/>
        </w:rPr>
        <w:t>) rachunek Karty PKO Junior</w:t>
      </w:r>
      <w:r w:rsidR="004B46A7" w:rsidRPr="00E644E8">
        <w:rPr>
          <w:color w:val="auto"/>
          <w:sz w:val="13"/>
        </w:rPr>
        <w:t xml:space="preserve"> </w:t>
      </w:r>
      <w:r w:rsidR="00EA1B3C" w:rsidRPr="00E644E8">
        <w:rPr>
          <w:color w:val="auto"/>
          <w:sz w:val="13"/>
        </w:rPr>
        <w:t>tego samego Posiadacza,</w:t>
      </w:r>
    </w:p>
    <w:p w14:paraId="5FF29542" w14:textId="1E9F9004" w:rsidR="00EA1B3C" w:rsidRPr="00E644E8" w:rsidRDefault="00940263" w:rsidP="00E644E8">
      <w:pPr>
        <w:spacing w:line="160" w:lineRule="exact"/>
        <w:ind w:left="426" w:hanging="142"/>
        <w:rPr>
          <w:color w:val="auto"/>
          <w:sz w:val="13"/>
        </w:rPr>
      </w:pPr>
      <w:r>
        <w:rPr>
          <w:color w:val="auto"/>
          <w:sz w:val="13"/>
        </w:rPr>
        <w:t>3</w:t>
      </w:r>
      <w:r w:rsidR="00EA1B3C" w:rsidRPr="00E644E8">
        <w:rPr>
          <w:color w:val="auto"/>
          <w:sz w:val="13"/>
        </w:rPr>
        <w:t>) rachunek Pierwsze Konto Oszczędnościowe dziecka z rachunku oszczędnościowo-rozliczeniowego rodzica.</w:t>
      </w:r>
    </w:p>
    <w:p w14:paraId="5FF29543" w14:textId="529921F2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4</w:t>
      </w:r>
      <w:r w:rsidR="00EA1B3C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>Usługa dostępna</w:t>
      </w:r>
      <w:r w:rsidR="000E1201">
        <w:rPr>
          <w:color w:val="auto"/>
          <w:sz w:val="13"/>
        </w:rPr>
        <w:t xml:space="preserve"> </w:t>
      </w:r>
      <w:r w:rsidR="00526A0F" w:rsidRPr="000E1201">
        <w:rPr>
          <w:color w:val="auto"/>
          <w:sz w:val="13"/>
        </w:rPr>
        <w:t>w kanale mobilnym</w:t>
      </w:r>
      <w:r w:rsidR="00EA1B3C" w:rsidRPr="00E644E8">
        <w:rPr>
          <w:color w:val="auto"/>
          <w:sz w:val="13"/>
        </w:rPr>
        <w:t xml:space="preserve"> od dnia podanego w Komunikacie PKO Banku Polskiego SA.</w:t>
      </w:r>
    </w:p>
    <w:p w14:paraId="5FF29544" w14:textId="5CD25223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5</w:t>
      </w:r>
      <w:r w:rsidR="00EA1B3C" w:rsidRPr="00E644E8">
        <w:rPr>
          <w:color w:val="auto"/>
          <w:sz w:val="13"/>
          <w:vertAlign w:val="superscript"/>
        </w:rPr>
        <w:t>)</w:t>
      </w:r>
      <w:r w:rsidR="00EA1B3C" w:rsidRPr="00E644E8">
        <w:rPr>
          <w:color w:val="auto"/>
          <w:sz w:val="13"/>
        </w:rPr>
        <w:t xml:space="preserve"> </w:t>
      </w:r>
      <w:r w:rsidR="000C24CB" w:rsidRPr="00E644E8">
        <w:rPr>
          <w:color w:val="auto"/>
          <w:sz w:val="13"/>
        </w:rPr>
        <w:tab/>
        <w:t>Z</w:t>
      </w:r>
      <w:r w:rsidR="00EA1B3C" w:rsidRPr="00E644E8">
        <w:rPr>
          <w:color w:val="auto"/>
          <w:sz w:val="13"/>
        </w:rPr>
        <w:t xml:space="preserve">lecenie zostanie zrealizowane w ramach najbliższej sesji systemu </w:t>
      </w:r>
      <w:proofErr w:type="spellStart"/>
      <w:r w:rsidR="00EA1B3C" w:rsidRPr="00E644E8">
        <w:rPr>
          <w:color w:val="auto"/>
          <w:sz w:val="13"/>
        </w:rPr>
        <w:t>Elixir</w:t>
      </w:r>
      <w:proofErr w:type="spellEnd"/>
      <w:r w:rsidR="00EA1B3C" w:rsidRPr="00E644E8">
        <w:rPr>
          <w:color w:val="auto"/>
          <w:sz w:val="13"/>
        </w:rPr>
        <w:t>, o ile zostało złożone w oddziale co najmniej 40 minut przed zakończeniem przyjmowania przez KIR zleceń na daną sesję. Godzina graniczna złożenia do realizacji zleceń płatniczych o charakterze pilnym, które mają być zrealizowane w dniu ich złożenia wskazana jest w Komunikacie PKO Banku Polskiego SA.</w:t>
      </w:r>
    </w:p>
    <w:p w14:paraId="5FF29545" w14:textId="60F34DE7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6</w:t>
      </w:r>
      <w:r w:rsidR="000C24CB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 xml:space="preserve">Usługa w administrowaniu </w:t>
      </w:r>
      <w:r w:rsidR="00EA1B3C" w:rsidRPr="000E1201">
        <w:rPr>
          <w:color w:val="auto"/>
          <w:sz w:val="13"/>
        </w:rPr>
        <w:t>od dnia 24 lipca 2015 r.</w:t>
      </w:r>
    </w:p>
    <w:p w14:paraId="5FF29546" w14:textId="4BEA2C4B" w:rsidR="00EA1B3C" w:rsidRPr="00E644E8" w:rsidRDefault="00EF031D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 w:rsidRPr="00E644E8">
        <w:rPr>
          <w:color w:val="auto"/>
          <w:sz w:val="13"/>
          <w:vertAlign w:val="superscript"/>
        </w:rPr>
        <w:t>7</w:t>
      </w:r>
      <w:r w:rsidR="00EA1B3C"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="00EA1B3C" w:rsidRPr="00E644E8">
        <w:rPr>
          <w:color w:val="auto"/>
          <w:sz w:val="13"/>
        </w:rPr>
        <w:t>Opłaty nie pobiera się w przypadku umów PKO Konta za Zero zawieranych w okresie od 22 października 2012 r. do 30 września 2014 r.</w:t>
      </w:r>
    </w:p>
    <w:p w14:paraId="5FF29548" w14:textId="3C36C263" w:rsidR="00EA1B3C" w:rsidRPr="00E644E8" w:rsidRDefault="00967145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>
        <w:rPr>
          <w:color w:val="auto"/>
          <w:sz w:val="13"/>
          <w:vertAlign w:val="superscript"/>
        </w:rPr>
        <w:t>8</w:t>
      </w:r>
      <w:r w:rsidR="00EA1B3C" w:rsidRPr="00E644E8">
        <w:rPr>
          <w:color w:val="auto"/>
          <w:sz w:val="13"/>
          <w:vertAlign w:val="superscript"/>
        </w:rPr>
        <w:t>)</w:t>
      </w:r>
      <w:r w:rsidR="00EA1B3C" w:rsidRPr="00E644E8">
        <w:rPr>
          <w:color w:val="auto"/>
          <w:sz w:val="13"/>
        </w:rPr>
        <w:t xml:space="preserve"> Dotyczy operacji bezgotówkowych dokonanych kartą debetową, rozliczonych w okresie, za który pobierana jest miesięczna opłata za kartę. Okres, za który jest pobierana opłata miesięczna za kartę uzależniony jest od daty wydania karty. Kwota operacji z tytułu zwrotu towaru zakupionego kartą lub anulowania operacji dokonanej kartą zmniejsza sumę wartości i liczbę operacji bezgotówkowych.</w:t>
      </w:r>
    </w:p>
    <w:p w14:paraId="5FF29549" w14:textId="08B8A54C" w:rsidR="00EA1B3C" w:rsidRPr="00E644E8" w:rsidRDefault="00967145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</w:rPr>
      </w:pPr>
      <w:r>
        <w:rPr>
          <w:color w:val="auto"/>
          <w:sz w:val="13"/>
          <w:vertAlign w:val="superscript"/>
        </w:rPr>
        <w:t>9</w:t>
      </w:r>
      <w:r w:rsidR="00EA1B3C" w:rsidRPr="00E644E8">
        <w:rPr>
          <w:color w:val="auto"/>
          <w:sz w:val="13"/>
          <w:vertAlign w:val="superscript"/>
        </w:rPr>
        <w:t>)</w:t>
      </w:r>
      <w:r w:rsidR="00EA1B3C" w:rsidRPr="00E644E8">
        <w:rPr>
          <w:color w:val="auto"/>
          <w:sz w:val="13"/>
        </w:rPr>
        <w:t xml:space="preserve"> Wznowienie albo wydanie karty po unieważnieniu z wybranym wizerunkiem z galerii następuje pod warunkiem, że dany wizerunek nadal jest dostępny w ofercie. W sytuacji wycofania danego wizerunku z galerii karta zostanie wydana ze standardowym wizerunkiem.</w:t>
      </w:r>
    </w:p>
    <w:p w14:paraId="5FF2954C" w14:textId="700A76FF" w:rsidR="0020490C" w:rsidRPr="00682682" w:rsidRDefault="00EA1B3C" w:rsidP="00E644E8">
      <w:pPr>
        <w:tabs>
          <w:tab w:val="left" w:pos="142"/>
        </w:tabs>
        <w:spacing w:line="160" w:lineRule="exact"/>
        <w:ind w:left="142" w:hanging="142"/>
        <w:rPr>
          <w:color w:val="auto"/>
          <w:sz w:val="13"/>
          <w:szCs w:val="13"/>
        </w:rPr>
      </w:pPr>
      <w:r w:rsidRPr="00E644E8">
        <w:rPr>
          <w:color w:val="auto"/>
          <w:sz w:val="13"/>
          <w:vertAlign w:val="superscript"/>
        </w:rPr>
        <w:t>1</w:t>
      </w:r>
      <w:r w:rsidR="00F52B52">
        <w:rPr>
          <w:color w:val="auto"/>
          <w:sz w:val="13"/>
          <w:vertAlign w:val="superscript"/>
        </w:rPr>
        <w:t>0</w:t>
      </w:r>
      <w:r w:rsidRPr="00E644E8">
        <w:rPr>
          <w:color w:val="auto"/>
          <w:sz w:val="13"/>
          <w:vertAlign w:val="superscript"/>
        </w:rPr>
        <w:t>)</w:t>
      </w:r>
      <w:r w:rsidR="000C24CB" w:rsidRPr="00E644E8">
        <w:rPr>
          <w:color w:val="auto"/>
          <w:sz w:val="13"/>
        </w:rPr>
        <w:tab/>
      </w:r>
      <w:r w:rsidRPr="00E644E8">
        <w:rPr>
          <w:color w:val="auto"/>
          <w:sz w:val="13"/>
        </w:rPr>
        <w:t>Opłata pobierana miesięcznie z dołu, uzależniona od liczby autoryzowanych operacji, przy pomocy kodów jednorazowych z karty.</w:t>
      </w:r>
    </w:p>
    <w:sectPr w:rsidR="0020490C" w:rsidRPr="00682682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55EC3" w14:textId="77777777" w:rsidR="005924E7" w:rsidRDefault="005924E7">
      <w:r>
        <w:separator/>
      </w:r>
    </w:p>
  </w:endnote>
  <w:endnote w:type="continuationSeparator" w:id="0">
    <w:p w14:paraId="3684A052" w14:textId="77777777" w:rsidR="005924E7" w:rsidRDefault="005924E7">
      <w:r>
        <w:continuationSeparator/>
      </w:r>
    </w:p>
  </w:endnote>
  <w:endnote w:type="continuationNotice" w:id="1">
    <w:p w14:paraId="43676F71" w14:textId="77777777" w:rsidR="005924E7" w:rsidRDefault="005924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DAD91" w14:textId="77777777" w:rsidR="005924E7" w:rsidRDefault="005924E7">
      <w:r>
        <w:separator/>
      </w:r>
    </w:p>
  </w:footnote>
  <w:footnote w:type="continuationSeparator" w:id="0">
    <w:p w14:paraId="065C0F74" w14:textId="77777777" w:rsidR="005924E7" w:rsidRDefault="005924E7">
      <w:r>
        <w:continuationSeparator/>
      </w:r>
    </w:p>
  </w:footnote>
  <w:footnote w:type="continuationNotice" w:id="1">
    <w:p w14:paraId="1137B655" w14:textId="77777777" w:rsidR="005924E7" w:rsidRDefault="005924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E5636" w14:textId="77777777" w:rsidR="00D643BC" w:rsidRPr="00D643BC" w:rsidRDefault="00D643BC" w:rsidP="009B3655">
    <w:pPr>
      <w:pStyle w:val="Stopka"/>
    </w:pPr>
    <w:r w:rsidRPr="00D643BC">
      <w:t>KATALOG INFORMACYJNY PKO BANKU POLSKIEGO SA</w:t>
    </w:r>
  </w:p>
  <w:p w14:paraId="4A72B02F" w14:textId="77777777" w:rsidR="00D643BC" w:rsidRPr="00D643BC" w:rsidRDefault="00D643BC" w:rsidP="009B3655">
    <w:pPr>
      <w:pStyle w:val="Stopka"/>
    </w:pPr>
    <w:r w:rsidRPr="00D643BC">
      <w:t>TARYFA PROWIZJI I OPŁAT BANKOWYCH ZA USŁUGI OFEROWANE KLIENTOM DETALICZNYM</w:t>
    </w:r>
  </w:p>
  <w:p w14:paraId="5FF29553" w14:textId="2CDDC52E" w:rsidR="00D57FD1" w:rsidRPr="00D643BC" w:rsidRDefault="00D643BC" w:rsidP="009B3655">
    <w:pPr>
      <w:pStyle w:val="Stopka"/>
    </w:pPr>
    <w:r w:rsidRPr="00D643BC">
      <w:t>Wersja obowiązująca od dnia 1 maja 2016 r.</w:t>
    </w:r>
    <w:r w:rsidR="00D57FD1">
      <w:rPr>
        <w:noProof/>
      </w:rPr>
      <w:drawing>
        <wp:anchor distT="0" distB="0" distL="114300" distR="114300" simplePos="0" relativeHeight="251657728" behindDoc="1" locked="0" layoutInCell="1" allowOverlap="1" wp14:anchorId="5FF29555" wp14:editId="5FF2955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54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909"/>
    <w:rsid w:val="00015CB6"/>
    <w:rsid w:val="00017176"/>
    <w:rsid w:val="00020898"/>
    <w:rsid w:val="00020956"/>
    <w:rsid w:val="00021810"/>
    <w:rsid w:val="0002434F"/>
    <w:rsid w:val="00030B87"/>
    <w:rsid w:val="00031AC0"/>
    <w:rsid w:val="000365F3"/>
    <w:rsid w:val="00040458"/>
    <w:rsid w:val="000419F6"/>
    <w:rsid w:val="00051C33"/>
    <w:rsid w:val="00053738"/>
    <w:rsid w:val="00054D5A"/>
    <w:rsid w:val="00061AA6"/>
    <w:rsid w:val="00063979"/>
    <w:rsid w:val="000658FA"/>
    <w:rsid w:val="0007148B"/>
    <w:rsid w:val="00072443"/>
    <w:rsid w:val="000747B0"/>
    <w:rsid w:val="000753B5"/>
    <w:rsid w:val="00083881"/>
    <w:rsid w:val="000846D6"/>
    <w:rsid w:val="00084B4B"/>
    <w:rsid w:val="00085DA2"/>
    <w:rsid w:val="00085EAE"/>
    <w:rsid w:val="0009304C"/>
    <w:rsid w:val="00093AC9"/>
    <w:rsid w:val="0009677B"/>
    <w:rsid w:val="00097BB4"/>
    <w:rsid w:val="000A4F25"/>
    <w:rsid w:val="000A5B4D"/>
    <w:rsid w:val="000B0170"/>
    <w:rsid w:val="000C24CB"/>
    <w:rsid w:val="000D3A3D"/>
    <w:rsid w:val="000E1201"/>
    <w:rsid w:val="000E5F7C"/>
    <w:rsid w:val="000E6F13"/>
    <w:rsid w:val="000F1F8E"/>
    <w:rsid w:val="000F2A54"/>
    <w:rsid w:val="000F5AC0"/>
    <w:rsid w:val="000F7D52"/>
    <w:rsid w:val="001023B1"/>
    <w:rsid w:val="0010721E"/>
    <w:rsid w:val="001155F8"/>
    <w:rsid w:val="00115D30"/>
    <w:rsid w:val="00122CA9"/>
    <w:rsid w:val="001262DC"/>
    <w:rsid w:val="001263E1"/>
    <w:rsid w:val="001320A8"/>
    <w:rsid w:val="00134193"/>
    <w:rsid w:val="00136CD8"/>
    <w:rsid w:val="001400D2"/>
    <w:rsid w:val="001523EA"/>
    <w:rsid w:val="00152B07"/>
    <w:rsid w:val="00154A30"/>
    <w:rsid w:val="00155C07"/>
    <w:rsid w:val="001576CC"/>
    <w:rsid w:val="001600CC"/>
    <w:rsid w:val="00164A1D"/>
    <w:rsid w:val="0016501B"/>
    <w:rsid w:val="0017504D"/>
    <w:rsid w:val="0017698A"/>
    <w:rsid w:val="001775D5"/>
    <w:rsid w:val="00181D71"/>
    <w:rsid w:val="00192EB7"/>
    <w:rsid w:val="0019437C"/>
    <w:rsid w:val="001B6246"/>
    <w:rsid w:val="001C66A1"/>
    <w:rsid w:val="001C69B5"/>
    <w:rsid w:val="001D5FAA"/>
    <w:rsid w:val="001E04CD"/>
    <w:rsid w:val="001E31B0"/>
    <w:rsid w:val="001E560B"/>
    <w:rsid w:val="001F1B10"/>
    <w:rsid w:val="001F59D2"/>
    <w:rsid w:val="001F6865"/>
    <w:rsid w:val="002022F7"/>
    <w:rsid w:val="00202D08"/>
    <w:rsid w:val="0020490C"/>
    <w:rsid w:val="002078E5"/>
    <w:rsid w:val="00213CC0"/>
    <w:rsid w:val="00216280"/>
    <w:rsid w:val="00226647"/>
    <w:rsid w:val="00231126"/>
    <w:rsid w:val="00233853"/>
    <w:rsid w:val="002377F6"/>
    <w:rsid w:val="0027179B"/>
    <w:rsid w:val="00273457"/>
    <w:rsid w:val="00273656"/>
    <w:rsid w:val="002755DF"/>
    <w:rsid w:val="00277959"/>
    <w:rsid w:val="0028380D"/>
    <w:rsid w:val="002851B1"/>
    <w:rsid w:val="002863B3"/>
    <w:rsid w:val="002A1A14"/>
    <w:rsid w:val="002A3791"/>
    <w:rsid w:val="002A4BAC"/>
    <w:rsid w:val="002B7B55"/>
    <w:rsid w:val="002C60C3"/>
    <w:rsid w:val="002D00E6"/>
    <w:rsid w:val="002D67BC"/>
    <w:rsid w:val="002D7B3D"/>
    <w:rsid w:val="002E12DC"/>
    <w:rsid w:val="002E377C"/>
    <w:rsid w:val="002F1175"/>
    <w:rsid w:val="0030307A"/>
    <w:rsid w:val="00304B7A"/>
    <w:rsid w:val="00304FB6"/>
    <w:rsid w:val="00312496"/>
    <w:rsid w:val="00326058"/>
    <w:rsid w:val="00335AA7"/>
    <w:rsid w:val="00335CFE"/>
    <w:rsid w:val="00353AF8"/>
    <w:rsid w:val="00356A1D"/>
    <w:rsid w:val="00360F4F"/>
    <w:rsid w:val="003620BF"/>
    <w:rsid w:val="00362CF6"/>
    <w:rsid w:val="00367478"/>
    <w:rsid w:val="00376917"/>
    <w:rsid w:val="0038092C"/>
    <w:rsid w:val="00382640"/>
    <w:rsid w:val="0039198E"/>
    <w:rsid w:val="00392063"/>
    <w:rsid w:val="003935F1"/>
    <w:rsid w:val="00396F52"/>
    <w:rsid w:val="003A3112"/>
    <w:rsid w:val="003A7197"/>
    <w:rsid w:val="003A7A74"/>
    <w:rsid w:val="003A7BCF"/>
    <w:rsid w:val="003C511F"/>
    <w:rsid w:val="003D20B1"/>
    <w:rsid w:val="003D2599"/>
    <w:rsid w:val="003D2AD8"/>
    <w:rsid w:val="003D7F9F"/>
    <w:rsid w:val="003E52EC"/>
    <w:rsid w:val="003E59CE"/>
    <w:rsid w:val="003F0374"/>
    <w:rsid w:val="003F3BB1"/>
    <w:rsid w:val="003F4D58"/>
    <w:rsid w:val="003F7275"/>
    <w:rsid w:val="0040099F"/>
    <w:rsid w:val="004061D0"/>
    <w:rsid w:val="004157D2"/>
    <w:rsid w:val="004253E0"/>
    <w:rsid w:val="00425DC3"/>
    <w:rsid w:val="00435C12"/>
    <w:rsid w:val="004445B7"/>
    <w:rsid w:val="004445BF"/>
    <w:rsid w:val="004463FD"/>
    <w:rsid w:val="004529D7"/>
    <w:rsid w:val="004557A1"/>
    <w:rsid w:val="00461961"/>
    <w:rsid w:val="00461B8E"/>
    <w:rsid w:val="0046485E"/>
    <w:rsid w:val="004713B1"/>
    <w:rsid w:val="004A3715"/>
    <w:rsid w:val="004A60A2"/>
    <w:rsid w:val="004A7B85"/>
    <w:rsid w:val="004B02D6"/>
    <w:rsid w:val="004B0D32"/>
    <w:rsid w:val="004B19A8"/>
    <w:rsid w:val="004B38D4"/>
    <w:rsid w:val="004B46A7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0B7D"/>
    <w:rsid w:val="004F15BF"/>
    <w:rsid w:val="004F3134"/>
    <w:rsid w:val="004F3B62"/>
    <w:rsid w:val="004F7564"/>
    <w:rsid w:val="005014F3"/>
    <w:rsid w:val="00503C4B"/>
    <w:rsid w:val="0050462F"/>
    <w:rsid w:val="00513B0A"/>
    <w:rsid w:val="005145E3"/>
    <w:rsid w:val="00516AE0"/>
    <w:rsid w:val="0052221A"/>
    <w:rsid w:val="005262B5"/>
    <w:rsid w:val="00526A0F"/>
    <w:rsid w:val="0053182C"/>
    <w:rsid w:val="005344BB"/>
    <w:rsid w:val="00536955"/>
    <w:rsid w:val="00540DF8"/>
    <w:rsid w:val="00545DEA"/>
    <w:rsid w:val="00552F4C"/>
    <w:rsid w:val="00557A5D"/>
    <w:rsid w:val="005606A1"/>
    <w:rsid w:val="00562FCC"/>
    <w:rsid w:val="00567A63"/>
    <w:rsid w:val="005704D0"/>
    <w:rsid w:val="00585B38"/>
    <w:rsid w:val="00587A6D"/>
    <w:rsid w:val="00587CFB"/>
    <w:rsid w:val="005924E7"/>
    <w:rsid w:val="00594AB3"/>
    <w:rsid w:val="0059789F"/>
    <w:rsid w:val="005A4AD8"/>
    <w:rsid w:val="005B0405"/>
    <w:rsid w:val="005B131F"/>
    <w:rsid w:val="005B4D84"/>
    <w:rsid w:val="005C042C"/>
    <w:rsid w:val="005C2A60"/>
    <w:rsid w:val="005E0276"/>
    <w:rsid w:val="005E0EF8"/>
    <w:rsid w:val="005F1AAD"/>
    <w:rsid w:val="005F5619"/>
    <w:rsid w:val="0060180B"/>
    <w:rsid w:val="00606945"/>
    <w:rsid w:val="00610269"/>
    <w:rsid w:val="00610772"/>
    <w:rsid w:val="0061107B"/>
    <w:rsid w:val="006159DC"/>
    <w:rsid w:val="00616048"/>
    <w:rsid w:val="00620DBF"/>
    <w:rsid w:val="00622478"/>
    <w:rsid w:val="006234F9"/>
    <w:rsid w:val="006242C9"/>
    <w:rsid w:val="00624B42"/>
    <w:rsid w:val="00627F63"/>
    <w:rsid w:val="0064296E"/>
    <w:rsid w:val="00644E50"/>
    <w:rsid w:val="00647972"/>
    <w:rsid w:val="00651B78"/>
    <w:rsid w:val="00652794"/>
    <w:rsid w:val="006536C7"/>
    <w:rsid w:val="00654D3C"/>
    <w:rsid w:val="00655B96"/>
    <w:rsid w:val="00656F86"/>
    <w:rsid w:val="00657D52"/>
    <w:rsid w:val="0066036B"/>
    <w:rsid w:val="00660C3B"/>
    <w:rsid w:val="00670922"/>
    <w:rsid w:val="00671289"/>
    <w:rsid w:val="00674EA0"/>
    <w:rsid w:val="00675B40"/>
    <w:rsid w:val="00682682"/>
    <w:rsid w:val="00687A9A"/>
    <w:rsid w:val="006930A9"/>
    <w:rsid w:val="0069478B"/>
    <w:rsid w:val="00697F3E"/>
    <w:rsid w:val="006A233B"/>
    <w:rsid w:val="006A5272"/>
    <w:rsid w:val="006A6C4C"/>
    <w:rsid w:val="006B69C4"/>
    <w:rsid w:val="006B77A1"/>
    <w:rsid w:val="006C20E1"/>
    <w:rsid w:val="006C26AF"/>
    <w:rsid w:val="006C3350"/>
    <w:rsid w:val="006D334E"/>
    <w:rsid w:val="006D775E"/>
    <w:rsid w:val="006E5BF3"/>
    <w:rsid w:val="007024EC"/>
    <w:rsid w:val="00706782"/>
    <w:rsid w:val="007177C0"/>
    <w:rsid w:val="00724564"/>
    <w:rsid w:val="00734541"/>
    <w:rsid w:val="00743BF9"/>
    <w:rsid w:val="00744320"/>
    <w:rsid w:val="00745858"/>
    <w:rsid w:val="00757BDC"/>
    <w:rsid w:val="00761E15"/>
    <w:rsid w:val="00764895"/>
    <w:rsid w:val="00764E7D"/>
    <w:rsid w:val="00766078"/>
    <w:rsid w:val="00771B59"/>
    <w:rsid w:val="00781B1F"/>
    <w:rsid w:val="00793A00"/>
    <w:rsid w:val="007972A8"/>
    <w:rsid w:val="007A2F0B"/>
    <w:rsid w:val="007B0E57"/>
    <w:rsid w:val="007B0E8D"/>
    <w:rsid w:val="007B38B6"/>
    <w:rsid w:val="007B5919"/>
    <w:rsid w:val="007C1C76"/>
    <w:rsid w:val="007C5FB7"/>
    <w:rsid w:val="007C7471"/>
    <w:rsid w:val="007C7CA6"/>
    <w:rsid w:val="007D4A9F"/>
    <w:rsid w:val="007D768F"/>
    <w:rsid w:val="007E57D0"/>
    <w:rsid w:val="007E72E1"/>
    <w:rsid w:val="007F43B2"/>
    <w:rsid w:val="007F4F5A"/>
    <w:rsid w:val="007F745B"/>
    <w:rsid w:val="00800CCA"/>
    <w:rsid w:val="008105A4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2032"/>
    <w:rsid w:val="00853BE1"/>
    <w:rsid w:val="00861138"/>
    <w:rsid w:val="00861B7F"/>
    <w:rsid w:val="00864B63"/>
    <w:rsid w:val="00885B1C"/>
    <w:rsid w:val="00890895"/>
    <w:rsid w:val="00891600"/>
    <w:rsid w:val="00892C6D"/>
    <w:rsid w:val="00896FBD"/>
    <w:rsid w:val="008A3885"/>
    <w:rsid w:val="008B13C9"/>
    <w:rsid w:val="008B15BE"/>
    <w:rsid w:val="008B425A"/>
    <w:rsid w:val="008C5B24"/>
    <w:rsid w:val="008E7610"/>
    <w:rsid w:val="008E7E5F"/>
    <w:rsid w:val="008F349C"/>
    <w:rsid w:val="008F419C"/>
    <w:rsid w:val="008F641E"/>
    <w:rsid w:val="0090405C"/>
    <w:rsid w:val="00910C5B"/>
    <w:rsid w:val="009121F2"/>
    <w:rsid w:val="0091532E"/>
    <w:rsid w:val="009202B0"/>
    <w:rsid w:val="00940263"/>
    <w:rsid w:val="00940627"/>
    <w:rsid w:val="0094154A"/>
    <w:rsid w:val="00943FCE"/>
    <w:rsid w:val="00953E73"/>
    <w:rsid w:val="00954D5E"/>
    <w:rsid w:val="009558A3"/>
    <w:rsid w:val="00955D88"/>
    <w:rsid w:val="00967145"/>
    <w:rsid w:val="00971691"/>
    <w:rsid w:val="009742F6"/>
    <w:rsid w:val="00984E9D"/>
    <w:rsid w:val="00985336"/>
    <w:rsid w:val="00990612"/>
    <w:rsid w:val="00993926"/>
    <w:rsid w:val="0099784F"/>
    <w:rsid w:val="009A0403"/>
    <w:rsid w:val="009A074B"/>
    <w:rsid w:val="009A144A"/>
    <w:rsid w:val="009B192A"/>
    <w:rsid w:val="009B3655"/>
    <w:rsid w:val="009C1D34"/>
    <w:rsid w:val="009C2E89"/>
    <w:rsid w:val="009D0476"/>
    <w:rsid w:val="009D12C1"/>
    <w:rsid w:val="009D3B63"/>
    <w:rsid w:val="009D5B06"/>
    <w:rsid w:val="009D62BA"/>
    <w:rsid w:val="009E0A30"/>
    <w:rsid w:val="009E3C0F"/>
    <w:rsid w:val="009E77AA"/>
    <w:rsid w:val="009E79AC"/>
    <w:rsid w:val="009F5A2D"/>
    <w:rsid w:val="009F7103"/>
    <w:rsid w:val="00A022D8"/>
    <w:rsid w:val="00A11587"/>
    <w:rsid w:val="00A16E34"/>
    <w:rsid w:val="00A20640"/>
    <w:rsid w:val="00A22719"/>
    <w:rsid w:val="00A30181"/>
    <w:rsid w:val="00A307DE"/>
    <w:rsid w:val="00A320A5"/>
    <w:rsid w:val="00A32947"/>
    <w:rsid w:val="00A36B88"/>
    <w:rsid w:val="00A40121"/>
    <w:rsid w:val="00A43B43"/>
    <w:rsid w:val="00A474AF"/>
    <w:rsid w:val="00A5020B"/>
    <w:rsid w:val="00A50D12"/>
    <w:rsid w:val="00A53EB3"/>
    <w:rsid w:val="00A635F6"/>
    <w:rsid w:val="00A80FC9"/>
    <w:rsid w:val="00A826BA"/>
    <w:rsid w:val="00A859DF"/>
    <w:rsid w:val="00A85E9F"/>
    <w:rsid w:val="00A86FA5"/>
    <w:rsid w:val="00A876D2"/>
    <w:rsid w:val="00A87920"/>
    <w:rsid w:val="00A920BD"/>
    <w:rsid w:val="00A9215E"/>
    <w:rsid w:val="00A96285"/>
    <w:rsid w:val="00A96D0F"/>
    <w:rsid w:val="00A97127"/>
    <w:rsid w:val="00AA362E"/>
    <w:rsid w:val="00AA3BFE"/>
    <w:rsid w:val="00AB0226"/>
    <w:rsid w:val="00AB5643"/>
    <w:rsid w:val="00AC133E"/>
    <w:rsid w:val="00AC4816"/>
    <w:rsid w:val="00AD5686"/>
    <w:rsid w:val="00AD6FF4"/>
    <w:rsid w:val="00AE2378"/>
    <w:rsid w:val="00AE5342"/>
    <w:rsid w:val="00AF4F0E"/>
    <w:rsid w:val="00B0045B"/>
    <w:rsid w:val="00B00EEC"/>
    <w:rsid w:val="00B02EF7"/>
    <w:rsid w:val="00B03DCC"/>
    <w:rsid w:val="00B05857"/>
    <w:rsid w:val="00B07B25"/>
    <w:rsid w:val="00B12935"/>
    <w:rsid w:val="00B14E56"/>
    <w:rsid w:val="00B14F9D"/>
    <w:rsid w:val="00B15963"/>
    <w:rsid w:val="00B23ECD"/>
    <w:rsid w:val="00B32919"/>
    <w:rsid w:val="00B4161A"/>
    <w:rsid w:val="00B43797"/>
    <w:rsid w:val="00B46CAD"/>
    <w:rsid w:val="00B5120C"/>
    <w:rsid w:val="00B52DA8"/>
    <w:rsid w:val="00B53A12"/>
    <w:rsid w:val="00B54AA9"/>
    <w:rsid w:val="00B62853"/>
    <w:rsid w:val="00B66193"/>
    <w:rsid w:val="00B7248A"/>
    <w:rsid w:val="00B85A6B"/>
    <w:rsid w:val="00B90E4B"/>
    <w:rsid w:val="00B92FB2"/>
    <w:rsid w:val="00B93423"/>
    <w:rsid w:val="00BA7D34"/>
    <w:rsid w:val="00BB16F1"/>
    <w:rsid w:val="00BC2B5A"/>
    <w:rsid w:val="00BC3B1E"/>
    <w:rsid w:val="00BD04FC"/>
    <w:rsid w:val="00BD353F"/>
    <w:rsid w:val="00BD6033"/>
    <w:rsid w:val="00BE32FE"/>
    <w:rsid w:val="00BE421F"/>
    <w:rsid w:val="00BE49B0"/>
    <w:rsid w:val="00BE6C0B"/>
    <w:rsid w:val="00BF3C4E"/>
    <w:rsid w:val="00BF3C93"/>
    <w:rsid w:val="00BF6B38"/>
    <w:rsid w:val="00BF6E4A"/>
    <w:rsid w:val="00C01AE4"/>
    <w:rsid w:val="00C070C5"/>
    <w:rsid w:val="00C1157A"/>
    <w:rsid w:val="00C11739"/>
    <w:rsid w:val="00C17B4D"/>
    <w:rsid w:val="00C17D62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67409"/>
    <w:rsid w:val="00C80E15"/>
    <w:rsid w:val="00C81875"/>
    <w:rsid w:val="00C8473E"/>
    <w:rsid w:val="00C90997"/>
    <w:rsid w:val="00C9195B"/>
    <w:rsid w:val="00C924F3"/>
    <w:rsid w:val="00CA090B"/>
    <w:rsid w:val="00CA14AB"/>
    <w:rsid w:val="00CA2394"/>
    <w:rsid w:val="00CA6279"/>
    <w:rsid w:val="00CC1BF2"/>
    <w:rsid w:val="00CC29F0"/>
    <w:rsid w:val="00CC2DB3"/>
    <w:rsid w:val="00CC323C"/>
    <w:rsid w:val="00CC3451"/>
    <w:rsid w:val="00CC4234"/>
    <w:rsid w:val="00CC430A"/>
    <w:rsid w:val="00CD0EA3"/>
    <w:rsid w:val="00CD6DE2"/>
    <w:rsid w:val="00CD715C"/>
    <w:rsid w:val="00CE04D1"/>
    <w:rsid w:val="00CE1223"/>
    <w:rsid w:val="00CE1DC3"/>
    <w:rsid w:val="00CE30AD"/>
    <w:rsid w:val="00CE4494"/>
    <w:rsid w:val="00CE65D4"/>
    <w:rsid w:val="00CE677F"/>
    <w:rsid w:val="00CF0E49"/>
    <w:rsid w:val="00CF17CD"/>
    <w:rsid w:val="00CF2DD6"/>
    <w:rsid w:val="00CF4585"/>
    <w:rsid w:val="00CF4BEB"/>
    <w:rsid w:val="00CF6198"/>
    <w:rsid w:val="00CF77E6"/>
    <w:rsid w:val="00D00504"/>
    <w:rsid w:val="00D11D54"/>
    <w:rsid w:val="00D126C5"/>
    <w:rsid w:val="00D15006"/>
    <w:rsid w:val="00D224A0"/>
    <w:rsid w:val="00D2368C"/>
    <w:rsid w:val="00D24648"/>
    <w:rsid w:val="00D24DF4"/>
    <w:rsid w:val="00D3379B"/>
    <w:rsid w:val="00D350F7"/>
    <w:rsid w:val="00D35822"/>
    <w:rsid w:val="00D37ADB"/>
    <w:rsid w:val="00D43480"/>
    <w:rsid w:val="00D52208"/>
    <w:rsid w:val="00D57FD1"/>
    <w:rsid w:val="00D63E4E"/>
    <w:rsid w:val="00D643BC"/>
    <w:rsid w:val="00D72F79"/>
    <w:rsid w:val="00D80C64"/>
    <w:rsid w:val="00D82ACB"/>
    <w:rsid w:val="00D83868"/>
    <w:rsid w:val="00D844DE"/>
    <w:rsid w:val="00D90E5A"/>
    <w:rsid w:val="00D93E6D"/>
    <w:rsid w:val="00D96CD9"/>
    <w:rsid w:val="00D9762B"/>
    <w:rsid w:val="00DA22D5"/>
    <w:rsid w:val="00DA4E36"/>
    <w:rsid w:val="00DA5A1A"/>
    <w:rsid w:val="00DA69B4"/>
    <w:rsid w:val="00DB0602"/>
    <w:rsid w:val="00DB2BAF"/>
    <w:rsid w:val="00DC32FD"/>
    <w:rsid w:val="00DD17F5"/>
    <w:rsid w:val="00DD27D1"/>
    <w:rsid w:val="00DD297D"/>
    <w:rsid w:val="00DE6697"/>
    <w:rsid w:val="00DF6F1D"/>
    <w:rsid w:val="00E01A29"/>
    <w:rsid w:val="00E12AC5"/>
    <w:rsid w:val="00E2234C"/>
    <w:rsid w:val="00E419CD"/>
    <w:rsid w:val="00E45624"/>
    <w:rsid w:val="00E47A98"/>
    <w:rsid w:val="00E644E8"/>
    <w:rsid w:val="00E7331E"/>
    <w:rsid w:val="00E734FC"/>
    <w:rsid w:val="00E7415A"/>
    <w:rsid w:val="00E76892"/>
    <w:rsid w:val="00E77116"/>
    <w:rsid w:val="00E808CF"/>
    <w:rsid w:val="00E83859"/>
    <w:rsid w:val="00E9310B"/>
    <w:rsid w:val="00EA1B3C"/>
    <w:rsid w:val="00EB02C2"/>
    <w:rsid w:val="00EB08CE"/>
    <w:rsid w:val="00EB5B5B"/>
    <w:rsid w:val="00EC3351"/>
    <w:rsid w:val="00EC7465"/>
    <w:rsid w:val="00EC7CDA"/>
    <w:rsid w:val="00ED1188"/>
    <w:rsid w:val="00ED53D5"/>
    <w:rsid w:val="00EE0304"/>
    <w:rsid w:val="00EE5C0C"/>
    <w:rsid w:val="00EF031D"/>
    <w:rsid w:val="00EF5980"/>
    <w:rsid w:val="00EF6F44"/>
    <w:rsid w:val="00F0138D"/>
    <w:rsid w:val="00F015F5"/>
    <w:rsid w:val="00F02A00"/>
    <w:rsid w:val="00F030EE"/>
    <w:rsid w:val="00F05049"/>
    <w:rsid w:val="00F12CC7"/>
    <w:rsid w:val="00F16C67"/>
    <w:rsid w:val="00F1730A"/>
    <w:rsid w:val="00F20F97"/>
    <w:rsid w:val="00F3007C"/>
    <w:rsid w:val="00F41938"/>
    <w:rsid w:val="00F52B52"/>
    <w:rsid w:val="00F5310D"/>
    <w:rsid w:val="00F600CE"/>
    <w:rsid w:val="00F6399A"/>
    <w:rsid w:val="00F7649C"/>
    <w:rsid w:val="00F816B8"/>
    <w:rsid w:val="00F84D25"/>
    <w:rsid w:val="00F84F1A"/>
    <w:rsid w:val="00F910C9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D2E66"/>
    <w:rsid w:val="00FD5C4C"/>
    <w:rsid w:val="00FE01EF"/>
    <w:rsid w:val="00FE472C"/>
    <w:rsid w:val="00FE6483"/>
    <w:rsid w:val="00FF102D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29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41EE1-FA56-4FEE-82D8-8B49892B44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C6C04-24BF-411D-88E8-303A330F0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42413F-5633-423B-97D3-C2A5798FED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386</TotalTime>
  <Pages>5</Pages>
  <Words>1908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120</cp:revision>
  <cp:lastPrinted>2016-07-06T09:03:00Z</cp:lastPrinted>
  <dcterms:created xsi:type="dcterms:W3CDTF">2015-09-10T15:06:00Z</dcterms:created>
  <dcterms:modified xsi:type="dcterms:W3CDTF">2016-07-06T09:15:00Z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