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tblpY="1"/>
        <w:tblOverlap w:val="never"/>
        <w:tblW w:w="6124" w:type="dxa"/>
        <w:tblBorders>
          <w:bottom w:val="single" w:sz="1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24"/>
      </w:tblGrid>
      <w:tr w:rsidR="00567A63" w:rsidRPr="00ED1188" w14:paraId="46C45C05" w14:textId="77777777" w:rsidTr="00CF77E6">
        <w:trPr>
          <w:trHeight w:val="1418"/>
        </w:trPr>
        <w:tc>
          <w:tcPr>
            <w:tcW w:w="6124" w:type="dxa"/>
            <w:shd w:val="clear" w:color="auto" w:fill="auto"/>
            <w:vAlign w:val="bottom"/>
          </w:tcPr>
          <w:p w14:paraId="46C45C04" w14:textId="3FBF6D48" w:rsidR="00567A63" w:rsidRPr="00ED1188" w:rsidRDefault="00910C5B" w:rsidP="00CF77E6">
            <w:pPr>
              <w:pStyle w:val="PKOnaglowekdokumentu"/>
            </w:pPr>
            <w:bookmarkStart w:id="0" w:name="_GoBack"/>
            <w:bookmarkEnd w:id="0"/>
            <w:r w:rsidRPr="00ED1188">
              <w:t>CZĘŚĆ I. RACHUNKI BANKOWE</w:t>
            </w:r>
            <w:r w:rsidR="008277BC">
              <w:t xml:space="preserve"> </w:t>
            </w:r>
          </w:p>
        </w:tc>
      </w:tr>
    </w:tbl>
    <w:p w14:paraId="46C45C06" w14:textId="77777777" w:rsidR="002D7B3D" w:rsidRPr="005C451E" w:rsidRDefault="00A474AF" w:rsidP="00D90E5A">
      <w:pPr>
        <w:rPr>
          <w:szCs w:val="16"/>
        </w:rPr>
      </w:pPr>
      <w:r w:rsidRPr="00CC1BF2">
        <w:br w:type="textWrapping" w:clear="all"/>
      </w:r>
    </w:p>
    <w:p w14:paraId="46C45C07" w14:textId="77777777" w:rsidR="002D7B3D" w:rsidRDefault="002D7B3D" w:rsidP="00B56B94"/>
    <w:p w14:paraId="46C45C08" w14:textId="6C14DD84" w:rsidR="00C9195B" w:rsidRPr="00ED1188" w:rsidRDefault="00C9195B" w:rsidP="00B56B94">
      <w:pPr>
        <w:spacing w:after="60"/>
      </w:pPr>
      <w:r w:rsidRPr="001F46EF">
        <w:rPr>
          <w:rFonts w:cs="Arial"/>
          <w:b/>
          <w:bCs/>
          <w:szCs w:val="16"/>
        </w:rPr>
        <w:t xml:space="preserve">DZIAŁ VII. RACHUNKI BANKOWE WYCOFANE Z OFERTY ORAZ KARTY DEBETOWE W FORMIE TRADYCYJNEJ </w:t>
      </w:r>
      <w:r w:rsidRPr="00B90E4B">
        <w:rPr>
          <w:rFonts w:cs="Arial"/>
          <w:b/>
          <w:bCs/>
          <w:szCs w:val="16"/>
        </w:rPr>
        <w:t xml:space="preserve">- TABELA NR </w:t>
      </w:r>
      <w:r w:rsidR="009B2402">
        <w:rPr>
          <w:rFonts w:cs="Arial"/>
          <w:b/>
          <w:bCs/>
          <w:szCs w:val="16"/>
        </w:rPr>
        <w:t>2</w:t>
      </w:r>
    </w:p>
    <w:tbl>
      <w:tblPr>
        <w:tblW w:w="5000" w:type="pct"/>
        <w:tblInd w:w="70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65"/>
        <w:gridCol w:w="368"/>
        <w:gridCol w:w="364"/>
        <w:gridCol w:w="312"/>
        <w:gridCol w:w="6022"/>
        <w:gridCol w:w="1541"/>
        <w:gridCol w:w="1542"/>
        <w:gridCol w:w="1541"/>
        <w:gridCol w:w="1541"/>
        <w:gridCol w:w="1542"/>
      </w:tblGrid>
      <w:tr w:rsidR="00631E60" w:rsidRPr="00086FF5" w14:paraId="46C45C1C" w14:textId="77777777" w:rsidTr="00614EFB">
        <w:trPr>
          <w:trHeight w:val="513"/>
        </w:trPr>
        <w:tc>
          <w:tcPr>
            <w:tcW w:w="36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C45C09" w14:textId="77777777" w:rsidR="00631E60" w:rsidRPr="00086FF5" w:rsidRDefault="00631E60" w:rsidP="00B56B94">
            <w:pPr>
              <w:rPr>
                <w:rFonts w:cs="Arial"/>
                <w:b/>
                <w:bCs/>
                <w:color w:val="auto"/>
                <w:szCs w:val="16"/>
              </w:rPr>
            </w:pPr>
            <w:r w:rsidRPr="00086FF5">
              <w:rPr>
                <w:rFonts w:cs="Arial"/>
                <w:b/>
                <w:bCs/>
                <w:color w:val="auto"/>
                <w:szCs w:val="16"/>
              </w:rPr>
              <w:t> </w:t>
            </w:r>
          </w:p>
        </w:tc>
        <w:tc>
          <w:tcPr>
            <w:tcW w:w="7066" w:type="dxa"/>
            <w:gridSpan w:val="4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C45C0B" w14:textId="3A4263E5" w:rsidR="00631E60" w:rsidRPr="00086FF5" w:rsidRDefault="00633018" w:rsidP="00B56B94">
            <w:pPr>
              <w:rPr>
                <w:rFonts w:cs="Arial"/>
                <w:b/>
                <w:color w:val="auto"/>
                <w:szCs w:val="16"/>
              </w:rPr>
            </w:pPr>
            <w:r>
              <w:rPr>
                <w:rFonts w:cs="Arial"/>
                <w:b/>
                <w:szCs w:val="16"/>
              </w:rPr>
              <w:t xml:space="preserve">Tytuł </w:t>
            </w:r>
            <w:r w:rsidRPr="009E3115">
              <w:rPr>
                <w:rFonts w:cs="Arial"/>
                <w:b/>
                <w:szCs w:val="16"/>
              </w:rPr>
              <w:t>prowizji/opłaty</w:t>
            </w:r>
          </w:p>
        </w:tc>
        <w:tc>
          <w:tcPr>
            <w:tcW w:w="154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C45C0C" w14:textId="77777777" w:rsidR="00631E60" w:rsidRPr="00B56B94" w:rsidRDefault="00631E60" w:rsidP="00B56B94">
            <w:pPr>
              <w:rPr>
                <w:b/>
                <w:color w:val="auto"/>
              </w:rPr>
            </w:pPr>
            <w:r w:rsidRPr="00B56B94">
              <w:rPr>
                <w:b/>
                <w:color w:val="auto"/>
              </w:rPr>
              <w:t>SUPERKONTO Graffiti</w:t>
            </w:r>
          </w:p>
        </w:tc>
        <w:tc>
          <w:tcPr>
            <w:tcW w:w="154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C45C0D" w14:textId="77777777" w:rsidR="00631E60" w:rsidRPr="00B56B94" w:rsidRDefault="00631E60" w:rsidP="00B56B94">
            <w:pPr>
              <w:rPr>
                <w:b/>
                <w:color w:val="auto"/>
              </w:rPr>
            </w:pPr>
            <w:r w:rsidRPr="00B56B94">
              <w:rPr>
                <w:b/>
                <w:color w:val="auto"/>
              </w:rPr>
              <w:t>SUPERKONTO STUDENT</w:t>
            </w:r>
          </w:p>
        </w:tc>
        <w:tc>
          <w:tcPr>
            <w:tcW w:w="154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C45C11" w14:textId="4BF25BD6" w:rsidR="00631E60" w:rsidRPr="00B56B94" w:rsidRDefault="00631E60" w:rsidP="00B56B94">
            <w:pPr>
              <w:ind w:right="15"/>
              <w:rPr>
                <w:color w:val="auto"/>
              </w:rPr>
            </w:pPr>
            <w:r w:rsidRPr="00B56B94">
              <w:rPr>
                <w:b/>
                <w:color w:val="auto"/>
              </w:rPr>
              <w:t xml:space="preserve">SUPERKONTO </w:t>
            </w:r>
            <w:r w:rsidRPr="00B56B94">
              <w:rPr>
                <w:color w:val="auto"/>
              </w:rPr>
              <w:t>(umowy</w:t>
            </w:r>
            <w:r w:rsidR="008F0113" w:rsidRPr="00B56B94">
              <w:rPr>
                <w:color w:val="auto"/>
              </w:rPr>
              <w:t xml:space="preserve"> </w:t>
            </w:r>
            <w:r w:rsidRPr="00B56B94">
              <w:rPr>
                <w:color w:val="auto"/>
              </w:rPr>
              <w:t xml:space="preserve">zawarte do </w:t>
            </w:r>
            <w:r w:rsidR="00401018" w:rsidRPr="00B56B94">
              <w:rPr>
                <w:color w:val="auto"/>
              </w:rPr>
              <w:br/>
            </w:r>
            <w:r w:rsidRPr="00B56B94">
              <w:rPr>
                <w:color w:val="auto"/>
              </w:rPr>
              <w:t>13 marca</w:t>
            </w:r>
            <w:r w:rsidR="008F0113" w:rsidRPr="00B56B94">
              <w:rPr>
                <w:color w:val="auto"/>
              </w:rPr>
              <w:t xml:space="preserve"> </w:t>
            </w:r>
            <w:r w:rsidRPr="00B56B94">
              <w:rPr>
                <w:color w:val="auto"/>
              </w:rPr>
              <w:t>2011 r.)</w:t>
            </w:r>
          </w:p>
        </w:tc>
        <w:tc>
          <w:tcPr>
            <w:tcW w:w="154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6C45C12" w14:textId="2BF7316B" w:rsidR="00631E60" w:rsidRPr="00B56B94" w:rsidRDefault="00631E60" w:rsidP="00B306D6">
            <w:pPr>
              <w:rPr>
                <w:b/>
                <w:color w:val="auto"/>
              </w:rPr>
            </w:pPr>
            <w:r w:rsidRPr="001F45C6">
              <w:rPr>
                <w:rFonts w:cs="Arial"/>
                <w:b/>
                <w:bCs/>
                <w:szCs w:val="16"/>
              </w:rPr>
              <w:t xml:space="preserve">SUPERKONTO </w:t>
            </w:r>
            <w:r w:rsidRPr="001F45C6">
              <w:rPr>
                <w:rFonts w:cs="Arial"/>
                <w:b/>
                <w:bCs/>
                <w:szCs w:val="16"/>
              </w:rPr>
              <w:br/>
            </w:r>
            <w:r w:rsidR="00401018">
              <w:rPr>
                <w:rFonts w:cs="Arial"/>
                <w:szCs w:val="16"/>
              </w:rPr>
              <w:t xml:space="preserve">(umowy zawarte </w:t>
            </w:r>
            <w:r w:rsidRPr="001F45C6">
              <w:rPr>
                <w:rFonts w:cs="Arial"/>
                <w:szCs w:val="16"/>
              </w:rPr>
              <w:t xml:space="preserve">od </w:t>
            </w:r>
            <w:r w:rsidR="00401018">
              <w:rPr>
                <w:rFonts w:cs="Arial"/>
                <w:szCs w:val="16"/>
              </w:rPr>
              <w:br/>
            </w:r>
            <w:r w:rsidRPr="001F45C6">
              <w:rPr>
                <w:rFonts w:cs="Arial"/>
                <w:szCs w:val="16"/>
              </w:rPr>
              <w:t>14 marca 2011</w:t>
            </w:r>
            <w:r w:rsidR="00314E50">
              <w:rPr>
                <w:rFonts w:cs="Arial"/>
                <w:szCs w:val="16"/>
              </w:rPr>
              <w:t xml:space="preserve"> </w:t>
            </w:r>
            <w:r w:rsidRPr="001F45C6">
              <w:rPr>
                <w:rFonts w:cs="Arial"/>
                <w:szCs w:val="16"/>
              </w:rPr>
              <w:t>r.</w:t>
            </w:r>
            <w:r w:rsidRPr="00AB5634">
              <w:rPr>
                <w:rFonts w:cs="Arial"/>
                <w:szCs w:val="16"/>
              </w:rPr>
              <w:t>)</w:t>
            </w:r>
          </w:p>
        </w:tc>
        <w:tc>
          <w:tcPr>
            <w:tcW w:w="154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C45C13" w14:textId="13865610" w:rsidR="00631E60" w:rsidRPr="00B56B94" w:rsidRDefault="00631E60" w:rsidP="00B56B94">
            <w:pPr>
              <w:rPr>
                <w:b/>
                <w:color w:val="auto"/>
              </w:rPr>
            </w:pPr>
            <w:r w:rsidRPr="001F45C6">
              <w:rPr>
                <w:rFonts w:cs="Arial"/>
                <w:b/>
                <w:bCs/>
                <w:szCs w:val="16"/>
              </w:rPr>
              <w:t xml:space="preserve">PKO Konto </w:t>
            </w:r>
            <w:r w:rsidRPr="001F45C6">
              <w:rPr>
                <w:rFonts w:cs="Arial"/>
                <w:b/>
                <w:bCs/>
                <w:szCs w:val="16"/>
              </w:rPr>
              <w:br/>
              <w:t>Pogodne</w:t>
            </w:r>
          </w:p>
        </w:tc>
      </w:tr>
      <w:tr w:rsidR="00631E60" w:rsidRPr="00086FF5" w14:paraId="46C45C26" w14:textId="77777777" w:rsidTr="00614EFB">
        <w:trPr>
          <w:trHeight w:val="17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46C45C1D" w14:textId="77777777" w:rsidR="00631E60" w:rsidRPr="00086FF5" w:rsidRDefault="00631E60" w:rsidP="00FD5C4C">
            <w:pPr>
              <w:jc w:val="center"/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1</w:t>
            </w:r>
          </w:p>
        </w:tc>
        <w:tc>
          <w:tcPr>
            <w:tcW w:w="70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5C1E" w14:textId="77777777" w:rsidR="00631E60" w:rsidRPr="00086FF5" w:rsidRDefault="00631E60" w:rsidP="00FD5C4C">
            <w:pPr>
              <w:jc w:val="center"/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2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45C1F" w14:textId="77777777" w:rsidR="00631E60" w:rsidRPr="00086FF5" w:rsidRDefault="00631E60" w:rsidP="00FD5C4C">
            <w:pPr>
              <w:jc w:val="center"/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3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45C20" w14:textId="77777777" w:rsidR="00631E60" w:rsidRPr="00086FF5" w:rsidRDefault="00631E60" w:rsidP="00FD5C4C">
            <w:pPr>
              <w:jc w:val="center"/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4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45C21" w14:textId="77777777" w:rsidR="00631E60" w:rsidRPr="00086FF5" w:rsidRDefault="00631E60" w:rsidP="00FD5C4C">
            <w:pPr>
              <w:jc w:val="center"/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5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C45C22" w14:textId="77777777" w:rsidR="00631E60" w:rsidRPr="00086FF5" w:rsidRDefault="00631E60" w:rsidP="00FD5C4C">
            <w:pPr>
              <w:jc w:val="center"/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6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45C23" w14:textId="77777777" w:rsidR="00631E60" w:rsidRPr="00086FF5" w:rsidRDefault="00631E60" w:rsidP="00FD5C4C">
            <w:pPr>
              <w:jc w:val="center"/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7</w:t>
            </w:r>
          </w:p>
        </w:tc>
      </w:tr>
      <w:tr w:rsidR="00631E60" w:rsidRPr="00086FF5" w14:paraId="46C45C30" w14:textId="77777777" w:rsidTr="00614EFB">
        <w:trPr>
          <w:trHeight w:val="28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5C27" w14:textId="3DCA95B3" w:rsidR="00631E60" w:rsidRPr="00086FF5" w:rsidRDefault="00D62479" w:rsidP="00FD5C4C">
            <w:pPr>
              <w:jc w:val="center"/>
              <w:rPr>
                <w:rFonts w:cs="Arial"/>
                <w:b/>
                <w:bCs/>
                <w:color w:val="auto"/>
                <w:szCs w:val="16"/>
              </w:rPr>
            </w:pPr>
            <w:r>
              <w:rPr>
                <w:rFonts w:cs="Arial"/>
                <w:b/>
                <w:bCs/>
                <w:color w:val="auto"/>
                <w:szCs w:val="16"/>
              </w:rPr>
              <w:t xml:space="preserve"> </w:t>
            </w:r>
          </w:p>
        </w:tc>
        <w:tc>
          <w:tcPr>
            <w:tcW w:w="70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5C28" w14:textId="77777777" w:rsidR="00631E60" w:rsidRPr="00086FF5" w:rsidRDefault="00631E60" w:rsidP="00FD5C4C">
            <w:pPr>
              <w:rPr>
                <w:rFonts w:cs="Arial"/>
                <w:b/>
                <w:bCs/>
                <w:color w:val="auto"/>
                <w:szCs w:val="16"/>
              </w:rPr>
            </w:pPr>
            <w:r w:rsidRPr="00086FF5">
              <w:rPr>
                <w:rFonts w:cs="Arial"/>
                <w:b/>
                <w:bCs/>
                <w:color w:val="auto"/>
                <w:szCs w:val="16"/>
              </w:rPr>
              <w:t> 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45C29" w14:textId="77777777" w:rsidR="00631E60" w:rsidRPr="00B56B94" w:rsidRDefault="00631E60" w:rsidP="00FD5C4C">
            <w:pPr>
              <w:jc w:val="center"/>
              <w:rPr>
                <w:color w:val="auto"/>
              </w:rPr>
            </w:pPr>
            <w:r w:rsidRPr="00B56B94">
              <w:rPr>
                <w:color w:val="auto"/>
              </w:rPr>
              <w:t>w złotych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45C2A" w14:textId="77777777" w:rsidR="00631E60" w:rsidRPr="00B56B94" w:rsidRDefault="00631E60" w:rsidP="00FD5C4C">
            <w:pPr>
              <w:jc w:val="center"/>
              <w:rPr>
                <w:color w:val="auto"/>
              </w:rPr>
            </w:pPr>
            <w:r w:rsidRPr="00B56B94">
              <w:rPr>
                <w:color w:val="auto"/>
              </w:rPr>
              <w:t>w złotych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45C2B" w14:textId="77777777" w:rsidR="00631E60" w:rsidRPr="00B56B94" w:rsidRDefault="00631E60" w:rsidP="00FD5C4C">
            <w:pPr>
              <w:jc w:val="center"/>
              <w:rPr>
                <w:color w:val="auto"/>
              </w:rPr>
            </w:pPr>
            <w:r w:rsidRPr="00B56B94">
              <w:rPr>
                <w:color w:val="auto"/>
              </w:rPr>
              <w:t>w złotych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C45C2C" w14:textId="77777777" w:rsidR="00631E60" w:rsidRPr="00B56B94" w:rsidRDefault="00631E60" w:rsidP="00971691">
            <w:pPr>
              <w:jc w:val="center"/>
              <w:rPr>
                <w:color w:val="auto"/>
              </w:rPr>
            </w:pPr>
            <w:r w:rsidRPr="00B56B94">
              <w:rPr>
                <w:color w:val="auto"/>
              </w:rPr>
              <w:t>w złotych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45C2D" w14:textId="77777777" w:rsidR="00631E60" w:rsidRPr="00B56B94" w:rsidRDefault="00631E60" w:rsidP="00971691">
            <w:pPr>
              <w:jc w:val="center"/>
              <w:rPr>
                <w:color w:val="auto"/>
              </w:rPr>
            </w:pPr>
            <w:r w:rsidRPr="00B56B94">
              <w:rPr>
                <w:color w:val="auto"/>
              </w:rPr>
              <w:t>w złotych</w:t>
            </w:r>
          </w:p>
        </w:tc>
      </w:tr>
      <w:tr w:rsidR="00513B0A" w:rsidRPr="00086FF5" w14:paraId="46C45C33" w14:textId="77777777" w:rsidTr="00614EFB">
        <w:trPr>
          <w:trHeight w:val="28"/>
        </w:trPr>
        <w:tc>
          <w:tcPr>
            <w:tcW w:w="3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C45C31" w14:textId="77777777" w:rsidR="00513B0A" w:rsidRPr="00086FF5" w:rsidRDefault="00513B0A" w:rsidP="00FD5C4C">
            <w:pPr>
              <w:rPr>
                <w:rFonts w:cs="Arial"/>
                <w:b/>
                <w:bCs/>
                <w:color w:val="auto"/>
                <w:szCs w:val="16"/>
              </w:rPr>
            </w:pPr>
            <w:r w:rsidRPr="00086FF5">
              <w:rPr>
                <w:rFonts w:cs="Arial"/>
                <w:b/>
                <w:bCs/>
                <w:color w:val="auto"/>
                <w:szCs w:val="16"/>
              </w:rPr>
              <w:t>I.</w:t>
            </w:r>
          </w:p>
        </w:tc>
        <w:tc>
          <w:tcPr>
            <w:tcW w:w="14773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C45C32" w14:textId="77777777" w:rsidR="00513B0A" w:rsidRPr="00086FF5" w:rsidRDefault="00513B0A" w:rsidP="00FD5C4C">
            <w:pPr>
              <w:rPr>
                <w:rFonts w:cs="Arial"/>
                <w:b/>
                <w:bCs/>
                <w:color w:val="auto"/>
                <w:szCs w:val="16"/>
              </w:rPr>
            </w:pPr>
            <w:r w:rsidRPr="00A826BA">
              <w:rPr>
                <w:rFonts w:cs="Arial"/>
                <w:b/>
                <w:bCs/>
                <w:color w:val="auto"/>
                <w:szCs w:val="16"/>
              </w:rPr>
              <w:t>RACHUNKI OSZCZĘDNOŚCIOWO-ROZLICZENIOWE</w:t>
            </w:r>
          </w:p>
        </w:tc>
      </w:tr>
      <w:tr w:rsidR="008F0113" w:rsidRPr="00086FF5" w14:paraId="46C45C4A" w14:textId="77777777" w:rsidTr="00614EFB">
        <w:trPr>
          <w:trHeight w:val="1645"/>
        </w:trPr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C45C34" w14:textId="77777777" w:rsidR="008F0113" w:rsidRPr="00086FF5" w:rsidRDefault="008F0113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5C35" w14:textId="202C99BD" w:rsidR="008F0113" w:rsidRPr="00086FF5" w:rsidRDefault="008F0113" w:rsidP="00FD5C4C">
            <w:pPr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1.</w:t>
            </w:r>
          </w:p>
        </w:tc>
        <w:tc>
          <w:tcPr>
            <w:tcW w:w="669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6C45C36" w14:textId="77777777" w:rsidR="008F0113" w:rsidRPr="00086FF5" w:rsidRDefault="008F0113" w:rsidP="00FD5C4C">
            <w:pPr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Prowadzenie rachunku</w:t>
            </w:r>
            <w:r>
              <w:rPr>
                <w:rFonts w:cs="Arial"/>
                <w:color w:val="auto"/>
                <w:szCs w:val="16"/>
              </w:rPr>
              <w:t xml:space="preserve"> </w:t>
            </w:r>
            <w:r w:rsidRPr="00086FF5">
              <w:rPr>
                <w:rFonts w:cs="Arial"/>
                <w:color w:val="auto"/>
                <w:szCs w:val="16"/>
              </w:rPr>
              <w:t>-</w:t>
            </w:r>
            <w:r>
              <w:rPr>
                <w:rFonts w:cs="Arial"/>
                <w:color w:val="auto"/>
                <w:szCs w:val="16"/>
              </w:rPr>
              <w:t xml:space="preserve"> </w:t>
            </w:r>
            <w:r w:rsidRPr="00086FF5">
              <w:rPr>
                <w:rFonts w:cs="Arial"/>
                <w:color w:val="auto"/>
                <w:szCs w:val="16"/>
              </w:rPr>
              <w:t>miesięcznie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8EE2B9" w14:textId="77777777" w:rsidR="00B56B94" w:rsidRDefault="008F0113" w:rsidP="00A826BA">
            <w:pPr>
              <w:rPr>
                <w:color w:val="auto"/>
              </w:rPr>
            </w:pPr>
            <w:r w:rsidRPr="00B56B94">
              <w:rPr>
                <w:color w:val="auto"/>
              </w:rPr>
              <w:t>1,50</w:t>
            </w:r>
          </w:p>
          <w:p w14:paraId="46C45C39" w14:textId="5D9CA3C1" w:rsidR="008F0113" w:rsidRPr="00B56B94" w:rsidRDefault="008F0113" w:rsidP="00B56B94">
            <w:pPr>
              <w:spacing w:before="60"/>
              <w:rPr>
                <w:color w:val="auto"/>
              </w:rPr>
            </w:pPr>
            <w:r w:rsidRPr="00B56B94">
              <w:rPr>
                <w:color w:val="auto"/>
              </w:rPr>
              <w:t>0,00 - dla dzieci Posiadaczy Rachunku PLATINIUM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72FCDA" w14:textId="77777777" w:rsidR="00B56B94" w:rsidRDefault="008F0113" w:rsidP="00A826BA">
            <w:pPr>
              <w:rPr>
                <w:color w:val="auto"/>
              </w:rPr>
            </w:pPr>
            <w:r w:rsidRPr="00B56B94">
              <w:rPr>
                <w:color w:val="auto"/>
              </w:rPr>
              <w:t>2,50</w:t>
            </w:r>
          </w:p>
          <w:p w14:paraId="46C45C3C" w14:textId="295B23B1" w:rsidR="008F0113" w:rsidRPr="00B56B94" w:rsidRDefault="008F0113" w:rsidP="00B56B94">
            <w:pPr>
              <w:spacing w:before="60"/>
              <w:rPr>
                <w:color w:val="auto"/>
              </w:rPr>
            </w:pPr>
            <w:r w:rsidRPr="00B56B94">
              <w:rPr>
                <w:color w:val="auto"/>
              </w:rPr>
              <w:t>0,00 - dla dzieci Posiadaczy Rachunku PLATINIUM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1C90B7" w14:textId="77777777" w:rsidR="00B56B94" w:rsidRDefault="008F0113" w:rsidP="00B56B94">
            <w:pPr>
              <w:rPr>
                <w:color w:val="auto"/>
              </w:rPr>
            </w:pPr>
            <w:r w:rsidRPr="00B56B94">
              <w:rPr>
                <w:color w:val="auto"/>
              </w:rPr>
              <w:t xml:space="preserve">7,90- gdy dokonano operacji bezgotówkowych na kwotę min.100 zł kartą debetową wydaną do rachunku </w:t>
            </w:r>
            <w:r w:rsidRPr="00B56B94">
              <w:rPr>
                <w:color w:val="auto"/>
                <w:vertAlign w:val="superscript"/>
              </w:rPr>
              <w:t>1)</w:t>
            </w:r>
          </w:p>
          <w:p w14:paraId="46C45C3F" w14:textId="75E89B43" w:rsidR="008F0113" w:rsidRPr="00B56B94" w:rsidRDefault="008F0113" w:rsidP="00B56B94">
            <w:pPr>
              <w:spacing w:before="60"/>
              <w:rPr>
                <w:color w:val="auto"/>
              </w:rPr>
            </w:pPr>
            <w:r w:rsidRPr="00B56B94">
              <w:rPr>
                <w:color w:val="auto"/>
              </w:rPr>
              <w:t>9,90 - w pozostałych przypadkach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AE8A8" w14:textId="77777777" w:rsidR="00B56B94" w:rsidRDefault="008F0113" w:rsidP="00B56B94">
            <w:pPr>
              <w:rPr>
                <w:rFonts w:cs="Arial"/>
                <w:color w:val="auto"/>
                <w:szCs w:val="16"/>
              </w:rPr>
            </w:pPr>
            <w:r w:rsidRPr="00E91292">
              <w:rPr>
                <w:rFonts w:cs="Arial"/>
                <w:color w:val="auto"/>
                <w:szCs w:val="16"/>
              </w:rPr>
              <w:t xml:space="preserve">6,90 – rachunek </w:t>
            </w:r>
            <w:r w:rsidRPr="00E91292">
              <w:rPr>
                <w:rFonts w:cs="Arial"/>
                <w:color w:val="auto"/>
                <w:szCs w:val="16"/>
              </w:rPr>
              <w:br/>
              <w:t>z kartą debetową</w:t>
            </w:r>
          </w:p>
          <w:p w14:paraId="5E070040" w14:textId="506C6BDE" w:rsidR="008F0113" w:rsidRPr="00E91292" w:rsidRDefault="008F0113" w:rsidP="00B56B94">
            <w:pPr>
              <w:spacing w:before="60"/>
              <w:rPr>
                <w:rFonts w:cs="Arial"/>
                <w:color w:val="auto"/>
                <w:szCs w:val="16"/>
              </w:rPr>
            </w:pPr>
            <w:r w:rsidRPr="00E91292">
              <w:rPr>
                <w:rFonts w:cs="Arial"/>
                <w:color w:val="auto"/>
                <w:szCs w:val="16"/>
              </w:rPr>
              <w:t xml:space="preserve">11,00 – </w:t>
            </w:r>
            <w:r w:rsidRPr="00E91292">
              <w:rPr>
                <w:rFonts w:cs="Arial"/>
                <w:color w:val="auto"/>
                <w:szCs w:val="16"/>
              </w:rPr>
              <w:br/>
              <w:t>w pozostałych przypadkach</w:t>
            </w:r>
          </w:p>
          <w:p w14:paraId="46C45C42" w14:textId="692C377B" w:rsidR="008F0113" w:rsidRPr="00B56B94" w:rsidRDefault="008F0113" w:rsidP="00A826BA">
            <w:pPr>
              <w:rPr>
                <w:color w:val="auto"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EC30A6" w14:textId="77777777" w:rsidR="00B56B94" w:rsidRDefault="008F0113" w:rsidP="009B2402">
            <w:pPr>
              <w:rPr>
                <w:rFonts w:cs="Arial"/>
                <w:color w:val="auto"/>
                <w:szCs w:val="16"/>
              </w:rPr>
            </w:pPr>
            <w:r w:rsidRPr="00E91292">
              <w:rPr>
                <w:rFonts w:cs="Arial"/>
                <w:color w:val="auto"/>
                <w:szCs w:val="16"/>
              </w:rPr>
              <w:t xml:space="preserve">5,90 – rachunek </w:t>
            </w:r>
            <w:r w:rsidRPr="00E91292">
              <w:rPr>
                <w:rFonts w:cs="Arial"/>
                <w:color w:val="auto"/>
                <w:szCs w:val="16"/>
              </w:rPr>
              <w:br/>
              <w:t>z kartą debetową</w:t>
            </w:r>
          </w:p>
          <w:p w14:paraId="4A7CA31F" w14:textId="78133C6C" w:rsidR="008F0113" w:rsidRPr="00E91292" w:rsidRDefault="008F0113" w:rsidP="00B56B94">
            <w:pPr>
              <w:spacing w:before="60"/>
              <w:rPr>
                <w:rFonts w:cs="Arial"/>
                <w:color w:val="auto"/>
                <w:szCs w:val="16"/>
              </w:rPr>
            </w:pPr>
            <w:r w:rsidRPr="00E91292">
              <w:rPr>
                <w:rFonts w:cs="Arial"/>
                <w:color w:val="auto"/>
                <w:szCs w:val="16"/>
              </w:rPr>
              <w:t xml:space="preserve">11,00 – </w:t>
            </w:r>
            <w:r w:rsidRPr="00E91292">
              <w:rPr>
                <w:rFonts w:cs="Arial"/>
                <w:color w:val="auto"/>
                <w:szCs w:val="16"/>
              </w:rPr>
              <w:br/>
              <w:t>w pozostałych przypadkach</w:t>
            </w:r>
          </w:p>
          <w:p w14:paraId="46C45C43" w14:textId="6E17BFF9" w:rsidR="008F0113" w:rsidRPr="00B56B94" w:rsidRDefault="008F0113" w:rsidP="00A826BA">
            <w:pPr>
              <w:rPr>
                <w:color w:val="auto"/>
              </w:rPr>
            </w:pPr>
          </w:p>
        </w:tc>
      </w:tr>
      <w:tr w:rsidR="00631E60" w:rsidRPr="00086FF5" w14:paraId="46C45C55" w14:textId="77777777" w:rsidTr="00614EFB">
        <w:trPr>
          <w:trHeight w:val="20"/>
        </w:trPr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C45C4B" w14:textId="0EA5FFC9" w:rsidR="00631E60" w:rsidRPr="00086FF5" w:rsidRDefault="00631E60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5C4C" w14:textId="77777777" w:rsidR="00631E60" w:rsidRPr="00086FF5" w:rsidRDefault="00631E60" w:rsidP="00FD5C4C">
            <w:pPr>
              <w:rPr>
                <w:rFonts w:cs="Arial"/>
                <w:color w:val="auto"/>
                <w:szCs w:val="16"/>
              </w:rPr>
            </w:pPr>
            <w:r>
              <w:rPr>
                <w:rFonts w:cs="Arial"/>
                <w:color w:val="auto"/>
                <w:szCs w:val="16"/>
              </w:rPr>
              <w:t>2.</w:t>
            </w:r>
          </w:p>
        </w:tc>
        <w:tc>
          <w:tcPr>
            <w:tcW w:w="669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6C45C4D" w14:textId="77777777" w:rsidR="00631E60" w:rsidRPr="00086FF5" w:rsidRDefault="00631E60" w:rsidP="00FD5C4C">
            <w:pPr>
              <w:rPr>
                <w:rFonts w:cs="Arial"/>
                <w:color w:val="auto"/>
                <w:szCs w:val="16"/>
              </w:rPr>
            </w:pPr>
            <w:r w:rsidRPr="00EC3351">
              <w:rPr>
                <w:rFonts w:cs="Arial"/>
                <w:color w:val="auto"/>
                <w:szCs w:val="16"/>
              </w:rPr>
              <w:t>Abonament miesięczny za korzystanie z usług bankowości elektronicznej (iPKO)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45C4E" w14:textId="7B4B7EEE" w:rsidR="00631E60" w:rsidRPr="009E3115" w:rsidRDefault="00D62479" w:rsidP="000D7A7E">
            <w:pPr>
              <w:jc w:val="right"/>
              <w:rPr>
                <w:color w:val="auto"/>
              </w:rPr>
            </w:pPr>
            <w:r w:rsidRPr="009E3115">
              <w:rPr>
                <w:color w:val="auto"/>
              </w:rPr>
              <w:t xml:space="preserve"> </w:t>
            </w:r>
            <w:r w:rsidR="000D7A7E" w:rsidRPr="009E3115">
              <w:rPr>
                <w:color w:val="auto"/>
              </w:rPr>
              <w:t>0,00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45C4F" w14:textId="1630C786" w:rsidR="00631E60" w:rsidRPr="009E3115" w:rsidRDefault="00D62479" w:rsidP="00EC3351">
            <w:pPr>
              <w:jc w:val="right"/>
              <w:rPr>
                <w:color w:val="auto"/>
              </w:rPr>
            </w:pPr>
            <w:r w:rsidRPr="009E3115">
              <w:rPr>
                <w:color w:val="auto"/>
              </w:rPr>
              <w:t xml:space="preserve"> </w:t>
            </w:r>
            <w:r w:rsidR="000D7A7E" w:rsidRPr="009E3115">
              <w:rPr>
                <w:color w:val="auto"/>
              </w:rPr>
              <w:t>0,00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45C50" w14:textId="44C02044" w:rsidR="00631E60" w:rsidRPr="009E3115" w:rsidRDefault="00D62479" w:rsidP="00EC3351">
            <w:pPr>
              <w:jc w:val="right"/>
              <w:rPr>
                <w:color w:val="auto"/>
              </w:rPr>
            </w:pPr>
            <w:r w:rsidRPr="009E3115">
              <w:rPr>
                <w:color w:val="auto"/>
              </w:rPr>
              <w:t xml:space="preserve"> </w:t>
            </w:r>
            <w:r w:rsidR="000D7A7E" w:rsidRPr="009E3115">
              <w:rPr>
                <w:color w:val="auto"/>
              </w:rPr>
              <w:t>0,00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5C51" w14:textId="77777777" w:rsidR="00631E60" w:rsidRPr="006445AE" w:rsidRDefault="00631E60" w:rsidP="00EC3351">
            <w:pPr>
              <w:jc w:val="right"/>
            </w:pPr>
            <w:r w:rsidRPr="006445AE">
              <w:t>0,00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45C52" w14:textId="77777777" w:rsidR="00631E60" w:rsidRPr="006445AE" w:rsidRDefault="00631E60" w:rsidP="00EC3351">
            <w:pPr>
              <w:jc w:val="right"/>
            </w:pPr>
            <w:r w:rsidRPr="006445AE">
              <w:t>0,00</w:t>
            </w:r>
          </w:p>
        </w:tc>
      </w:tr>
      <w:tr w:rsidR="00513B0A" w:rsidRPr="00086FF5" w14:paraId="46C45C59" w14:textId="77777777" w:rsidTr="00614EFB">
        <w:trPr>
          <w:trHeight w:val="20"/>
        </w:trPr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C45C56" w14:textId="77777777" w:rsidR="00513B0A" w:rsidRPr="00086FF5" w:rsidRDefault="00513B0A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C45C57" w14:textId="77777777" w:rsidR="00513B0A" w:rsidRPr="00086FF5" w:rsidRDefault="00513B0A" w:rsidP="00FD5C4C">
            <w:pPr>
              <w:rPr>
                <w:rFonts w:cs="Arial"/>
                <w:color w:val="auto"/>
                <w:szCs w:val="16"/>
              </w:rPr>
            </w:pPr>
            <w:r w:rsidRPr="002022F7">
              <w:rPr>
                <w:rFonts w:cs="Arial"/>
                <w:color w:val="auto"/>
                <w:szCs w:val="16"/>
              </w:rPr>
              <w:t>3.</w:t>
            </w:r>
          </w:p>
        </w:tc>
        <w:tc>
          <w:tcPr>
            <w:tcW w:w="14405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C45C58" w14:textId="2477D460" w:rsidR="00513B0A" w:rsidRPr="00086FF5" w:rsidRDefault="00513B0A" w:rsidP="00FD5C4C">
            <w:pPr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Przelew</w:t>
            </w:r>
            <w:r w:rsidRPr="00086FF5">
              <w:rPr>
                <w:rFonts w:cs="Arial"/>
                <w:i/>
                <w:iCs/>
                <w:color w:val="auto"/>
                <w:szCs w:val="16"/>
              </w:rPr>
              <w:t xml:space="preserve">/ </w:t>
            </w:r>
            <w:r w:rsidRPr="00086FF5">
              <w:rPr>
                <w:rFonts w:cs="Arial"/>
                <w:color w:val="auto"/>
                <w:szCs w:val="16"/>
              </w:rPr>
              <w:t>przelew predefiniowany - realizacja dyspozycji przekazania środków</w:t>
            </w:r>
            <w:r w:rsidR="0044644B" w:rsidRPr="009E3115">
              <w:rPr>
                <w:rFonts w:cs="Arial"/>
                <w:color w:val="auto"/>
                <w:szCs w:val="16"/>
              </w:rPr>
              <w:t>, z wyjątkiem dyspozycji wymienionych w pkt 4</w:t>
            </w:r>
            <w:r w:rsidRPr="009E3115">
              <w:rPr>
                <w:rFonts w:cs="Arial"/>
                <w:color w:val="auto"/>
                <w:szCs w:val="16"/>
              </w:rPr>
              <w:t>:</w:t>
            </w:r>
            <w:r w:rsidR="00D62479">
              <w:rPr>
                <w:rFonts w:cs="Arial"/>
                <w:color w:val="auto"/>
                <w:szCs w:val="16"/>
              </w:rPr>
              <w:t xml:space="preserve"> </w:t>
            </w:r>
          </w:p>
        </w:tc>
      </w:tr>
      <w:tr w:rsidR="00513B0A" w:rsidRPr="00086FF5" w14:paraId="46C45C5E" w14:textId="77777777" w:rsidTr="00614EFB">
        <w:trPr>
          <w:trHeight w:val="129"/>
        </w:trPr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C45C5A" w14:textId="77777777" w:rsidR="00513B0A" w:rsidRPr="00086FF5" w:rsidRDefault="00513B0A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C45C5B" w14:textId="77777777" w:rsidR="00513B0A" w:rsidRPr="00086FF5" w:rsidRDefault="00513B0A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C45C5C" w14:textId="77777777" w:rsidR="00513B0A" w:rsidRPr="00086FF5" w:rsidRDefault="00513B0A" w:rsidP="00FD5C4C">
            <w:pPr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1)</w:t>
            </w:r>
          </w:p>
        </w:tc>
        <w:tc>
          <w:tcPr>
            <w:tcW w:w="140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5C5D" w14:textId="141BC064" w:rsidR="00513B0A" w:rsidRPr="00086FF5" w:rsidRDefault="00513B0A" w:rsidP="00FD5C4C">
            <w:pPr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pomiędzy rachunkami tego samego Posiadacza rachunku, prowadzonymi w PKO Banku Polskim SA</w:t>
            </w:r>
            <w:r w:rsidR="00D62479">
              <w:rPr>
                <w:rFonts w:cs="Arial"/>
                <w:color w:val="auto"/>
                <w:szCs w:val="16"/>
              </w:rPr>
              <w:t xml:space="preserve"> </w:t>
            </w:r>
            <w:r w:rsidRPr="00086FF5">
              <w:rPr>
                <w:rFonts w:cs="Arial"/>
                <w:color w:val="auto"/>
                <w:szCs w:val="16"/>
              </w:rPr>
              <w:t>(w tym na rachunki prowadzone na rzecz tego samego Posiadacza rachunku prowadzone przez inne spółki PKO Banku Polskiego SA z siedzibą na terytorium RP):</w:t>
            </w:r>
          </w:p>
        </w:tc>
      </w:tr>
      <w:tr w:rsidR="00631E60" w:rsidRPr="00086FF5" w14:paraId="46C45C6B" w14:textId="77777777" w:rsidTr="00614EFB">
        <w:trPr>
          <w:trHeight w:val="17"/>
        </w:trPr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C45C5F" w14:textId="77777777" w:rsidR="00631E60" w:rsidRPr="00086FF5" w:rsidRDefault="00631E60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C45C60" w14:textId="77777777" w:rsidR="00631E60" w:rsidRPr="00086FF5" w:rsidRDefault="00631E60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C45C61" w14:textId="77777777" w:rsidR="00631E60" w:rsidRPr="00086FF5" w:rsidRDefault="00631E60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C45C62" w14:textId="77777777" w:rsidR="00631E60" w:rsidRPr="00086FF5" w:rsidRDefault="00631E60" w:rsidP="00FD5C4C">
            <w:pPr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a)</w:t>
            </w:r>
          </w:p>
        </w:tc>
        <w:tc>
          <w:tcPr>
            <w:tcW w:w="6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45C63" w14:textId="77777777" w:rsidR="00631E60" w:rsidRPr="00086FF5" w:rsidRDefault="00631E60" w:rsidP="00FD5C4C">
            <w:pPr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 xml:space="preserve">w oddziale PKO Banku Polskiego SA 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45C64" w14:textId="77777777" w:rsidR="00631E60" w:rsidRPr="009A2F38" w:rsidRDefault="00631E60" w:rsidP="002022F7">
            <w:pPr>
              <w:jc w:val="right"/>
            </w:pPr>
            <w:r w:rsidRPr="009A2F38">
              <w:t>0,00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45C65" w14:textId="77777777" w:rsidR="00631E60" w:rsidRPr="009A2F38" w:rsidRDefault="00631E60" w:rsidP="002022F7">
            <w:pPr>
              <w:jc w:val="right"/>
            </w:pPr>
            <w:r w:rsidRPr="009A2F38">
              <w:t>0,00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45C66" w14:textId="77777777" w:rsidR="00631E60" w:rsidRPr="009A2F38" w:rsidRDefault="00631E60" w:rsidP="002022F7">
            <w:pPr>
              <w:jc w:val="right"/>
            </w:pPr>
            <w:r w:rsidRPr="009A2F38">
              <w:t>0,00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C45C67" w14:textId="77777777" w:rsidR="00631E60" w:rsidRPr="009A2F38" w:rsidRDefault="00631E60" w:rsidP="002022F7">
            <w:pPr>
              <w:jc w:val="right"/>
            </w:pPr>
            <w:r w:rsidRPr="009A2F38">
              <w:t>0,00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45C68" w14:textId="77777777" w:rsidR="00631E60" w:rsidRPr="009A2F38" w:rsidRDefault="00631E60" w:rsidP="002022F7">
            <w:pPr>
              <w:jc w:val="right"/>
            </w:pPr>
            <w:r w:rsidRPr="009A2F38">
              <w:t>0,00</w:t>
            </w:r>
          </w:p>
        </w:tc>
      </w:tr>
      <w:tr w:rsidR="00631E60" w:rsidRPr="00086FF5" w14:paraId="46C45C78" w14:textId="77777777" w:rsidTr="00614EFB">
        <w:trPr>
          <w:trHeight w:val="77"/>
        </w:trPr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C45C6C" w14:textId="77777777" w:rsidR="00631E60" w:rsidRPr="00086FF5" w:rsidRDefault="00631E60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C45C6D" w14:textId="77777777" w:rsidR="00631E60" w:rsidRPr="00086FF5" w:rsidRDefault="00631E60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C45C6E" w14:textId="77777777" w:rsidR="00631E60" w:rsidRPr="00086FF5" w:rsidRDefault="00631E60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C45C6F" w14:textId="77777777" w:rsidR="00631E60" w:rsidRPr="00086FF5" w:rsidRDefault="00631E60" w:rsidP="00FD5C4C">
            <w:pPr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b)</w:t>
            </w:r>
          </w:p>
        </w:tc>
        <w:tc>
          <w:tcPr>
            <w:tcW w:w="6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45C70" w14:textId="77777777" w:rsidR="00631E60" w:rsidRPr="00086FF5" w:rsidRDefault="00631E60" w:rsidP="00FD5C4C">
            <w:pPr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za pośrednictwem serwisu</w:t>
            </w:r>
            <w:r w:rsidRPr="00086FF5">
              <w:rPr>
                <w:rFonts w:cs="Arial"/>
                <w:b/>
                <w:bCs/>
                <w:i/>
                <w:iCs/>
                <w:color w:val="auto"/>
                <w:szCs w:val="16"/>
              </w:rPr>
              <w:t xml:space="preserve"> </w:t>
            </w:r>
            <w:r w:rsidRPr="00086FF5">
              <w:rPr>
                <w:rFonts w:cs="Arial"/>
                <w:color w:val="auto"/>
                <w:szCs w:val="16"/>
              </w:rPr>
              <w:t>telefonicznego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45C71" w14:textId="77777777" w:rsidR="00631E60" w:rsidRPr="009A2F38" w:rsidRDefault="00631E60" w:rsidP="002022F7">
            <w:pPr>
              <w:jc w:val="right"/>
            </w:pPr>
            <w:r w:rsidRPr="009A2F38">
              <w:t>0,00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45C72" w14:textId="77777777" w:rsidR="00631E60" w:rsidRPr="009A2F38" w:rsidRDefault="00631E60" w:rsidP="002022F7">
            <w:pPr>
              <w:jc w:val="right"/>
            </w:pPr>
            <w:r w:rsidRPr="009A2F38">
              <w:t>0,00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45C73" w14:textId="77777777" w:rsidR="00631E60" w:rsidRPr="009A2F38" w:rsidRDefault="00631E60" w:rsidP="002022F7">
            <w:pPr>
              <w:jc w:val="right"/>
            </w:pPr>
            <w:r w:rsidRPr="009A2F38">
              <w:t>0,00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5C74" w14:textId="77777777" w:rsidR="00631E60" w:rsidRPr="009A2F38" w:rsidRDefault="00631E60" w:rsidP="002022F7">
            <w:pPr>
              <w:jc w:val="right"/>
            </w:pPr>
            <w:r w:rsidRPr="009A2F38">
              <w:t>0,00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45C75" w14:textId="77777777" w:rsidR="00631E60" w:rsidRPr="009A2F38" w:rsidRDefault="00631E60" w:rsidP="002022F7">
            <w:pPr>
              <w:jc w:val="right"/>
            </w:pPr>
            <w:r w:rsidRPr="009A2F38">
              <w:t>0,00</w:t>
            </w:r>
          </w:p>
        </w:tc>
      </w:tr>
      <w:tr w:rsidR="00631E60" w:rsidRPr="00086FF5" w14:paraId="46C45C85" w14:textId="77777777" w:rsidTr="00614EFB">
        <w:trPr>
          <w:trHeight w:val="31"/>
        </w:trPr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C45C79" w14:textId="77777777" w:rsidR="00631E60" w:rsidRPr="00086FF5" w:rsidRDefault="00631E60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C45C7A" w14:textId="77777777" w:rsidR="00631E60" w:rsidRPr="00086FF5" w:rsidRDefault="00631E60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5C7B" w14:textId="77777777" w:rsidR="00631E60" w:rsidRPr="00086FF5" w:rsidRDefault="00631E60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C45C7C" w14:textId="77777777" w:rsidR="00631E60" w:rsidRPr="00086FF5" w:rsidRDefault="00631E60" w:rsidP="00FD5C4C">
            <w:pPr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c)</w:t>
            </w:r>
          </w:p>
        </w:tc>
        <w:tc>
          <w:tcPr>
            <w:tcW w:w="6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45C7D" w14:textId="77777777" w:rsidR="00631E60" w:rsidRPr="00086FF5" w:rsidRDefault="00631E60" w:rsidP="00FD5C4C">
            <w:pPr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za pośrednictwem serwisu internetowego lub w kanale mobilnym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45C7E" w14:textId="77777777" w:rsidR="00631E60" w:rsidRPr="009A2F38" w:rsidRDefault="00631E60" w:rsidP="002022F7">
            <w:pPr>
              <w:jc w:val="right"/>
            </w:pPr>
            <w:r w:rsidRPr="009A2F38">
              <w:t>0,00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45C7F" w14:textId="77777777" w:rsidR="00631E60" w:rsidRPr="009A2F38" w:rsidRDefault="00631E60" w:rsidP="002022F7">
            <w:pPr>
              <w:jc w:val="right"/>
            </w:pPr>
            <w:r w:rsidRPr="009A2F38">
              <w:t>0,00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45C80" w14:textId="77777777" w:rsidR="00631E60" w:rsidRPr="009A2F38" w:rsidRDefault="00631E60" w:rsidP="002022F7">
            <w:pPr>
              <w:jc w:val="right"/>
            </w:pPr>
            <w:r w:rsidRPr="009A2F38">
              <w:t>0,00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C45C81" w14:textId="77777777" w:rsidR="00631E60" w:rsidRPr="009A2F38" w:rsidRDefault="00631E60" w:rsidP="002022F7">
            <w:pPr>
              <w:jc w:val="right"/>
            </w:pPr>
            <w:r w:rsidRPr="009A2F38">
              <w:t>0,00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45C82" w14:textId="77777777" w:rsidR="00631E60" w:rsidRPr="009A2F38" w:rsidRDefault="00631E60" w:rsidP="002022F7">
            <w:pPr>
              <w:jc w:val="right"/>
            </w:pPr>
            <w:r w:rsidRPr="009A2F38">
              <w:t>0,00</w:t>
            </w:r>
          </w:p>
        </w:tc>
      </w:tr>
      <w:tr w:rsidR="00513B0A" w:rsidRPr="00086FF5" w14:paraId="46C45C8A" w14:textId="77777777" w:rsidTr="00614EFB">
        <w:trPr>
          <w:trHeight w:val="22"/>
        </w:trPr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C45C86" w14:textId="77777777" w:rsidR="00513B0A" w:rsidRPr="00086FF5" w:rsidRDefault="00513B0A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C45C87" w14:textId="77777777" w:rsidR="00513B0A" w:rsidRPr="00086FF5" w:rsidRDefault="00513B0A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C45C88" w14:textId="77777777" w:rsidR="00513B0A" w:rsidRPr="00086FF5" w:rsidRDefault="00513B0A" w:rsidP="00FD5C4C">
            <w:pPr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2)</w:t>
            </w:r>
          </w:p>
        </w:tc>
        <w:tc>
          <w:tcPr>
            <w:tcW w:w="14041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C45C89" w14:textId="77777777" w:rsidR="00513B0A" w:rsidRPr="00086FF5" w:rsidRDefault="00513B0A" w:rsidP="00FD5C4C">
            <w:pPr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na pozostałe rachunki prowadzone w PKO Banku Polskim SA:</w:t>
            </w:r>
          </w:p>
        </w:tc>
      </w:tr>
      <w:tr w:rsidR="008F0113" w:rsidRPr="00086FF5" w14:paraId="46C45C97" w14:textId="77777777" w:rsidTr="00614EFB">
        <w:trPr>
          <w:trHeight w:val="97"/>
        </w:trPr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C45C8B" w14:textId="77777777" w:rsidR="008F0113" w:rsidRPr="00086FF5" w:rsidRDefault="008F0113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C45C8C" w14:textId="77777777" w:rsidR="008F0113" w:rsidRPr="00086FF5" w:rsidRDefault="008F0113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C45C8D" w14:textId="77777777" w:rsidR="008F0113" w:rsidRPr="00086FF5" w:rsidRDefault="008F0113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5C8E" w14:textId="66080BB8" w:rsidR="008F0113" w:rsidRPr="00086FF5" w:rsidRDefault="008F0113" w:rsidP="00B56B94">
            <w:pPr>
              <w:spacing w:before="10"/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a)</w:t>
            </w:r>
          </w:p>
        </w:tc>
        <w:tc>
          <w:tcPr>
            <w:tcW w:w="60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6C45C8F" w14:textId="77777777" w:rsidR="008F0113" w:rsidRPr="00086FF5" w:rsidRDefault="008F0113" w:rsidP="00B56B94">
            <w:pPr>
              <w:spacing w:before="10"/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 xml:space="preserve">w oddziale PKO Banku Polskiego SA 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6C45C90" w14:textId="77777777" w:rsidR="008F0113" w:rsidRPr="00F905C7" w:rsidRDefault="008F0113" w:rsidP="00B56B94">
            <w:pPr>
              <w:spacing w:before="10"/>
              <w:jc w:val="right"/>
            </w:pPr>
            <w:r w:rsidRPr="00F905C7">
              <w:t>5,99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6C45C91" w14:textId="4B119511" w:rsidR="008F0113" w:rsidRPr="009D5228" w:rsidRDefault="008F0113" w:rsidP="00B56B94">
            <w:pPr>
              <w:spacing w:before="10"/>
              <w:jc w:val="right"/>
            </w:pPr>
            <w:r w:rsidRPr="009D5228">
              <w:t xml:space="preserve"> 5,99 </w:t>
            </w:r>
            <w:r w:rsidR="00C7114D">
              <w:rPr>
                <w:vertAlign w:val="superscript"/>
              </w:rPr>
              <w:t>2</w:t>
            </w:r>
            <w:r w:rsidRPr="009D5228">
              <w:rPr>
                <w:vertAlign w:val="superscript"/>
              </w:rPr>
              <w:t>)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6C45C92" w14:textId="7BFDDE0B" w:rsidR="008F0113" w:rsidRPr="009D5228" w:rsidRDefault="008F0113" w:rsidP="00B56B94">
            <w:pPr>
              <w:spacing w:before="10"/>
              <w:jc w:val="right"/>
            </w:pPr>
            <w:r w:rsidRPr="009D5228">
              <w:t xml:space="preserve"> 5,99 </w:t>
            </w:r>
            <w:r w:rsidR="00C7114D">
              <w:rPr>
                <w:vertAlign w:val="superscript"/>
              </w:rPr>
              <w:t>2</w:t>
            </w:r>
            <w:r w:rsidRPr="009D5228">
              <w:rPr>
                <w:vertAlign w:val="superscript"/>
              </w:rPr>
              <w:t>)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C45C93" w14:textId="681A6296" w:rsidR="008F0113" w:rsidRPr="009D5228" w:rsidRDefault="008F0113" w:rsidP="00B56B94">
            <w:pPr>
              <w:spacing w:before="10"/>
              <w:jc w:val="right"/>
            </w:pPr>
            <w:r w:rsidRPr="009D5228">
              <w:rPr>
                <w:rFonts w:cs="Arial"/>
                <w:color w:val="auto"/>
                <w:szCs w:val="16"/>
              </w:rPr>
              <w:t>5,99</w:t>
            </w:r>
            <w:r w:rsidRPr="009D5228">
              <w:rPr>
                <w:rFonts w:cs="Arial"/>
                <w:color w:val="auto"/>
                <w:szCs w:val="16"/>
                <w:vertAlign w:val="superscript"/>
              </w:rPr>
              <w:t xml:space="preserve"> </w:t>
            </w:r>
            <w:r w:rsidR="00C7114D">
              <w:rPr>
                <w:rFonts w:cs="Arial"/>
                <w:color w:val="auto"/>
                <w:szCs w:val="16"/>
                <w:vertAlign w:val="superscript"/>
              </w:rPr>
              <w:t>2</w:t>
            </w:r>
            <w:r w:rsidRPr="009D5228">
              <w:rPr>
                <w:rFonts w:cs="Arial"/>
                <w:color w:val="auto"/>
                <w:szCs w:val="16"/>
                <w:vertAlign w:val="superscript"/>
              </w:rPr>
              <w:t>)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6C45C94" w14:textId="5CDE41B2" w:rsidR="008F0113" w:rsidRPr="009D5228" w:rsidRDefault="008F0113" w:rsidP="00B56B94">
            <w:pPr>
              <w:spacing w:before="10"/>
              <w:jc w:val="right"/>
            </w:pPr>
            <w:r w:rsidRPr="009D5228">
              <w:rPr>
                <w:rFonts w:cs="Arial"/>
                <w:color w:val="auto"/>
                <w:szCs w:val="16"/>
              </w:rPr>
              <w:t>5,99</w:t>
            </w:r>
            <w:r w:rsidRPr="009D5228">
              <w:rPr>
                <w:rFonts w:cs="Arial"/>
                <w:color w:val="auto"/>
                <w:szCs w:val="16"/>
                <w:vertAlign w:val="superscript"/>
              </w:rPr>
              <w:t xml:space="preserve"> </w:t>
            </w:r>
            <w:r w:rsidR="00C7114D">
              <w:rPr>
                <w:rFonts w:cs="Arial"/>
                <w:color w:val="auto"/>
                <w:szCs w:val="16"/>
                <w:vertAlign w:val="superscript"/>
              </w:rPr>
              <w:t>2</w:t>
            </w:r>
            <w:r w:rsidRPr="009D5228">
              <w:rPr>
                <w:rFonts w:cs="Arial"/>
                <w:color w:val="auto"/>
                <w:szCs w:val="16"/>
                <w:vertAlign w:val="superscript"/>
              </w:rPr>
              <w:t>)</w:t>
            </w:r>
          </w:p>
        </w:tc>
      </w:tr>
      <w:tr w:rsidR="008F0113" w:rsidRPr="00086FF5" w14:paraId="46C45CA4" w14:textId="77777777" w:rsidTr="00614EFB">
        <w:trPr>
          <w:trHeight w:val="22"/>
        </w:trPr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C45C98" w14:textId="77777777" w:rsidR="008F0113" w:rsidRPr="00086FF5" w:rsidRDefault="008F0113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C45C99" w14:textId="77777777" w:rsidR="008F0113" w:rsidRPr="00086FF5" w:rsidRDefault="008F0113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C45C9A" w14:textId="77777777" w:rsidR="008F0113" w:rsidRPr="00086FF5" w:rsidRDefault="008F0113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5C9B" w14:textId="1AC2789A" w:rsidR="008F0113" w:rsidRPr="00086FF5" w:rsidRDefault="008F0113" w:rsidP="00B56B94">
            <w:pPr>
              <w:spacing w:before="10"/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b)</w:t>
            </w:r>
          </w:p>
        </w:tc>
        <w:tc>
          <w:tcPr>
            <w:tcW w:w="6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45C9C" w14:textId="77777777" w:rsidR="008F0113" w:rsidRPr="00086FF5" w:rsidRDefault="008F0113" w:rsidP="00B56B94">
            <w:pPr>
              <w:spacing w:before="10"/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za pośrednictwem serwisu</w:t>
            </w:r>
            <w:r w:rsidRPr="00086FF5">
              <w:rPr>
                <w:rFonts w:cs="Arial"/>
                <w:b/>
                <w:bCs/>
                <w:i/>
                <w:iCs/>
                <w:color w:val="auto"/>
                <w:szCs w:val="16"/>
              </w:rPr>
              <w:t xml:space="preserve"> </w:t>
            </w:r>
            <w:r w:rsidRPr="00086FF5">
              <w:rPr>
                <w:rFonts w:cs="Arial"/>
                <w:color w:val="auto"/>
                <w:szCs w:val="16"/>
              </w:rPr>
              <w:t>telefonicznego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45C9D" w14:textId="77777777" w:rsidR="008F0113" w:rsidRPr="00F905C7" w:rsidRDefault="008F0113" w:rsidP="00B56B94">
            <w:pPr>
              <w:spacing w:before="10"/>
              <w:jc w:val="right"/>
            </w:pPr>
            <w:r w:rsidRPr="00F905C7">
              <w:t>2,99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45C9E" w14:textId="2143956D" w:rsidR="008F0113" w:rsidRPr="009D5228" w:rsidRDefault="008F0113" w:rsidP="00B56B94">
            <w:pPr>
              <w:spacing w:before="10"/>
              <w:jc w:val="right"/>
            </w:pPr>
            <w:r w:rsidRPr="009D5228">
              <w:t xml:space="preserve">2,99 </w:t>
            </w:r>
            <w:r w:rsidR="00C7114D">
              <w:rPr>
                <w:vertAlign w:val="superscript"/>
              </w:rPr>
              <w:t>2</w:t>
            </w:r>
            <w:r w:rsidRPr="009D5228">
              <w:rPr>
                <w:vertAlign w:val="superscript"/>
              </w:rPr>
              <w:t>)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45C9F" w14:textId="230B7DF6" w:rsidR="008F0113" w:rsidRPr="009D5228" w:rsidRDefault="008F0113" w:rsidP="00B56B94">
            <w:pPr>
              <w:spacing w:before="10"/>
              <w:jc w:val="right"/>
            </w:pPr>
            <w:r w:rsidRPr="009D5228">
              <w:t xml:space="preserve">2,99 </w:t>
            </w:r>
            <w:r w:rsidR="00C7114D">
              <w:rPr>
                <w:vertAlign w:val="superscript"/>
              </w:rPr>
              <w:t>2</w:t>
            </w:r>
            <w:r w:rsidRPr="009D5228">
              <w:rPr>
                <w:vertAlign w:val="superscript"/>
              </w:rPr>
              <w:t>)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C45CA0" w14:textId="1F985ECD" w:rsidR="008F0113" w:rsidRPr="009D5228" w:rsidRDefault="008F0113" w:rsidP="00B56B94">
            <w:pPr>
              <w:spacing w:before="10"/>
              <w:jc w:val="right"/>
            </w:pPr>
            <w:r w:rsidRPr="009D5228">
              <w:rPr>
                <w:rFonts w:cs="Arial"/>
                <w:color w:val="auto"/>
                <w:szCs w:val="16"/>
              </w:rPr>
              <w:t xml:space="preserve">2,99 </w:t>
            </w:r>
            <w:r w:rsidR="00C7114D">
              <w:rPr>
                <w:rFonts w:cs="Arial"/>
                <w:color w:val="auto"/>
                <w:szCs w:val="16"/>
                <w:vertAlign w:val="superscript"/>
              </w:rPr>
              <w:t>2</w:t>
            </w:r>
            <w:r w:rsidRPr="009D5228">
              <w:rPr>
                <w:rFonts w:cs="Arial"/>
                <w:color w:val="auto"/>
                <w:szCs w:val="16"/>
                <w:vertAlign w:val="superscript"/>
              </w:rPr>
              <w:t>)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45CA1" w14:textId="74EC2359" w:rsidR="008F0113" w:rsidRPr="009D5228" w:rsidRDefault="008F0113" w:rsidP="00B56B94">
            <w:pPr>
              <w:spacing w:before="10"/>
              <w:jc w:val="right"/>
            </w:pPr>
            <w:r w:rsidRPr="009D5228">
              <w:rPr>
                <w:rFonts w:cs="Arial"/>
                <w:color w:val="auto"/>
                <w:szCs w:val="16"/>
              </w:rPr>
              <w:t xml:space="preserve">2,99 </w:t>
            </w:r>
            <w:r w:rsidR="00C7114D">
              <w:rPr>
                <w:rFonts w:cs="Arial"/>
                <w:color w:val="auto"/>
                <w:szCs w:val="16"/>
                <w:vertAlign w:val="superscript"/>
              </w:rPr>
              <w:t>2</w:t>
            </w:r>
            <w:r w:rsidRPr="009D5228">
              <w:rPr>
                <w:rFonts w:cs="Arial"/>
                <w:color w:val="auto"/>
                <w:szCs w:val="16"/>
                <w:vertAlign w:val="superscript"/>
              </w:rPr>
              <w:t>)</w:t>
            </w:r>
          </w:p>
        </w:tc>
      </w:tr>
      <w:tr w:rsidR="008F0113" w:rsidRPr="00086FF5" w14:paraId="46C45CB1" w14:textId="77777777" w:rsidTr="00614EFB">
        <w:trPr>
          <w:trHeight w:val="120"/>
        </w:trPr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C45CA5" w14:textId="77777777" w:rsidR="008F0113" w:rsidRPr="00086FF5" w:rsidRDefault="008F0113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C45CA6" w14:textId="77777777" w:rsidR="008F0113" w:rsidRPr="00086FF5" w:rsidRDefault="008F0113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5CA7" w14:textId="77777777" w:rsidR="008F0113" w:rsidRPr="00086FF5" w:rsidRDefault="008F0113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5CA8" w14:textId="3E8BF266" w:rsidR="008F0113" w:rsidRPr="00086FF5" w:rsidRDefault="008F0113" w:rsidP="00FD5C4C">
            <w:pPr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c)</w:t>
            </w:r>
          </w:p>
        </w:tc>
        <w:tc>
          <w:tcPr>
            <w:tcW w:w="6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45CA9" w14:textId="77777777" w:rsidR="008F0113" w:rsidRPr="00086FF5" w:rsidRDefault="008F0113" w:rsidP="00FD5C4C">
            <w:pPr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za pośrednictwem serwisu internetowego lub w kanale mobilnym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45CAA" w14:textId="77777777" w:rsidR="008F0113" w:rsidRPr="00F905C7" w:rsidRDefault="008F0113" w:rsidP="002022F7">
            <w:pPr>
              <w:jc w:val="right"/>
            </w:pPr>
            <w:r w:rsidRPr="00F905C7">
              <w:t>0,00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45CAB" w14:textId="77777777" w:rsidR="008F0113" w:rsidRPr="00F905C7" w:rsidRDefault="008F0113" w:rsidP="002022F7">
            <w:pPr>
              <w:jc w:val="right"/>
            </w:pPr>
            <w:r w:rsidRPr="00F905C7">
              <w:t>0,00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45CAC" w14:textId="77777777" w:rsidR="008F0113" w:rsidRPr="00F905C7" w:rsidRDefault="008F0113" w:rsidP="002022F7">
            <w:pPr>
              <w:jc w:val="right"/>
            </w:pPr>
            <w:r w:rsidRPr="00F905C7">
              <w:t>0,00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C45CAD" w14:textId="29BCB8EA" w:rsidR="008F0113" w:rsidRPr="00F905C7" w:rsidRDefault="008F0113" w:rsidP="002022F7">
            <w:pPr>
              <w:jc w:val="right"/>
            </w:pPr>
            <w:r w:rsidRPr="00E91292">
              <w:rPr>
                <w:rFonts w:cs="Arial"/>
                <w:color w:val="auto"/>
                <w:szCs w:val="16"/>
              </w:rPr>
              <w:t>0,00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45CAE" w14:textId="46C63FD7" w:rsidR="008F0113" w:rsidRPr="00F905C7" w:rsidRDefault="008F0113" w:rsidP="002022F7">
            <w:pPr>
              <w:jc w:val="right"/>
            </w:pPr>
            <w:r w:rsidRPr="00E91292">
              <w:rPr>
                <w:rFonts w:cs="Arial"/>
                <w:color w:val="auto"/>
                <w:szCs w:val="16"/>
              </w:rPr>
              <w:t>0,00</w:t>
            </w:r>
          </w:p>
        </w:tc>
      </w:tr>
      <w:tr w:rsidR="00513B0A" w:rsidRPr="00086FF5" w14:paraId="46C45CB6" w14:textId="77777777" w:rsidTr="00614EFB">
        <w:trPr>
          <w:trHeight w:val="26"/>
        </w:trPr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C45CB2" w14:textId="77777777" w:rsidR="00513B0A" w:rsidRPr="00086FF5" w:rsidRDefault="00513B0A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5CB3" w14:textId="77777777" w:rsidR="00513B0A" w:rsidRPr="00086FF5" w:rsidRDefault="00513B0A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5CB4" w14:textId="77777777" w:rsidR="00513B0A" w:rsidRPr="00086FF5" w:rsidRDefault="00513B0A" w:rsidP="00FD5C4C">
            <w:pPr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3)</w:t>
            </w:r>
          </w:p>
        </w:tc>
        <w:tc>
          <w:tcPr>
            <w:tcW w:w="140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5CB5" w14:textId="77777777" w:rsidR="00513B0A" w:rsidRPr="00086FF5" w:rsidRDefault="00513B0A" w:rsidP="00FD5C4C">
            <w:pPr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 xml:space="preserve">na rachunki w innym banku, z zastrzeżeniem </w:t>
            </w:r>
            <w:proofErr w:type="spellStart"/>
            <w:r w:rsidRPr="00086FF5">
              <w:rPr>
                <w:rFonts w:cs="Arial"/>
                <w:color w:val="auto"/>
                <w:szCs w:val="16"/>
              </w:rPr>
              <w:t>ppkt</w:t>
            </w:r>
            <w:proofErr w:type="spellEnd"/>
            <w:r w:rsidRPr="00086FF5">
              <w:rPr>
                <w:rFonts w:cs="Arial"/>
                <w:color w:val="auto"/>
                <w:szCs w:val="16"/>
              </w:rPr>
              <w:t xml:space="preserve"> 4: </w:t>
            </w:r>
          </w:p>
        </w:tc>
      </w:tr>
      <w:tr w:rsidR="008F0113" w:rsidRPr="00086FF5" w14:paraId="46C45CC3" w14:textId="77777777" w:rsidTr="00614EFB">
        <w:trPr>
          <w:trHeight w:val="112"/>
        </w:trPr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C45CB7" w14:textId="77777777" w:rsidR="008F0113" w:rsidRPr="00086FF5" w:rsidRDefault="008F0113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C45CB8" w14:textId="77777777" w:rsidR="008F0113" w:rsidRPr="00086FF5" w:rsidRDefault="008F0113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C45CB9" w14:textId="77777777" w:rsidR="008F0113" w:rsidRPr="00086FF5" w:rsidRDefault="008F0113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5CBA" w14:textId="53E63E13" w:rsidR="008F0113" w:rsidRPr="00086FF5" w:rsidRDefault="008F0113" w:rsidP="00FD5C4C">
            <w:pPr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a)</w:t>
            </w:r>
          </w:p>
        </w:tc>
        <w:tc>
          <w:tcPr>
            <w:tcW w:w="6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45CBB" w14:textId="77777777" w:rsidR="008F0113" w:rsidRPr="00086FF5" w:rsidRDefault="008F0113" w:rsidP="00FD5C4C">
            <w:pPr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 xml:space="preserve">w oddziale PKO Banku Polskiego SA 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45CBC" w14:textId="77777777" w:rsidR="008F0113" w:rsidRPr="00DE0A4A" w:rsidRDefault="008F0113" w:rsidP="002022F7">
            <w:pPr>
              <w:jc w:val="right"/>
            </w:pPr>
            <w:r w:rsidRPr="00DE0A4A">
              <w:t>5,99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45CBD" w14:textId="77777777" w:rsidR="008F0113" w:rsidRPr="00DE0A4A" w:rsidRDefault="008F0113" w:rsidP="002022F7">
            <w:pPr>
              <w:jc w:val="right"/>
            </w:pPr>
            <w:r w:rsidRPr="00DE0A4A">
              <w:t>5,99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45CBE" w14:textId="77777777" w:rsidR="008F0113" w:rsidRPr="00DE0A4A" w:rsidRDefault="008F0113" w:rsidP="002022F7">
            <w:pPr>
              <w:jc w:val="right"/>
            </w:pPr>
            <w:r w:rsidRPr="00DE0A4A">
              <w:t>5,99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C45CBF" w14:textId="13885B53" w:rsidR="008F0113" w:rsidRPr="00DE0A4A" w:rsidRDefault="008F0113" w:rsidP="002022F7">
            <w:pPr>
              <w:jc w:val="right"/>
            </w:pPr>
            <w:r w:rsidRPr="00044E73">
              <w:rPr>
                <w:rFonts w:cs="Arial"/>
                <w:color w:val="auto"/>
                <w:szCs w:val="16"/>
              </w:rPr>
              <w:t>5,99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45CC0" w14:textId="7B9D12C6" w:rsidR="008F0113" w:rsidRPr="00DE0A4A" w:rsidRDefault="008F0113" w:rsidP="002022F7">
            <w:pPr>
              <w:jc w:val="right"/>
            </w:pPr>
            <w:r w:rsidRPr="00044E73">
              <w:rPr>
                <w:rFonts w:cs="Arial"/>
                <w:color w:val="auto"/>
                <w:szCs w:val="16"/>
              </w:rPr>
              <w:t>5,99</w:t>
            </w:r>
          </w:p>
        </w:tc>
      </w:tr>
      <w:tr w:rsidR="008F0113" w:rsidRPr="00086FF5" w14:paraId="46C45CD0" w14:textId="77777777" w:rsidTr="00614EFB">
        <w:trPr>
          <w:trHeight w:val="143"/>
        </w:trPr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C45CC4" w14:textId="77777777" w:rsidR="008F0113" w:rsidRPr="00086FF5" w:rsidRDefault="008F0113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C45CC5" w14:textId="77777777" w:rsidR="008F0113" w:rsidRPr="00086FF5" w:rsidRDefault="008F0113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C45CC6" w14:textId="77777777" w:rsidR="008F0113" w:rsidRPr="00086FF5" w:rsidRDefault="008F0113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5CC7" w14:textId="4E570664" w:rsidR="008F0113" w:rsidRPr="00086FF5" w:rsidRDefault="008F0113" w:rsidP="00FD5C4C">
            <w:pPr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b)</w:t>
            </w:r>
          </w:p>
        </w:tc>
        <w:tc>
          <w:tcPr>
            <w:tcW w:w="6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45CC8" w14:textId="77777777" w:rsidR="008F0113" w:rsidRPr="00086FF5" w:rsidRDefault="008F0113" w:rsidP="00FD5C4C">
            <w:pPr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za pośrednictwem serwisu</w:t>
            </w:r>
            <w:r w:rsidRPr="00086FF5">
              <w:rPr>
                <w:rFonts w:cs="Arial"/>
                <w:b/>
                <w:bCs/>
                <w:i/>
                <w:iCs/>
                <w:color w:val="auto"/>
                <w:szCs w:val="16"/>
              </w:rPr>
              <w:t xml:space="preserve"> </w:t>
            </w:r>
            <w:r w:rsidRPr="00086FF5">
              <w:rPr>
                <w:rFonts w:cs="Arial"/>
                <w:color w:val="auto"/>
                <w:szCs w:val="16"/>
              </w:rPr>
              <w:t>telefonicznego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45CC9" w14:textId="77777777" w:rsidR="008F0113" w:rsidRPr="00DE0A4A" w:rsidRDefault="008F0113" w:rsidP="002022F7">
            <w:pPr>
              <w:jc w:val="right"/>
            </w:pPr>
            <w:r w:rsidRPr="00DE0A4A">
              <w:t>2,99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45CCA" w14:textId="77777777" w:rsidR="008F0113" w:rsidRPr="00DE0A4A" w:rsidRDefault="008F0113" w:rsidP="002022F7">
            <w:pPr>
              <w:jc w:val="right"/>
            </w:pPr>
            <w:r w:rsidRPr="00DE0A4A">
              <w:t>2,99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45CCB" w14:textId="77777777" w:rsidR="008F0113" w:rsidRPr="00DE0A4A" w:rsidRDefault="008F0113" w:rsidP="002022F7">
            <w:pPr>
              <w:jc w:val="right"/>
            </w:pPr>
            <w:r w:rsidRPr="00DE0A4A">
              <w:t>2,99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5CCC" w14:textId="5AD8D4FC" w:rsidR="008F0113" w:rsidRPr="00DE0A4A" w:rsidRDefault="008F0113" w:rsidP="002022F7">
            <w:pPr>
              <w:jc w:val="right"/>
            </w:pPr>
            <w:r w:rsidRPr="00044E73">
              <w:rPr>
                <w:rFonts w:cs="Arial"/>
                <w:color w:val="auto"/>
                <w:szCs w:val="16"/>
              </w:rPr>
              <w:t>2,99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45CCD" w14:textId="3F2D77BB" w:rsidR="008F0113" w:rsidRPr="00DE0A4A" w:rsidRDefault="008F0113" w:rsidP="002022F7">
            <w:pPr>
              <w:jc w:val="right"/>
            </w:pPr>
            <w:r w:rsidRPr="00044E73">
              <w:rPr>
                <w:rFonts w:cs="Arial"/>
                <w:color w:val="auto"/>
                <w:szCs w:val="16"/>
              </w:rPr>
              <w:t>2,99</w:t>
            </w:r>
          </w:p>
        </w:tc>
      </w:tr>
      <w:tr w:rsidR="006F1782" w:rsidRPr="00086FF5" w14:paraId="46C45CDD" w14:textId="77777777" w:rsidTr="00614EFB">
        <w:trPr>
          <w:trHeight w:val="54"/>
        </w:trPr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C45CD1" w14:textId="77777777" w:rsidR="006F1782" w:rsidRPr="00086FF5" w:rsidRDefault="006F1782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C45CD2" w14:textId="77777777" w:rsidR="006F1782" w:rsidRPr="00086FF5" w:rsidRDefault="006F1782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5CD3" w14:textId="77777777" w:rsidR="006F1782" w:rsidRPr="00086FF5" w:rsidRDefault="006F1782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5CD4" w14:textId="0934870B" w:rsidR="006F1782" w:rsidRPr="00086FF5" w:rsidRDefault="006F1782" w:rsidP="00FD5C4C">
            <w:pPr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c)</w:t>
            </w:r>
          </w:p>
        </w:tc>
        <w:tc>
          <w:tcPr>
            <w:tcW w:w="6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45CD5" w14:textId="77777777" w:rsidR="006F1782" w:rsidRPr="00086FF5" w:rsidRDefault="006F1782" w:rsidP="00FD5C4C">
            <w:pPr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za pośrednictwem serwisu internetowego lub w kanale mobilnym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45CD6" w14:textId="75DDEDF3" w:rsidR="006F1782" w:rsidRPr="009E3115" w:rsidRDefault="006F1782" w:rsidP="002022F7">
            <w:pPr>
              <w:jc w:val="right"/>
              <w:rPr>
                <w:color w:val="auto"/>
              </w:rPr>
            </w:pPr>
            <w:r w:rsidRPr="009E3115">
              <w:rPr>
                <w:color w:val="auto"/>
              </w:rPr>
              <w:t>1,20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45CD7" w14:textId="3CA5AA87" w:rsidR="006F1782" w:rsidRPr="009E3115" w:rsidRDefault="006F1782" w:rsidP="002022F7">
            <w:pPr>
              <w:jc w:val="right"/>
              <w:rPr>
                <w:color w:val="auto"/>
              </w:rPr>
            </w:pPr>
            <w:r w:rsidRPr="009E3115">
              <w:rPr>
                <w:color w:val="auto"/>
              </w:rPr>
              <w:t>1,20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45CD8" w14:textId="623A6628" w:rsidR="006F1782" w:rsidRPr="009E3115" w:rsidRDefault="006F1782" w:rsidP="002022F7">
            <w:pPr>
              <w:jc w:val="right"/>
              <w:rPr>
                <w:color w:val="auto"/>
              </w:rPr>
            </w:pPr>
            <w:r w:rsidRPr="009E3115">
              <w:rPr>
                <w:color w:val="auto"/>
              </w:rPr>
              <w:t>1,20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5CD9" w14:textId="34C82684" w:rsidR="006F1782" w:rsidRPr="008A41AB" w:rsidRDefault="006F1782" w:rsidP="008A41AB">
            <w:pPr>
              <w:jc w:val="right"/>
            </w:pPr>
            <w:r w:rsidRPr="008A41AB">
              <w:t>0,70</w:t>
            </w:r>
            <w:r w:rsidR="00D62479" w:rsidRPr="008A41AB">
              <w:rPr>
                <w:highlight w:val="yellow"/>
              </w:rPr>
              <w:t xml:space="preserve"> 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45CDA" w14:textId="35473E79" w:rsidR="006F1782" w:rsidRPr="00DE0A4A" w:rsidRDefault="006F1782" w:rsidP="002022F7">
            <w:pPr>
              <w:jc w:val="right"/>
            </w:pPr>
            <w:r w:rsidRPr="00044E73">
              <w:rPr>
                <w:rFonts w:cs="Arial"/>
                <w:color w:val="auto"/>
                <w:szCs w:val="16"/>
              </w:rPr>
              <w:t>0,00</w:t>
            </w:r>
          </w:p>
        </w:tc>
      </w:tr>
    </w:tbl>
    <w:p w14:paraId="756DF37B" w14:textId="77777777" w:rsidR="009E3115" w:rsidRDefault="009E3115"/>
    <w:tbl>
      <w:tblPr>
        <w:tblW w:w="5000" w:type="pct"/>
        <w:tblInd w:w="70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65"/>
        <w:gridCol w:w="368"/>
        <w:gridCol w:w="364"/>
        <w:gridCol w:w="312"/>
        <w:gridCol w:w="6022"/>
        <w:gridCol w:w="1541"/>
        <w:gridCol w:w="1542"/>
        <w:gridCol w:w="1541"/>
        <w:gridCol w:w="1541"/>
        <w:gridCol w:w="1542"/>
      </w:tblGrid>
      <w:tr w:rsidR="00513B0A" w:rsidRPr="00086FF5" w14:paraId="46C45CE2" w14:textId="77777777" w:rsidTr="00614EFB">
        <w:trPr>
          <w:trHeight w:val="22"/>
        </w:trPr>
        <w:tc>
          <w:tcPr>
            <w:tcW w:w="36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6C45CDE" w14:textId="77777777" w:rsidR="00513B0A" w:rsidRPr="00086FF5" w:rsidRDefault="00513B0A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6C45CDF" w14:textId="77777777" w:rsidR="00513B0A" w:rsidRPr="00086FF5" w:rsidRDefault="00513B0A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C45CE0" w14:textId="77777777" w:rsidR="00513B0A" w:rsidRPr="00086FF5" w:rsidRDefault="00513B0A" w:rsidP="00FD5C4C">
            <w:pPr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4)</w:t>
            </w:r>
          </w:p>
        </w:tc>
        <w:tc>
          <w:tcPr>
            <w:tcW w:w="14041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C45CE1" w14:textId="77777777" w:rsidR="00513B0A" w:rsidRPr="00086FF5" w:rsidRDefault="00513B0A" w:rsidP="00FD5C4C">
            <w:pPr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na rachunki do ZUS i Urzędu Skarbowego: </w:t>
            </w:r>
          </w:p>
        </w:tc>
      </w:tr>
      <w:tr w:rsidR="008F0113" w:rsidRPr="00086FF5" w14:paraId="46C45CEF" w14:textId="77777777" w:rsidTr="00614EFB">
        <w:trPr>
          <w:trHeight w:val="22"/>
        </w:trPr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C45CE3" w14:textId="77777777" w:rsidR="008F0113" w:rsidRPr="00086FF5" w:rsidRDefault="008F0113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C45CE4" w14:textId="77777777" w:rsidR="008F0113" w:rsidRPr="00086FF5" w:rsidRDefault="008F0113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C45CE5" w14:textId="77777777" w:rsidR="008F0113" w:rsidRPr="00086FF5" w:rsidRDefault="008F0113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5CE6" w14:textId="075CF80A" w:rsidR="008F0113" w:rsidRPr="00086FF5" w:rsidRDefault="008F0113" w:rsidP="00FD5C4C">
            <w:pPr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a)</w:t>
            </w:r>
          </w:p>
        </w:tc>
        <w:tc>
          <w:tcPr>
            <w:tcW w:w="60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6C45CE7" w14:textId="77777777" w:rsidR="008F0113" w:rsidRPr="00086FF5" w:rsidRDefault="008F0113" w:rsidP="00FD5C4C">
            <w:pPr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 xml:space="preserve">w oddziale PKO Banku Polskiego SA 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45CE8" w14:textId="77777777" w:rsidR="008F0113" w:rsidRPr="00B111AD" w:rsidRDefault="008F0113" w:rsidP="002022F7">
            <w:pPr>
              <w:jc w:val="right"/>
            </w:pPr>
            <w:r w:rsidRPr="00B111AD">
              <w:t>6,99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45CE9" w14:textId="77777777" w:rsidR="008F0113" w:rsidRPr="00B111AD" w:rsidRDefault="008F0113" w:rsidP="002022F7">
            <w:pPr>
              <w:jc w:val="right"/>
            </w:pPr>
            <w:r w:rsidRPr="00B111AD">
              <w:t>6,99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45CEA" w14:textId="77777777" w:rsidR="008F0113" w:rsidRPr="00B111AD" w:rsidRDefault="008F0113" w:rsidP="002022F7">
            <w:pPr>
              <w:jc w:val="right"/>
            </w:pPr>
            <w:r w:rsidRPr="00B111AD">
              <w:t>6,99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5CEB" w14:textId="7BC39975" w:rsidR="008F0113" w:rsidRPr="00B111AD" w:rsidRDefault="008F0113" w:rsidP="002022F7">
            <w:pPr>
              <w:jc w:val="right"/>
            </w:pPr>
            <w:r w:rsidRPr="00E91292">
              <w:rPr>
                <w:rFonts w:cs="Arial"/>
                <w:color w:val="auto"/>
                <w:szCs w:val="16"/>
              </w:rPr>
              <w:t>6,99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45CEC" w14:textId="62DE5B2F" w:rsidR="008F0113" w:rsidRPr="00B111AD" w:rsidRDefault="008F0113" w:rsidP="002022F7">
            <w:pPr>
              <w:jc w:val="right"/>
            </w:pPr>
            <w:r w:rsidRPr="00E91292">
              <w:rPr>
                <w:rFonts w:cs="Arial"/>
                <w:color w:val="auto"/>
                <w:szCs w:val="16"/>
              </w:rPr>
              <w:t>6,99</w:t>
            </w:r>
          </w:p>
        </w:tc>
      </w:tr>
      <w:tr w:rsidR="008F0113" w:rsidRPr="00086FF5" w14:paraId="46C45CFC" w14:textId="77777777" w:rsidTr="00614EFB">
        <w:trPr>
          <w:trHeight w:val="22"/>
        </w:trPr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C45CF0" w14:textId="77777777" w:rsidR="008F0113" w:rsidRPr="00086FF5" w:rsidRDefault="008F0113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C45CF1" w14:textId="77777777" w:rsidR="008F0113" w:rsidRPr="00086FF5" w:rsidRDefault="008F0113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C45CF2" w14:textId="77777777" w:rsidR="008F0113" w:rsidRPr="00086FF5" w:rsidRDefault="008F0113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5CF3" w14:textId="55601A50" w:rsidR="008F0113" w:rsidRPr="00086FF5" w:rsidRDefault="008F0113" w:rsidP="00FD5C4C">
            <w:pPr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b)</w:t>
            </w:r>
          </w:p>
        </w:tc>
        <w:tc>
          <w:tcPr>
            <w:tcW w:w="6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45CF4" w14:textId="77777777" w:rsidR="008F0113" w:rsidRPr="00086FF5" w:rsidRDefault="008F0113" w:rsidP="00FD5C4C">
            <w:pPr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za pośrednictwem serwisu</w:t>
            </w:r>
            <w:r w:rsidRPr="00086FF5">
              <w:rPr>
                <w:rFonts w:cs="Arial"/>
                <w:b/>
                <w:bCs/>
                <w:i/>
                <w:iCs/>
                <w:color w:val="auto"/>
                <w:szCs w:val="16"/>
              </w:rPr>
              <w:t xml:space="preserve"> </w:t>
            </w:r>
            <w:r w:rsidRPr="00086FF5">
              <w:rPr>
                <w:rFonts w:cs="Arial"/>
                <w:color w:val="auto"/>
                <w:szCs w:val="16"/>
              </w:rPr>
              <w:t>telefonicznego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45CF5" w14:textId="77777777" w:rsidR="008F0113" w:rsidRPr="00B111AD" w:rsidRDefault="008F0113" w:rsidP="002022F7">
            <w:pPr>
              <w:jc w:val="right"/>
            </w:pPr>
            <w:r w:rsidRPr="00B111AD">
              <w:t>3,00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45CF6" w14:textId="77777777" w:rsidR="008F0113" w:rsidRPr="00B111AD" w:rsidRDefault="008F0113" w:rsidP="002022F7">
            <w:pPr>
              <w:jc w:val="right"/>
            </w:pPr>
            <w:r w:rsidRPr="00B111AD">
              <w:t>3,00</w:t>
            </w:r>
          </w:p>
        </w:tc>
        <w:tc>
          <w:tcPr>
            <w:tcW w:w="1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45CF7" w14:textId="77777777" w:rsidR="008F0113" w:rsidRPr="00B111AD" w:rsidRDefault="008F0113" w:rsidP="002022F7">
            <w:pPr>
              <w:jc w:val="right"/>
            </w:pPr>
            <w:r w:rsidRPr="00B111AD">
              <w:t>3,00</w:t>
            </w:r>
          </w:p>
        </w:tc>
        <w:tc>
          <w:tcPr>
            <w:tcW w:w="1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5CF8" w14:textId="539689EC" w:rsidR="008F0113" w:rsidRPr="00B111AD" w:rsidRDefault="008F0113" w:rsidP="002022F7">
            <w:pPr>
              <w:jc w:val="right"/>
            </w:pPr>
            <w:r w:rsidRPr="00E91292">
              <w:rPr>
                <w:rFonts w:cs="Arial"/>
                <w:color w:val="auto"/>
                <w:szCs w:val="16"/>
              </w:rPr>
              <w:t>4,00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45CF9" w14:textId="12836255" w:rsidR="008F0113" w:rsidRPr="00B111AD" w:rsidRDefault="008F0113" w:rsidP="002022F7">
            <w:pPr>
              <w:jc w:val="right"/>
            </w:pPr>
            <w:r w:rsidRPr="00E91292">
              <w:rPr>
                <w:rFonts w:cs="Arial"/>
                <w:color w:val="auto"/>
                <w:szCs w:val="16"/>
              </w:rPr>
              <w:t>4,00</w:t>
            </w:r>
          </w:p>
        </w:tc>
      </w:tr>
      <w:tr w:rsidR="008F0113" w:rsidRPr="00086FF5" w14:paraId="46C45D09" w14:textId="77777777" w:rsidTr="00614EFB">
        <w:trPr>
          <w:trHeight w:val="22"/>
        </w:trPr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C45CFD" w14:textId="77777777" w:rsidR="008F0113" w:rsidRPr="00086FF5" w:rsidRDefault="008F0113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5CFE" w14:textId="77777777" w:rsidR="008F0113" w:rsidRPr="00086FF5" w:rsidRDefault="008F0113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5CFF" w14:textId="77777777" w:rsidR="008F0113" w:rsidRPr="00086FF5" w:rsidRDefault="008F0113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5D00" w14:textId="5FE29538" w:rsidR="008F0113" w:rsidRPr="00086FF5" w:rsidRDefault="008F0113" w:rsidP="00FD5C4C">
            <w:pPr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c)</w:t>
            </w:r>
          </w:p>
        </w:tc>
        <w:tc>
          <w:tcPr>
            <w:tcW w:w="6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45D01" w14:textId="77777777" w:rsidR="008F0113" w:rsidRPr="00086FF5" w:rsidRDefault="008F0113" w:rsidP="00FD5C4C">
            <w:pPr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za pośrednictwem serwisu internetowego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45D02" w14:textId="77777777" w:rsidR="008F0113" w:rsidRPr="00B111AD" w:rsidRDefault="008F0113" w:rsidP="002022F7">
            <w:pPr>
              <w:jc w:val="right"/>
            </w:pPr>
            <w:r w:rsidRPr="00B111AD">
              <w:t>0,70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45D03" w14:textId="77777777" w:rsidR="008F0113" w:rsidRPr="00B111AD" w:rsidRDefault="008F0113" w:rsidP="002022F7">
            <w:pPr>
              <w:jc w:val="right"/>
            </w:pPr>
            <w:r w:rsidRPr="00B111AD">
              <w:t>0,70</w:t>
            </w:r>
          </w:p>
        </w:tc>
        <w:tc>
          <w:tcPr>
            <w:tcW w:w="1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45D04" w14:textId="77777777" w:rsidR="008F0113" w:rsidRPr="00B111AD" w:rsidRDefault="008F0113" w:rsidP="002022F7">
            <w:pPr>
              <w:jc w:val="right"/>
            </w:pPr>
            <w:r w:rsidRPr="00B111AD">
              <w:t>0,70</w:t>
            </w:r>
          </w:p>
        </w:tc>
        <w:tc>
          <w:tcPr>
            <w:tcW w:w="1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5D05" w14:textId="371CD2B6" w:rsidR="008F0113" w:rsidRPr="00B111AD" w:rsidRDefault="008F0113" w:rsidP="002022F7">
            <w:pPr>
              <w:jc w:val="right"/>
            </w:pPr>
            <w:r w:rsidRPr="00E91292">
              <w:rPr>
                <w:rFonts w:cs="Arial"/>
                <w:color w:val="auto"/>
                <w:szCs w:val="16"/>
              </w:rPr>
              <w:t>1,00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45D06" w14:textId="444D2DCB" w:rsidR="008F0113" w:rsidRPr="00B111AD" w:rsidRDefault="008F0113" w:rsidP="002022F7">
            <w:pPr>
              <w:jc w:val="right"/>
            </w:pPr>
            <w:r w:rsidRPr="00E91292">
              <w:rPr>
                <w:rFonts w:cs="Arial"/>
                <w:color w:val="auto"/>
                <w:szCs w:val="16"/>
              </w:rPr>
              <w:t>0,00</w:t>
            </w:r>
          </w:p>
        </w:tc>
      </w:tr>
      <w:tr w:rsidR="00513B0A" w:rsidRPr="00086FF5" w14:paraId="46C45D18" w14:textId="77777777" w:rsidTr="00614EFB">
        <w:trPr>
          <w:trHeight w:val="22"/>
        </w:trPr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C45D15" w14:textId="77777777" w:rsidR="00513B0A" w:rsidRPr="00086FF5" w:rsidRDefault="00513B0A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C45D16" w14:textId="77777777" w:rsidR="00513B0A" w:rsidRPr="00CB5418" w:rsidRDefault="00513B0A" w:rsidP="00FD5C4C">
            <w:pPr>
              <w:rPr>
                <w:rFonts w:cs="Arial"/>
                <w:color w:val="auto"/>
                <w:szCs w:val="16"/>
              </w:rPr>
            </w:pPr>
            <w:r w:rsidRPr="00CB5418">
              <w:rPr>
                <w:rFonts w:cs="Arial"/>
                <w:color w:val="auto"/>
                <w:szCs w:val="16"/>
              </w:rPr>
              <w:t>4.</w:t>
            </w:r>
          </w:p>
        </w:tc>
        <w:tc>
          <w:tcPr>
            <w:tcW w:w="14405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C45D17" w14:textId="36FC8944" w:rsidR="00513B0A" w:rsidRPr="00CB5418" w:rsidRDefault="00513B0A" w:rsidP="00CB5418">
            <w:pPr>
              <w:rPr>
                <w:rFonts w:cs="Arial"/>
                <w:strike/>
                <w:color w:val="auto"/>
                <w:szCs w:val="16"/>
              </w:rPr>
            </w:pPr>
            <w:r w:rsidRPr="00CB5418">
              <w:rPr>
                <w:rFonts w:cs="Arial"/>
                <w:color w:val="auto"/>
                <w:szCs w:val="16"/>
              </w:rPr>
              <w:t>Przelew - realizacja dyspozycji przekazania środków z użyciem numeru telefonu (tzw.</w:t>
            </w:r>
            <w:r w:rsidR="00D62479" w:rsidRPr="00CB5418">
              <w:rPr>
                <w:rFonts w:cs="Arial"/>
                <w:color w:val="auto"/>
                <w:szCs w:val="16"/>
              </w:rPr>
              <w:t xml:space="preserve"> </w:t>
            </w:r>
            <w:r w:rsidRPr="00CB5418">
              <w:rPr>
                <w:rFonts w:cs="Arial"/>
                <w:color w:val="auto"/>
                <w:szCs w:val="16"/>
              </w:rPr>
              <w:t xml:space="preserve">przelew "Na numer telefonu"): </w:t>
            </w:r>
          </w:p>
        </w:tc>
      </w:tr>
      <w:tr w:rsidR="008D632E" w:rsidRPr="00086FF5" w14:paraId="46C45D24" w14:textId="77777777" w:rsidTr="00F432E4">
        <w:trPr>
          <w:trHeight w:val="22"/>
        </w:trPr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C45D19" w14:textId="77777777" w:rsidR="008D632E" w:rsidRPr="00086FF5" w:rsidRDefault="008D632E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C45D1A" w14:textId="77777777" w:rsidR="008D632E" w:rsidRPr="00CB5418" w:rsidRDefault="008D632E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5D1B" w14:textId="77777777" w:rsidR="008D632E" w:rsidRPr="00CB5418" w:rsidRDefault="008D632E" w:rsidP="00FD5C4C">
            <w:pPr>
              <w:rPr>
                <w:rFonts w:cs="Arial"/>
                <w:color w:val="auto"/>
                <w:szCs w:val="16"/>
              </w:rPr>
            </w:pPr>
            <w:r w:rsidRPr="00CB5418">
              <w:rPr>
                <w:rFonts w:cs="Arial"/>
                <w:color w:val="auto"/>
                <w:szCs w:val="16"/>
              </w:rPr>
              <w:t>1)</w:t>
            </w:r>
          </w:p>
        </w:tc>
        <w:tc>
          <w:tcPr>
            <w:tcW w:w="140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5D21" w14:textId="0E23D535" w:rsidR="008D632E" w:rsidRPr="00CB5418" w:rsidRDefault="008D632E" w:rsidP="008D632E">
            <w:r w:rsidRPr="00CB5418">
              <w:rPr>
                <w:rFonts w:cs="Arial"/>
                <w:szCs w:val="16"/>
              </w:rPr>
              <w:t>na rachunki prowadzone w PKO Banku Polskim SA</w:t>
            </w:r>
          </w:p>
        </w:tc>
      </w:tr>
      <w:tr w:rsidR="00896B90" w:rsidRPr="00086FF5" w14:paraId="46C45D36" w14:textId="77777777" w:rsidTr="00614EFB">
        <w:trPr>
          <w:trHeight w:val="22"/>
        </w:trPr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C45D2A" w14:textId="77777777" w:rsidR="00896B90" w:rsidRPr="00086FF5" w:rsidRDefault="00896B90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C45D2B" w14:textId="77777777" w:rsidR="00896B90" w:rsidRPr="00CB5418" w:rsidRDefault="00896B90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6C45D2C" w14:textId="77777777" w:rsidR="00896B90" w:rsidRPr="00CB5418" w:rsidRDefault="00896B90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5D2D" w14:textId="77777777" w:rsidR="00896B90" w:rsidRPr="00CB5418" w:rsidRDefault="00896B90" w:rsidP="00513B0A">
            <w:pPr>
              <w:rPr>
                <w:rFonts w:cs="Arial"/>
                <w:color w:val="auto"/>
                <w:szCs w:val="16"/>
              </w:rPr>
            </w:pPr>
            <w:r w:rsidRPr="00CB5418">
              <w:rPr>
                <w:rFonts w:cs="Arial"/>
                <w:color w:val="auto"/>
                <w:szCs w:val="16"/>
              </w:rPr>
              <w:t>a)</w:t>
            </w:r>
          </w:p>
        </w:tc>
        <w:tc>
          <w:tcPr>
            <w:tcW w:w="6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5D2E" w14:textId="39B5AFD4" w:rsidR="00896B90" w:rsidRPr="00CB5418" w:rsidRDefault="00896B90" w:rsidP="00513B0A">
            <w:pPr>
              <w:rPr>
                <w:rFonts w:cs="Arial"/>
                <w:szCs w:val="16"/>
              </w:rPr>
            </w:pPr>
            <w:r w:rsidRPr="00CB5418">
              <w:rPr>
                <w:rFonts w:cs="Arial"/>
                <w:szCs w:val="16"/>
              </w:rPr>
              <w:t xml:space="preserve"> </w:t>
            </w:r>
            <w:r w:rsidRPr="00CB5418">
              <w:rPr>
                <w:rFonts w:cs="Arial"/>
                <w:color w:val="auto"/>
                <w:szCs w:val="16"/>
              </w:rPr>
              <w:t>za pośrednictwem serwisu internetowego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45D2F" w14:textId="77777777" w:rsidR="00896B90" w:rsidRPr="00AA137C" w:rsidRDefault="00896B90" w:rsidP="00513B0A">
            <w:pPr>
              <w:jc w:val="right"/>
            </w:pPr>
            <w:r w:rsidRPr="00AA137C">
              <w:t>0,00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45D30" w14:textId="77777777" w:rsidR="00896B90" w:rsidRPr="00AA137C" w:rsidRDefault="00896B90" w:rsidP="00513B0A">
            <w:pPr>
              <w:jc w:val="right"/>
            </w:pPr>
            <w:r w:rsidRPr="00AA137C">
              <w:t>0,00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45D31" w14:textId="77777777" w:rsidR="00896B90" w:rsidRPr="00AA137C" w:rsidRDefault="00896B90" w:rsidP="00513B0A">
            <w:pPr>
              <w:jc w:val="right"/>
            </w:pPr>
            <w:r w:rsidRPr="00AA137C">
              <w:t>0,00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5D32" w14:textId="77777777" w:rsidR="00896B90" w:rsidRPr="00AA137C" w:rsidRDefault="00896B90" w:rsidP="00513B0A">
            <w:pPr>
              <w:jc w:val="right"/>
            </w:pPr>
            <w:r w:rsidRPr="00AA137C">
              <w:t>0,00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45D33" w14:textId="77777777" w:rsidR="00896B90" w:rsidRPr="00AA137C" w:rsidRDefault="00896B90" w:rsidP="00513B0A">
            <w:pPr>
              <w:jc w:val="right"/>
            </w:pPr>
            <w:r w:rsidRPr="00AA137C">
              <w:t>0,00</w:t>
            </w:r>
          </w:p>
        </w:tc>
      </w:tr>
      <w:tr w:rsidR="008D632E" w:rsidRPr="00086FF5" w14:paraId="46C45D43" w14:textId="77777777" w:rsidTr="00614EFB">
        <w:trPr>
          <w:trHeight w:val="136"/>
        </w:trPr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C45D37" w14:textId="77777777" w:rsidR="008D632E" w:rsidRPr="00086FF5" w:rsidRDefault="008D632E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5D38" w14:textId="77777777" w:rsidR="008D632E" w:rsidRPr="00CB5418" w:rsidRDefault="008D632E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5D39" w14:textId="77777777" w:rsidR="008D632E" w:rsidRPr="00CB5418" w:rsidRDefault="008D632E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5D3A" w14:textId="77777777" w:rsidR="008D632E" w:rsidRPr="00CB5418" w:rsidRDefault="008D632E" w:rsidP="00B56B94">
            <w:pPr>
              <w:spacing w:before="10"/>
              <w:rPr>
                <w:rFonts w:cs="Arial"/>
                <w:color w:val="auto"/>
                <w:szCs w:val="16"/>
              </w:rPr>
            </w:pPr>
            <w:r w:rsidRPr="00CB5418">
              <w:rPr>
                <w:rFonts w:cs="Arial"/>
                <w:color w:val="auto"/>
                <w:szCs w:val="16"/>
              </w:rPr>
              <w:t>b)</w:t>
            </w:r>
          </w:p>
        </w:tc>
        <w:tc>
          <w:tcPr>
            <w:tcW w:w="6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5D3B" w14:textId="1BE73949" w:rsidR="008D632E" w:rsidRPr="00CB5418" w:rsidRDefault="008D632E" w:rsidP="00B56B94">
            <w:pPr>
              <w:spacing w:before="10"/>
              <w:rPr>
                <w:rFonts w:cs="Arial"/>
                <w:szCs w:val="16"/>
              </w:rPr>
            </w:pPr>
            <w:r w:rsidRPr="00CB5418">
              <w:rPr>
                <w:rFonts w:cs="Arial"/>
                <w:szCs w:val="16"/>
              </w:rPr>
              <w:t>w kanale mobilnym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45D3C" w14:textId="68C6B105" w:rsidR="008D632E" w:rsidRPr="00822731" w:rsidRDefault="008D632E" w:rsidP="00B56B94">
            <w:pPr>
              <w:spacing w:before="10"/>
              <w:jc w:val="right"/>
            </w:pPr>
            <w:r w:rsidRPr="00AA137C">
              <w:t>0,00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45D3D" w14:textId="7CE12E7E" w:rsidR="008D632E" w:rsidRPr="00822731" w:rsidRDefault="008D632E" w:rsidP="00B56B94">
            <w:pPr>
              <w:spacing w:before="10"/>
              <w:jc w:val="right"/>
            </w:pPr>
            <w:r w:rsidRPr="00AA137C">
              <w:t>0,00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45D3E" w14:textId="50C4AE69" w:rsidR="008D632E" w:rsidRPr="00822731" w:rsidRDefault="008D632E" w:rsidP="00B56B94">
            <w:pPr>
              <w:spacing w:before="10"/>
              <w:jc w:val="right"/>
            </w:pPr>
            <w:r w:rsidRPr="00AA137C">
              <w:t>0,00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5D3F" w14:textId="26559489" w:rsidR="008D632E" w:rsidRPr="00822731" w:rsidRDefault="008D632E" w:rsidP="00B56B94">
            <w:pPr>
              <w:spacing w:before="10"/>
              <w:jc w:val="right"/>
            </w:pPr>
            <w:r w:rsidRPr="00AA137C">
              <w:t>0,00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45D40" w14:textId="1C39D934" w:rsidR="008D632E" w:rsidRPr="00822731" w:rsidRDefault="008D632E" w:rsidP="00B56B94">
            <w:pPr>
              <w:spacing w:before="10"/>
              <w:jc w:val="right"/>
            </w:pPr>
            <w:r w:rsidRPr="00AA137C">
              <w:t>0,00</w:t>
            </w:r>
          </w:p>
        </w:tc>
      </w:tr>
      <w:tr w:rsidR="008D632E" w:rsidRPr="00086FF5" w14:paraId="4BB91B9D" w14:textId="77777777" w:rsidTr="00D74F99">
        <w:trPr>
          <w:trHeight w:val="136"/>
        </w:trPr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5686A4" w14:textId="77777777" w:rsidR="008D632E" w:rsidRPr="00086FF5" w:rsidRDefault="008D632E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827EF" w14:textId="77777777" w:rsidR="008D632E" w:rsidRPr="00CB5418" w:rsidRDefault="008D632E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0B3F1" w14:textId="5B51EDC5" w:rsidR="008D632E" w:rsidRPr="00CB5418" w:rsidRDefault="008D632E" w:rsidP="00FD5C4C">
            <w:pPr>
              <w:rPr>
                <w:rFonts w:cs="Arial"/>
                <w:color w:val="auto"/>
                <w:szCs w:val="16"/>
              </w:rPr>
            </w:pPr>
            <w:r w:rsidRPr="00CB5418">
              <w:rPr>
                <w:rFonts w:cs="Arial"/>
                <w:color w:val="auto"/>
                <w:szCs w:val="16"/>
              </w:rPr>
              <w:t>2)</w:t>
            </w:r>
          </w:p>
        </w:tc>
        <w:tc>
          <w:tcPr>
            <w:tcW w:w="6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AAE8E" w14:textId="746ADCCB" w:rsidR="008D632E" w:rsidRPr="00CB5418" w:rsidRDefault="008D632E" w:rsidP="00896B90">
            <w:pPr>
              <w:spacing w:before="10"/>
              <w:rPr>
                <w:rFonts w:cs="Arial"/>
                <w:szCs w:val="16"/>
              </w:rPr>
            </w:pPr>
            <w:r w:rsidRPr="00CB5418">
              <w:rPr>
                <w:rFonts w:cs="Arial"/>
                <w:szCs w:val="16"/>
              </w:rPr>
              <w:t xml:space="preserve">w kanale mobilnym na rachunki prowadzone w innym banku </w:t>
            </w:r>
            <w:r w:rsidRPr="00CB5418">
              <w:rPr>
                <w:rFonts w:cs="Arial"/>
                <w:szCs w:val="16"/>
                <w:vertAlign w:val="superscript"/>
              </w:rPr>
              <w:t>3)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373CAE" w14:textId="5A5EAE9B" w:rsidR="008D632E" w:rsidRPr="00822731" w:rsidRDefault="008D632E" w:rsidP="00B56B94">
            <w:pPr>
              <w:spacing w:before="10"/>
              <w:jc w:val="right"/>
            </w:pPr>
            <w:r w:rsidRPr="00822731">
              <w:t>0,99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1F9071" w14:textId="7D5D4A4B" w:rsidR="008D632E" w:rsidRPr="00822731" w:rsidRDefault="008D632E" w:rsidP="00B56B94">
            <w:pPr>
              <w:spacing w:before="10"/>
              <w:jc w:val="right"/>
            </w:pPr>
            <w:r w:rsidRPr="00822731">
              <w:t>0,99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F4FF7D" w14:textId="7EF82537" w:rsidR="008D632E" w:rsidRPr="00822731" w:rsidRDefault="008D632E" w:rsidP="00B56B94">
            <w:pPr>
              <w:spacing w:before="10"/>
              <w:jc w:val="right"/>
            </w:pPr>
            <w:r w:rsidRPr="00822731">
              <w:t>0,99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A4059" w14:textId="10B8A67F" w:rsidR="008D632E" w:rsidRPr="00822731" w:rsidRDefault="008D632E" w:rsidP="00B56B94">
            <w:pPr>
              <w:spacing w:before="10"/>
              <w:jc w:val="right"/>
            </w:pPr>
            <w:r w:rsidRPr="00822731">
              <w:t>0,99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8349F5" w14:textId="16D7FED3" w:rsidR="008D632E" w:rsidRPr="00822731" w:rsidRDefault="008D632E" w:rsidP="00B56B94">
            <w:pPr>
              <w:spacing w:before="10"/>
              <w:jc w:val="right"/>
            </w:pPr>
            <w:r w:rsidRPr="00822731">
              <w:t>0,99</w:t>
            </w:r>
          </w:p>
        </w:tc>
      </w:tr>
      <w:tr w:rsidR="00631E60" w:rsidRPr="00086FF5" w14:paraId="46C45D4E" w14:textId="77777777" w:rsidTr="00614EFB">
        <w:trPr>
          <w:trHeight w:val="77"/>
        </w:trPr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C45D44" w14:textId="77777777" w:rsidR="00631E60" w:rsidRPr="00086FF5" w:rsidRDefault="00631E60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5D45" w14:textId="77777777" w:rsidR="00631E60" w:rsidRPr="002851B1" w:rsidRDefault="00631E60" w:rsidP="00B56B94">
            <w:pPr>
              <w:spacing w:before="10"/>
              <w:rPr>
                <w:rFonts w:cs="Arial"/>
                <w:color w:val="auto"/>
                <w:szCs w:val="16"/>
                <w:highlight w:val="yellow"/>
              </w:rPr>
            </w:pPr>
            <w:r w:rsidRPr="00CB5418">
              <w:rPr>
                <w:rFonts w:cs="Arial"/>
                <w:color w:val="auto"/>
                <w:szCs w:val="16"/>
              </w:rPr>
              <w:t>5.</w:t>
            </w:r>
          </w:p>
        </w:tc>
        <w:tc>
          <w:tcPr>
            <w:tcW w:w="6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5D46" w14:textId="1AFEA8A5" w:rsidR="00631E60" w:rsidRPr="00B56B94" w:rsidRDefault="00631E60" w:rsidP="00B56B94">
            <w:pPr>
              <w:spacing w:before="10"/>
              <w:rPr>
                <w:color w:val="auto"/>
              </w:rPr>
            </w:pPr>
            <w:r w:rsidRPr="00B56B94">
              <w:rPr>
                <w:color w:val="auto"/>
              </w:rPr>
              <w:t xml:space="preserve">Realizacja zleceń o charakterze pilnym na rachunki w innych bankach, złożonych w oddziale PKO Banku Polskiego SA, z wyłączeniem zleceń do ZUS </w:t>
            </w:r>
            <w:r w:rsidR="00C7114D" w:rsidRPr="00B56B94">
              <w:rPr>
                <w:color w:val="auto"/>
                <w:vertAlign w:val="superscript"/>
              </w:rPr>
              <w:t>4</w:t>
            </w:r>
            <w:r w:rsidRPr="00B56B94">
              <w:rPr>
                <w:color w:val="auto"/>
                <w:vertAlign w:val="superscript"/>
              </w:rPr>
              <w:t>)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45D47" w14:textId="77777777" w:rsidR="00631E60" w:rsidRPr="00CA2265" w:rsidRDefault="00631E60" w:rsidP="00B56B94">
            <w:pPr>
              <w:spacing w:before="10"/>
              <w:jc w:val="right"/>
            </w:pPr>
            <w:r w:rsidRPr="00CA2265">
              <w:t>9,00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45D48" w14:textId="77777777" w:rsidR="00631E60" w:rsidRPr="00CA2265" w:rsidRDefault="00631E60" w:rsidP="00B56B94">
            <w:pPr>
              <w:spacing w:before="10"/>
              <w:jc w:val="right"/>
            </w:pPr>
            <w:r w:rsidRPr="00CA2265">
              <w:t>9,00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45D49" w14:textId="77777777" w:rsidR="00631E60" w:rsidRPr="00CA2265" w:rsidRDefault="00631E60" w:rsidP="00B56B94">
            <w:pPr>
              <w:spacing w:before="10"/>
              <w:jc w:val="right"/>
            </w:pPr>
            <w:r w:rsidRPr="00CA2265">
              <w:t>9,00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5D4A" w14:textId="77777777" w:rsidR="00631E60" w:rsidRPr="00CA2265" w:rsidRDefault="00631E60" w:rsidP="00B56B94">
            <w:pPr>
              <w:spacing w:before="10"/>
              <w:jc w:val="right"/>
            </w:pPr>
            <w:r w:rsidRPr="00CA2265">
              <w:t>9,00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45D4B" w14:textId="77777777" w:rsidR="00631E60" w:rsidRPr="00CA2265" w:rsidRDefault="00631E60" w:rsidP="00B56B94">
            <w:pPr>
              <w:spacing w:before="10"/>
              <w:jc w:val="right"/>
            </w:pPr>
            <w:r w:rsidRPr="00CA2265">
              <w:t>9,00</w:t>
            </w:r>
          </w:p>
        </w:tc>
      </w:tr>
      <w:tr w:rsidR="00513B0A" w:rsidRPr="00086FF5" w14:paraId="46C45D52" w14:textId="77777777" w:rsidTr="00614EFB">
        <w:trPr>
          <w:trHeight w:val="185"/>
        </w:trPr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C45D4F" w14:textId="77777777" w:rsidR="00513B0A" w:rsidRPr="00086FF5" w:rsidRDefault="00513B0A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C45D50" w14:textId="77777777" w:rsidR="00513B0A" w:rsidRPr="00086FF5" w:rsidRDefault="00513B0A" w:rsidP="00FD5C4C">
            <w:pPr>
              <w:rPr>
                <w:rFonts w:cs="Arial"/>
                <w:color w:val="auto"/>
                <w:szCs w:val="16"/>
              </w:rPr>
            </w:pPr>
            <w:r>
              <w:rPr>
                <w:rFonts w:cs="Arial"/>
                <w:color w:val="auto"/>
                <w:szCs w:val="16"/>
              </w:rPr>
              <w:t>6</w:t>
            </w:r>
            <w:r w:rsidRPr="00086FF5">
              <w:rPr>
                <w:rFonts w:cs="Arial"/>
                <w:color w:val="auto"/>
                <w:szCs w:val="16"/>
              </w:rPr>
              <w:t>.</w:t>
            </w:r>
          </w:p>
        </w:tc>
        <w:tc>
          <w:tcPr>
            <w:tcW w:w="14405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C45D51" w14:textId="77777777" w:rsidR="00513B0A" w:rsidRPr="00086FF5" w:rsidRDefault="00513B0A" w:rsidP="00FD5C4C">
            <w:pPr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Realizacja zleceń w czasie rzeczywistym na rachunki prowadzone w innych niż PKO Bank Polski SA bankach za pośrednictwem systemu SORBNET 2 w godzinach określonych w Komunikacie PKO Banku Polskiego SA:</w:t>
            </w:r>
          </w:p>
        </w:tc>
      </w:tr>
      <w:tr w:rsidR="00631E60" w:rsidRPr="00086FF5" w14:paraId="46C45D5E" w14:textId="77777777" w:rsidTr="00614EFB">
        <w:trPr>
          <w:trHeight w:val="185"/>
        </w:trPr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C45D53" w14:textId="77777777" w:rsidR="00631E60" w:rsidRPr="00086FF5" w:rsidRDefault="00631E60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C45D54" w14:textId="77777777" w:rsidR="00631E60" w:rsidRPr="00086FF5" w:rsidRDefault="00631E60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5D55" w14:textId="77777777" w:rsidR="00631E60" w:rsidRPr="00086FF5" w:rsidRDefault="00631E60" w:rsidP="00FD5C4C">
            <w:pPr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1)</w:t>
            </w:r>
          </w:p>
        </w:tc>
        <w:tc>
          <w:tcPr>
            <w:tcW w:w="6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5D56" w14:textId="77777777" w:rsidR="00631E60" w:rsidRPr="00086FF5" w:rsidRDefault="00631E60" w:rsidP="00FD5C4C">
            <w:pPr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w kwocie wyższej lub równej 1 000 000 zł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45D57" w14:textId="77777777" w:rsidR="00631E60" w:rsidRPr="001F2974" w:rsidRDefault="00631E60" w:rsidP="00971691">
            <w:r w:rsidRPr="001F2974">
              <w:t>x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45D58" w14:textId="77777777" w:rsidR="00631E60" w:rsidRPr="001F2974" w:rsidRDefault="00631E60" w:rsidP="000846D6">
            <w:pPr>
              <w:jc w:val="right"/>
            </w:pPr>
            <w:r w:rsidRPr="001F2974">
              <w:t>20,00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45D59" w14:textId="77777777" w:rsidR="00631E60" w:rsidRPr="001F2974" w:rsidRDefault="00631E60" w:rsidP="000846D6">
            <w:pPr>
              <w:jc w:val="right"/>
            </w:pPr>
            <w:r w:rsidRPr="001F2974">
              <w:t>20,00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5D5A" w14:textId="77777777" w:rsidR="00631E60" w:rsidRPr="001F2974" w:rsidRDefault="00631E60" w:rsidP="000846D6">
            <w:pPr>
              <w:jc w:val="right"/>
            </w:pPr>
            <w:r w:rsidRPr="001F2974">
              <w:t>20,00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45D5B" w14:textId="77777777" w:rsidR="00631E60" w:rsidRPr="001F2974" w:rsidRDefault="00631E60" w:rsidP="000846D6">
            <w:pPr>
              <w:jc w:val="right"/>
            </w:pPr>
            <w:r w:rsidRPr="001F2974">
              <w:t>20,00</w:t>
            </w:r>
          </w:p>
        </w:tc>
      </w:tr>
      <w:tr w:rsidR="00631E60" w:rsidRPr="00086FF5" w14:paraId="46C45D6A" w14:textId="77777777" w:rsidTr="00614EFB">
        <w:trPr>
          <w:trHeight w:val="22"/>
        </w:trPr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C45D5F" w14:textId="77777777" w:rsidR="00631E60" w:rsidRPr="00086FF5" w:rsidRDefault="00631E60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5D60" w14:textId="77777777" w:rsidR="00631E60" w:rsidRPr="00086FF5" w:rsidRDefault="00631E60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5D61" w14:textId="77777777" w:rsidR="00631E60" w:rsidRPr="00086FF5" w:rsidRDefault="00631E60" w:rsidP="00FD5C4C">
            <w:pPr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2)</w:t>
            </w:r>
          </w:p>
        </w:tc>
        <w:tc>
          <w:tcPr>
            <w:tcW w:w="6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5D62" w14:textId="77777777" w:rsidR="00631E60" w:rsidRPr="00086FF5" w:rsidRDefault="00631E60" w:rsidP="00FD5C4C">
            <w:pPr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w kwocie niższej niż 1 000 000 zł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45D63" w14:textId="77777777" w:rsidR="00631E60" w:rsidRPr="001F2974" w:rsidRDefault="00631E60" w:rsidP="00971691">
            <w:r w:rsidRPr="001F2974">
              <w:t>x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45D64" w14:textId="77777777" w:rsidR="00631E60" w:rsidRPr="001F2974" w:rsidRDefault="00631E60" w:rsidP="000846D6">
            <w:pPr>
              <w:jc w:val="right"/>
            </w:pPr>
            <w:r w:rsidRPr="001F2974">
              <w:t>40,00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45D65" w14:textId="77777777" w:rsidR="00631E60" w:rsidRPr="001F2974" w:rsidRDefault="00631E60" w:rsidP="000846D6">
            <w:pPr>
              <w:jc w:val="right"/>
            </w:pPr>
            <w:r w:rsidRPr="001F2974">
              <w:t>40,00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5D66" w14:textId="77777777" w:rsidR="00631E60" w:rsidRPr="001F2974" w:rsidRDefault="00631E60" w:rsidP="000846D6">
            <w:pPr>
              <w:jc w:val="right"/>
            </w:pPr>
            <w:r w:rsidRPr="001F2974">
              <w:t>40,00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45D67" w14:textId="77777777" w:rsidR="00631E60" w:rsidRPr="001F2974" w:rsidRDefault="00631E60" w:rsidP="000846D6">
            <w:pPr>
              <w:jc w:val="right"/>
            </w:pPr>
            <w:r w:rsidRPr="001F2974">
              <w:t>40,00</w:t>
            </w:r>
          </w:p>
        </w:tc>
      </w:tr>
      <w:tr w:rsidR="00513B0A" w:rsidRPr="00086FF5" w14:paraId="46C45D6E" w14:textId="77777777" w:rsidTr="00614EFB">
        <w:trPr>
          <w:trHeight w:val="77"/>
        </w:trPr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C45D6B" w14:textId="77777777" w:rsidR="00513B0A" w:rsidRPr="00086FF5" w:rsidRDefault="00513B0A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C45D6C" w14:textId="77777777" w:rsidR="00513B0A" w:rsidRPr="00086FF5" w:rsidRDefault="00513B0A" w:rsidP="00FD5C4C">
            <w:pPr>
              <w:rPr>
                <w:rFonts w:cs="Arial"/>
                <w:color w:val="auto"/>
                <w:szCs w:val="16"/>
              </w:rPr>
            </w:pPr>
            <w:r>
              <w:rPr>
                <w:rFonts w:cs="Arial"/>
                <w:color w:val="auto"/>
                <w:szCs w:val="16"/>
              </w:rPr>
              <w:t>7</w:t>
            </w:r>
            <w:r w:rsidRPr="00086FF5">
              <w:rPr>
                <w:rFonts w:cs="Arial"/>
                <w:color w:val="auto"/>
                <w:szCs w:val="16"/>
              </w:rPr>
              <w:t>.</w:t>
            </w:r>
          </w:p>
        </w:tc>
        <w:tc>
          <w:tcPr>
            <w:tcW w:w="14405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C45D6D" w14:textId="0E062E84" w:rsidR="00513B0A" w:rsidRPr="00086FF5" w:rsidRDefault="00513B0A" w:rsidP="00CB5418">
            <w:pPr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 xml:space="preserve">Polecenie zapłaty </w:t>
            </w:r>
            <w:r w:rsidRPr="00CB5418">
              <w:rPr>
                <w:rFonts w:cs="Arial"/>
                <w:b/>
                <w:i/>
                <w:color w:val="auto"/>
                <w:szCs w:val="16"/>
              </w:rPr>
              <w:t>-</w:t>
            </w:r>
            <w:r w:rsidR="0015654F" w:rsidRPr="00CB5418">
              <w:rPr>
                <w:rFonts w:cs="Arial"/>
                <w:b/>
                <w:i/>
                <w:color w:val="auto"/>
                <w:szCs w:val="16"/>
              </w:rPr>
              <w:t xml:space="preserve"> </w:t>
            </w:r>
            <w:r w:rsidR="0015654F" w:rsidRPr="00CB5418">
              <w:rPr>
                <w:rFonts w:cs="Arial"/>
                <w:color w:val="auto"/>
                <w:szCs w:val="16"/>
              </w:rPr>
              <w:t>każdorazowa</w:t>
            </w:r>
            <w:r w:rsidR="0015654F">
              <w:rPr>
                <w:rFonts w:cs="Arial"/>
                <w:color w:val="auto"/>
                <w:szCs w:val="16"/>
              </w:rPr>
              <w:t xml:space="preserve"> </w:t>
            </w:r>
            <w:r w:rsidRPr="00086FF5">
              <w:rPr>
                <w:rFonts w:cs="Arial"/>
                <w:color w:val="auto"/>
                <w:szCs w:val="16"/>
              </w:rPr>
              <w:t>realizacja dyspozycji przekazania środków</w:t>
            </w:r>
            <w:r w:rsidR="00CB5418">
              <w:rPr>
                <w:rFonts w:cs="Arial"/>
                <w:color w:val="auto"/>
                <w:szCs w:val="16"/>
              </w:rPr>
              <w:t>:</w:t>
            </w:r>
          </w:p>
        </w:tc>
      </w:tr>
      <w:tr w:rsidR="00E138BA" w:rsidRPr="00086FF5" w14:paraId="46C45D7A" w14:textId="77777777" w:rsidTr="00614EFB">
        <w:trPr>
          <w:trHeight w:val="71"/>
        </w:trPr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C45D6F" w14:textId="77777777" w:rsidR="00E138BA" w:rsidRPr="00086FF5" w:rsidRDefault="00E138BA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C45D70" w14:textId="77777777" w:rsidR="00E138BA" w:rsidRPr="00086FF5" w:rsidRDefault="00E138BA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5D71" w14:textId="3C21190F" w:rsidR="00E138BA" w:rsidRPr="00086FF5" w:rsidRDefault="00E138BA" w:rsidP="00FD5C4C">
            <w:pPr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1)</w:t>
            </w:r>
          </w:p>
        </w:tc>
        <w:tc>
          <w:tcPr>
            <w:tcW w:w="6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5D72" w14:textId="30077220" w:rsidR="00E138BA" w:rsidRPr="00086FF5" w:rsidRDefault="00E138BA" w:rsidP="00CB5418">
            <w:pPr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 xml:space="preserve">z rachunku dłużnika na rachunki prowadzone w PKO Banku Polskim SA 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45D73" w14:textId="77777777" w:rsidR="00E138BA" w:rsidRPr="0061259C" w:rsidRDefault="00E138BA" w:rsidP="00971691">
            <w:r w:rsidRPr="0061259C">
              <w:t>x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45D74" w14:textId="77777777" w:rsidR="00E138BA" w:rsidRPr="0061259C" w:rsidRDefault="00E138BA" w:rsidP="000846D6">
            <w:pPr>
              <w:jc w:val="right"/>
            </w:pPr>
            <w:r w:rsidRPr="0061259C">
              <w:t>0,00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45D75" w14:textId="77777777" w:rsidR="00E138BA" w:rsidRPr="0061259C" w:rsidRDefault="00E138BA" w:rsidP="000846D6">
            <w:pPr>
              <w:jc w:val="right"/>
            </w:pPr>
            <w:r w:rsidRPr="0061259C">
              <w:t>0,00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5D76" w14:textId="7A18A7FF" w:rsidR="00E138BA" w:rsidRPr="0061259C" w:rsidRDefault="00E138BA" w:rsidP="000846D6">
            <w:pPr>
              <w:jc w:val="right"/>
            </w:pPr>
            <w:r w:rsidRPr="00E91292">
              <w:rPr>
                <w:rFonts w:cs="Arial"/>
                <w:color w:val="auto"/>
                <w:szCs w:val="16"/>
              </w:rPr>
              <w:t>0,00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45D77" w14:textId="027E2369" w:rsidR="00E138BA" w:rsidRPr="0061259C" w:rsidRDefault="00E138BA" w:rsidP="000846D6">
            <w:pPr>
              <w:jc w:val="right"/>
            </w:pPr>
            <w:r w:rsidRPr="00E91292">
              <w:rPr>
                <w:rFonts w:cs="Arial"/>
                <w:color w:val="auto"/>
                <w:szCs w:val="16"/>
              </w:rPr>
              <w:t>0,00</w:t>
            </w:r>
          </w:p>
        </w:tc>
      </w:tr>
      <w:tr w:rsidR="00E138BA" w:rsidRPr="00086FF5" w14:paraId="46C45D86" w14:textId="77777777" w:rsidTr="00614EFB">
        <w:trPr>
          <w:trHeight w:val="234"/>
        </w:trPr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C45D7B" w14:textId="77777777" w:rsidR="00E138BA" w:rsidRPr="00086FF5" w:rsidRDefault="00E138BA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5D7C" w14:textId="77777777" w:rsidR="00E138BA" w:rsidRPr="00086FF5" w:rsidRDefault="00E138BA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5D7D" w14:textId="1392D18F" w:rsidR="00E138BA" w:rsidRPr="00086FF5" w:rsidRDefault="00E138BA" w:rsidP="00FD5C4C">
            <w:pPr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2)</w:t>
            </w:r>
          </w:p>
        </w:tc>
        <w:tc>
          <w:tcPr>
            <w:tcW w:w="6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5D7E" w14:textId="2150AD1B" w:rsidR="00E138BA" w:rsidRPr="00086FF5" w:rsidRDefault="00E138BA" w:rsidP="00CB5418">
            <w:pPr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z rachunku dłużnika na rachunki prowadzone w innych bankach</w:t>
            </w:r>
            <w:r w:rsidR="00CB5418">
              <w:rPr>
                <w:rFonts w:cs="Arial"/>
                <w:color w:val="auto"/>
                <w:szCs w:val="16"/>
              </w:rPr>
              <w:t xml:space="preserve"> </w:t>
            </w:r>
            <w:r w:rsidRPr="00086FF5">
              <w:rPr>
                <w:rFonts w:cs="Arial"/>
                <w:color w:val="auto"/>
                <w:szCs w:val="16"/>
              </w:rPr>
              <w:t>(opłata jest pobierana od dłużnika)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45D7F" w14:textId="77777777" w:rsidR="00E138BA" w:rsidRPr="0061259C" w:rsidRDefault="00E138BA" w:rsidP="00971691">
            <w:r w:rsidRPr="0061259C">
              <w:t>x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45D80" w14:textId="77777777" w:rsidR="00E138BA" w:rsidRPr="0061259C" w:rsidRDefault="00E138BA" w:rsidP="000846D6">
            <w:pPr>
              <w:jc w:val="right"/>
            </w:pPr>
            <w:r w:rsidRPr="0061259C">
              <w:t>1,00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45D81" w14:textId="77777777" w:rsidR="00E138BA" w:rsidRPr="0061259C" w:rsidRDefault="00E138BA" w:rsidP="000846D6">
            <w:pPr>
              <w:jc w:val="right"/>
            </w:pPr>
            <w:r w:rsidRPr="0061259C">
              <w:t>1,00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5D82" w14:textId="4F1C3273" w:rsidR="00E138BA" w:rsidRPr="0061259C" w:rsidRDefault="00E138BA" w:rsidP="000846D6">
            <w:pPr>
              <w:jc w:val="right"/>
            </w:pPr>
            <w:r w:rsidRPr="00E91292">
              <w:rPr>
                <w:rFonts w:cs="Arial"/>
                <w:color w:val="auto"/>
                <w:szCs w:val="16"/>
              </w:rPr>
              <w:t>1,00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45D83" w14:textId="7AA12845" w:rsidR="00E138BA" w:rsidRPr="0061259C" w:rsidRDefault="00E138BA" w:rsidP="000846D6">
            <w:pPr>
              <w:jc w:val="right"/>
            </w:pPr>
            <w:r w:rsidRPr="00E91292">
              <w:rPr>
                <w:rFonts w:cs="Arial"/>
                <w:color w:val="auto"/>
                <w:szCs w:val="16"/>
              </w:rPr>
              <w:t>1,00</w:t>
            </w:r>
          </w:p>
        </w:tc>
      </w:tr>
      <w:tr w:rsidR="00513B0A" w:rsidRPr="00086FF5" w14:paraId="46C45D8A" w14:textId="77777777" w:rsidTr="00614EFB">
        <w:trPr>
          <w:trHeight w:val="145"/>
        </w:trPr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C45D87" w14:textId="77777777" w:rsidR="00513B0A" w:rsidRPr="00086FF5" w:rsidRDefault="00513B0A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C45D88" w14:textId="77777777" w:rsidR="00513B0A" w:rsidRPr="00086FF5" w:rsidRDefault="00513B0A" w:rsidP="00FD5C4C">
            <w:pPr>
              <w:rPr>
                <w:rFonts w:cs="Arial"/>
                <w:color w:val="auto"/>
                <w:szCs w:val="16"/>
              </w:rPr>
            </w:pPr>
            <w:r>
              <w:rPr>
                <w:rFonts w:cs="Arial"/>
                <w:color w:val="auto"/>
                <w:szCs w:val="16"/>
              </w:rPr>
              <w:t>8</w:t>
            </w:r>
            <w:r w:rsidRPr="00086FF5">
              <w:rPr>
                <w:rFonts w:cs="Arial"/>
                <w:color w:val="auto"/>
                <w:szCs w:val="16"/>
              </w:rPr>
              <w:t>.</w:t>
            </w:r>
          </w:p>
        </w:tc>
        <w:tc>
          <w:tcPr>
            <w:tcW w:w="14405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C45D89" w14:textId="77777777" w:rsidR="00513B0A" w:rsidRPr="00086FF5" w:rsidRDefault="00513B0A" w:rsidP="00FD5C4C">
            <w:pPr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 xml:space="preserve">Zlecenie zmienne (o zmiennej kwocie i terminie): </w:t>
            </w:r>
          </w:p>
        </w:tc>
      </w:tr>
      <w:tr w:rsidR="0015654F" w:rsidRPr="00086FF5" w14:paraId="7BE0820F" w14:textId="77777777" w:rsidTr="00614EFB">
        <w:trPr>
          <w:trHeight w:val="145"/>
        </w:trPr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2ADCF9" w14:textId="77777777" w:rsidR="0015654F" w:rsidRPr="00086FF5" w:rsidRDefault="0015654F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6C29A0" w14:textId="77777777" w:rsidR="0015654F" w:rsidRPr="00086FF5" w:rsidRDefault="0015654F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5D1EA" w14:textId="55AB4502" w:rsidR="0015654F" w:rsidRPr="00086FF5" w:rsidRDefault="0015654F" w:rsidP="00FD5C4C">
            <w:pPr>
              <w:rPr>
                <w:rFonts w:cs="Arial"/>
                <w:color w:val="auto"/>
                <w:szCs w:val="16"/>
              </w:rPr>
            </w:pPr>
            <w:r>
              <w:rPr>
                <w:rFonts w:cs="Arial"/>
                <w:color w:val="auto"/>
                <w:szCs w:val="16"/>
              </w:rPr>
              <w:t>1)</w:t>
            </w:r>
          </w:p>
        </w:tc>
        <w:tc>
          <w:tcPr>
            <w:tcW w:w="6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93CEE" w14:textId="77777777" w:rsidR="007126B7" w:rsidRDefault="0015654F" w:rsidP="007126B7">
            <w:pPr>
              <w:rPr>
                <w:color w:val="auto"/>
              </w:rPr>
            </w:pPr>
            <w:r w:rsidRPr="00B56B94">
              <w:rPr>
                <w:color w:val="auto"/>
              </w:rPr>
              <w:t>ustanowienie/modyfikacja zlecenia w oddziale PKO Banku Polskiego SA albo za pośrednictwem serwisu telefonicznego albo serwisu internetowego</w:t>
            </w:r>
            <w:r w:rsidR="00B0123B">
              <w:rPr>
                <w:color w:val="auto"/>
              </w:rPr>
              <w:t xml:space="preserve"> </w:t>
            </w:r>
            <w:r w:rsidR="00B0123B" w:rsidRPr="00FF2C3D">
              <w:rPr>
                <w:color w:val="auto"/>
              </w:rPr>
              <w:t>albo</w:t>
            </w:r>
          </w:p>
          <w:p w14:paraId="15D2E257" w14:textId="4236C55B" w:rsidR="0015654F" w:rsidRPr="00B56B94" w:rsidRDefault="00B0123B" w:rsidP="007126B7">
            <w:pPr>
              <w:rPr>
                <w:color w:val="auto"/>
              </w:rPr>
            </w:pPr>
            <w:r w:rsidRPr="00FF2C3D">
              <w:rPr>
                <w:color w:val="auto"/>
              </w:rPr>
              <w:t xml:space="preserve">kanału mobilnego </w:t>
            </w:r>
            <w:r w:rsidRPr="00FF2C3D">
              <w:rPr>
                <w:color w:val="auto"/>
                <w:vertAlign w:val="superscript"/>
              </w:rPr>
              <w:t>3)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41DF66" w14:textId="4283A4AF" w:rsidR="0015654F" w:rsidRPr="00FB6024" w:rsidRDefault="0015654F" w:rsidP="00971691">
            <w:r w:rsidRPr="00FB6024">
              <w:t>x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2423F2" w14:textId="4F51ABD5" w:rsidR="0015654F" w:rsidRPr="00FB6024" w:rsidRDefault="0015654F" w:rsidP="000846D6">
            <w:pPr>
              <w:jc w:val="right"/>
            </w:pPr>
            <w:r w:rsidRPr="00FB6024">
              <w:t>0,00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83D739" w14:textId="0B39F78E" w:rsidR="0015654F" w:rsidRPr="00FB6024" w:rsidRDefault="0015654F" w:rsidP="000846D6">
            <w:pPr>
              <w:jc w:val="right"/>
            </w:pPr>
            <w:r w:rsidRPr="00FB6024">
              <w:t>0,00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49D85" w14:textId="49DAA8A6" w:rsidR="0015654F" w:rsidRPr="00FB6024" w:rsidRDefault="0015654F" w:rsidP="000846D6">
            <w:pPr>
              <w:jc w:val="right"/>
            </w:pPr>
            <w:r w:rsidRPr="00FB6024">
              <w:t>0,00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7BBBCD" w14:textId="6484CCA2" w:rsidR="0015654F" w:rsidRPr="00FB6024" w:rsidRDefault="0015654F" w:rsidP="000846D6">
            <w:pPr>
              <w:jc w:val="right"/>
            </w:pPr>
            <w:r w:rsidRPr="00FB6024">
              <w:t>0,00</w:t>
            </w:r>
          </w:p>
        </w:tc>
      </w:tr>
      <w:tr w:rsidR="00631E60" w:rsidRPr="00086FF5" w14:paraId="46C45D96" w14:textId="77777777" w:rsidTr="00614EFB">
        <w:trPr>
          <w:trHeight w:val="145"/>
        </w:trPr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C45D8B" w14:textId="77777777" w:rsidR="00631E60" w:rsidRPr="00086FF5" w:rsidRDefault="00631E60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C45D8C" w14:textId="77777777" w:rsidR="00631E60" w:rsidRPr="00086FF5" w:rsidRDefault="00631E60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5D8D" w14:textId="12ACCAB7" w:rsidR="00631E60" w:rsidRPr="00086FF5" w:rsidRDefault="0015654F" w:rsidP="00FD5C4C">
            <w:pPr>
              <w:rPr>
                <w:rFonts w:cs="Arial"/>
                <w:color w:val="auto"/>
                <w:szCs w:val="16"/>
              </w:rPr>
            </w:pPr>
            <w:r>
              <w:rPr>
                <w:rFonts w:cs="Arial"/>
                <w:color w:val="auto"/>
                <w:szCs w:val="16"/>
              </w:rPr>
              <w:t>2</w:t>
            </w:r>
            <w:r w:rsidR="00631E60" w:rsidRPr="00086FF5">
              <w:rPr>
                <w:rFonts w:cs="Arial"/>
                <w:color w:val="auto"/>
                <w:szCs w:val="16"/>
              </w:rPr>
              <w:t>)</w:t>
            </w:r>
          </w:p>
        </w:tc>
        <w:tc>
          <w:tcPr>
            <w:tcW w:w="6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5D8E" w14:textId="2846E2FE" w:rsidR="00631E60" w:rsidRPr="00B56B94" w:rsidRDefault="0015654F" w:rsidP="007126B7">
            <w:pPr>
              <w:rPr>
                <w:color w:val="auto"/>
              </w:rPr>
            </w:pPr>
            <w:r w:rsidRPr="007126B7">
              <w:rPr>
                <w:color w:val="auto"/>
              </w:rPr>
              <w:t xml:space="preserve">każdorazowa </w:t>
            </w:r>
            <w:r w:rsidR="00631E60" w:rsidRPr="00B56B94">
              <w:rPr>
                <w:color w:val="auto"/>
              </w:rPr>
              <w:t xml:space="preserve">realizacja zlecenia zmiennego 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45D8F" w14:textId="77777777" w:rsidR="00631E60" w:rsidRPr="00FB6024" w:rsidRDefault="00631E60" w:rsidP="00971691">
            <w:r w:rsidRPr="00FB6024">
              <w:t>x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45D90" w14:textId="77777777" w:rsidR="00631E60" w:rsidRPr="00FB6024" w:rsidRDefault="00631E60" w:rsidP="000846D6">
            <w:pPr>
              <w:jc w:val="right"/>
            </w:pPr>
            <w:r w:rsidRPr="00FB6024">
              <w:t>0,99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45D91" w14:textId="77777777" w:rsidR="00631E60" w:rsidRPr="00FB6024" w:rsidRDefault="00631E60" w:rsidP="000846D6">
            <w:pPr>
              <w:jc w:val="right"/>
            </w:pPr>
            <w:r w:rsidRPr="00FB6024">
              <w:t>0,99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5D92" w14:textId="77777777" w:rsidR="00631E60" w:rsidRPr="00FB6024" w:rsidRDefault="00631E60" w:rsidP="000846D6">
            <w:pPr>
              <w:jc w:val="right"/>
            </w:pPr>
            <w:r w:rsidRPr="00FB6024">
              <w:t>0,99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45D93" w14:textId="77777777" w:rsidR="00631E60" w:rsidRPr="00FB6024" w:rsidRDefault="00631E60" w:rsidP="000846D6">
            <w:pPr>
              <w:jc w:val="right"/>
            </w:pPr>
            <w:r w:rsidRPr="00FB6024">
              <w:t>0,99</w:t>
            </w:r>
          </w:p>
        </w:tc>
      </w:tr>
      <w:tr w:rsidR="00D37167" w:rsidRPr="00086FF5" w14:paraId="46C45DAD" w14:textId="77777777" w:rsidTr="00614EFB">
        <w:trPr>
          <w:trHeight w:val="182"/>
        </w:trPr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C45DA3" w14:textId="77777777" w:rsidR="00D37167" w:rsidRPr="00086FF5" w:rsidRDefault="00D37167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5DA4" w14:textId="77777777" w:rsidR="00D37167" w:rsidRPr="00086FF5" w:rsidRDefault="00D37167" w:rsidP="00B56B94">
            <w:pPr>
              <w:spacing w:before="10"/>
              <w:rPr>
                <w:rFonts w:cs="Arial"/>
                <w:color w:val="auto"/>
                <w:szCs w:val="16"/>
              </w:rPr>
            </w:pPr>
            <w:r>
              <w:rPr>
                <w:rFonts w:cs="Arial"/>
                <w:color w:val="auto"/>
                <w:szCs w:val="16"/>
              </w:rPr>
              <w:t>9</w:t>
            </w:r>
            <w:r w:rsidRPr="00086FF5">
              <w:rPr>
                <w:rFonts w:cs="Arial"/>
                <w:color w:val="auto"/>
                <w:szCs w:val="16"/>
              </w:rPr>
              <w:t>.</w:t>
            </w:r>
          </w:p>
        </w:tc>
        <w:tc>
          <w:tcPr>
            <w:tcW w:w="6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5DA5" w14:textId="0072F1FA" w:rsidR="00D37167" w:rsidRPr="00086FF5" w:rsidRDefault="00D37167" w:rsidP="00B56B94">
            <w:pPr>
              <w:spacing w:before="10"/>
              <w:rPr>
                <w:rFonts w:cs="Arial"/>
                <w:color w:val="auto"/>
                <w:szCs w:val="16"/>
              </w:rPr>
            </w:pPr>
            <w:r w:rsidRPr="00B56B94">
              <w:rPr>
                <w:color w:val="auto"/>
              </w:rPr>
              <w:t>Realizacja zlecenia "Płatności ustalonej" - za</w:t>
            </w:r>
            <w:r w:rsidR="00D62479" w:rsidRPr="00B56B94">
              <w:rPr>
                <w:color w:val="auto"/>
              </w:rPr>
              <w:t xml:space="preserve"> </w:t>
            </w:r>
            <w:r w:rsidRPr="00B56B94">
              <w:rPr>
                <w:color w:val="auto"/>
              </w:rPr>
              <w:t xml:space="preserve">każdą płatność </w:t>
            </w:r>
            <w:r w:rsidR="00E2166F" w:rsidRPr="00B56B94">
              <w:rPr>
                <w:color w:val="auto"/>
                <w:vertAlign w:val="superscript"/>
              </w:rPr>
              <w:t>5</w:t>
            </w:r>
            <w:r w:rsidRPr="00B56B94">
              <w:rPr>
                <w:color w:val="auto"/>
                <w:vertAlign w:val="superscript"/>
              </w:rPr>
              <w:t>)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45DA6" w14:textId="2AFCAD8F" w:rsidR="00D37167" w:rsidRPr="00B56B94" w:rsidRDefault="00D37167" w:rsidP="00B56B94">
            <w:pPr>
              <w:spacing w:before="10"/>
              <w:rPr>
                <w:color w:val="auto"/>
              </w:rPr>
            </w:pPr>
            <w:r w:rsidRPr="00FB6024">
              <w:t>x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45DA7" w14:textId="42CDFEEF" w:rsidR="00D37167" w:rsidRPr="00FB6024" w:rsidRDefault="00D37167" w:rsidP="00B56B94">
            <w:pPr>
              <w:spacing w:before="10"/>
              <w:jc w:val="right"/>
            </w:pPr>
            <w:r>
              <w:t>2</w:t>
            </w:r>
            <w:r w:rsidRPr="00FB6024">
              <w:t>,99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45DA8" w14:textId="77777777" w:rsidR="00D37167" w:rsidRPr="00FB6024" w:rsidRDefault="00D37167" w:rsidP="00B56B94">
            <w:pPr>
              <w:spacing w:before="10"/>
              <w:jc w:val="right"/>
            </w:pPr>
            <w:r w:rsidRPr="00FB6024">
              <w:t>2,99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5DA9" w14:textId="77777777" w:rsidR="00D37167" w:rsidRPr="00FB6024" w:rsidRDefault="00D37167" w:rsidP="00B56B94">
            <w:pPr>
              <w:spacing w:before="10"/>
              <w:jc w:val="right"/>
            </w:pPr>
            <w:r w:rsidRPr="00FB6024">
              <w:t>2,99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45DAA" w14:textId="77777777" w:rsidR="00D37167" w:rsidRPr="00FB6024" w:rsidRDefault="00D37167" w:rsidP="00B56B94">
            <w:pPr>
              <w:spacing w:before="10"/>
              <w:jc w:val="right"/>
            </w:pPr>
            <w:r w:rsidRPr="00FB6024">
              <w:t>2,99</w:t>
            </w:r>
          </w:p>
        </w:tc>
      </w:tr>
      <w:tr w:rsidR="00513B0A" w:rsidRPr="00086FF5" w14:paraId="46C45DB1" w14:textId="77777777" w:rsidTr="00614EFB">
        <w:trPr>
          <w:trHeight w:val="190"/>
        </w:trPr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C45DAE" w14:textId="77777777" w:rsidR="00513B0A" w:rsidRPr="00086FF5" w:rsidRDefault="00513B0A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C45DAF" w14:textId="77777777" w:rsidR="00513B0A" w:rsidRPr="00086FF5" w:rsidRDefault="00513B0A" w:rsidP="00513B0A">
            <w:pPr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1</w:t>
            </w:r>
            <w:r>
              <w:rPr>
                <w:rFonts w:cs="Arial"/>
                <w:color w:val="auto"/>
                <w:szCs w:val="16"/>
              </w:rPr>
              <w:t>0</w:t>
            </w:r>
            <w:r w:rsidRPr="00086FF5">
              <w:rPr>
                <w:rFonts w:cs="Arial"/>
                <w:color w:val="auto"/>
                <w:szCs w:val="16"/>
              </w:rPr>
              <w:t>.</w:t>
            </w:r>
          </w:p>
        </w:tc>
        <w:tc>
          <w:tcPr>
            <w:tcW w:w="14405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C45DB0" w14:textId="77777777" w:rsidR="00513B0A" w:rsidRPr="00086FF5" w:rsidRDefault="00513B0A" w:rsidP="00FD5C4C">
            <w:pPr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Zlecenia stałe (o stałej kwocie i terminie):</w:t>
            </w:r>
          </w:p>
        </w:tc>
      </w:tr>
      <w:tr w:rsidR="00513B0A" w:rsidRPr="00086FF5" w14:paraId="46C45DB6" w14:textId="77777777" w:rsidTr="00614EFB">
        <w:trPr>
          <w:trHeight w:val="120"/>
        </w:trPr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C45DB2" w14:textId="77777777" w:rsidR="00513B0A" w:rsidRPr="00086FF5" w:rsidRDefault="00513B0A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C45DB3" w14:textId="77777777" w:rsidR="00513B0A" w:rsidRPr="00086FF5" w:rsidRDefault="00513B0A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C45DB4" w14:textId="77777777" w:rsidR="00513B0A" w:rsidRPr="00086FF5" w:rsidRDefault="00513B0A" w:rsidP="00FD5C4C">
            <w:pPr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1)</w:t>
            </w:r>
          </w:p>
        </w:tc>
        <w:tc>
          <w:tcPr>
            <w:tcW w:w="140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5DB5" w14:textId="79B49387" w:rsidR="00513B0A" w:rsidRPr="00086FF5" w:rsidRDefault="0015654F" w:rsidP="00FD5C4C">
            <w:pPr>
              <w:rPr>
                <w:rFonts w:cs="Arial"/>
                <w:color w:val="auto"/>
                <w:szCs w:val="16"/>
              </w:rPr>
            </w:pPr>
            <w:r w:rsidRPr="007126B7">
              <w:rPr>
                <w:rFonts w:cs="Arial"/>
                <w:color w:val="auto"/>
                <w:szCs w:val="16"/>
              </w:rPr>
              <w:t xml:space="preserve">ustanowienie </w:t>
            </w:r>
            <w:r w:rsidR="00513B0A" w:rsidRPr="00086FF5">
              <w:rPr>
                <w:rFonts w:cs="Arial"/>
                <w:color w:val="auto"/>
                <w:szCs w:val="16"/>
              </w:rPr>
              <w:t>zlecenia stałego: </w:t>
            </w:r>
          </w:p>
        </w:tc>
      </w:tr>
      <w:tr w:rsidR="00E138BA" w:rsidRPr="00086FF5" w14:paraId="46C45DC3" w14:textId="77777777" w:rsidTr="00614EFB">
        <w:trPr>
          <w:trHeight w:val="190"/>
        </w:trPr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C45DB7" w14:textId="77777777" w:rsidR="00E138BA" w:rsidRPr="00086FF5" w:rsidRDefault="00E138BA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C45DB8" w14:textId="77777777" w:rsidR="00E138BA" w:rsidRPr="00086FF5" w:rsidRDefault="00E138BA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C45DB9" w14:textId="77777777" w:rsidR="00E138BA" w:rsidRPr="00086FF5" w:rsidRDefault="00E138BA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5DBA" w14:textId="326647DB" w:rsidR="00E138BA" w:rsidRPr="00086FF5" w:rsidRDefault="00E138BA" w:rsidP="00B56B94">
            <w:pPr>
              <w:spacing w:before="10"/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a)</w:t>
            </w:r>
          </w:p>
        </w:tc>
        <w:tc>
          <w:tcPr>
            <w:tcW w:w="6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45DBB" w14:textId="77777777" w:rsidR="00E138BA" w:rsidRPr="00086FF5" w:rsidRDefault="00E138BA" w:rsidP="00B56B94">
            <w:pPr>
              <w:spacing w:before="10"/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 xml:space="preserve">w oddziale PKO Banku Polskiego SA 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45DBC" w14:textId="77777777" w:rsidR="00E138BA" w:rsidRPr="00226200" w:rsidRDefault="00E138BA" w:rsidP="00B56B94">
            <w:pPr>
              <w:spacing w:before="10"/>
              <w:jc w:val="right"/>
            </w:pPr>
            <w:r w:rsidRPr="00226200">
              <w:t>2,99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45DBD" w14:textId="0D254069" w:rsidR="00E138BA" w:rsidRPr="009D5228" w:rsidRDefault="00E138BA" w:rsidP="00B56B94">
            <w:pPr>
              <w:spacing w:before="10"/>
              <w:jc w:val="right"/>
            </w:pPr>
            <w:r w:rsidRPr="009D5228">
              <w:t xml:space="preserve">2,99 </w:t>
            </w:r>
            <w:r w:rsidR="00D37167">
              <w:rPr>
                <w:vertAlign w:val="superscript"/>
              </w:rPr>
              <w:t>2</w:t>
            </w:r>
            <w:r w:rsidRPr="009D5228">
              <w:rPr>
                <w:vertAlign w:val="superscript"/>
              </w:rPr>
              <w:t>)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45DBE" w14:textId="416C21AC" w:rsidR="00E138BA" w:rsidRPr="009D5228" w:rsidRDefault="00E138BA" w:rsidP="00B56B94">
            <w:pPr>
              <w:spacing w:before="10"/>
              <w:jc w:val="right"/>
            </w:pPr>
            <w:r w:rsidRPr="009D5228">
              <w:t xml:space="preserve">2,99 </w:t>
            </w:r>
            <w:r w:rsidR="00D37167">
              <w:rPr>
                <w:vertAlign w:val="superscript"/>
              </w:rPr>
              <w:t>2</w:t>
            </w:r>
            <w:r w:rsidRPr="009D5228">
              <w:rPr>
                <w:vertAlign w:val="superscript"/>
              </w:rPr>
              <w:t>)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5DBF" w14:textId="56723B5A" w:rsidR="00E138BA" w:rsidRPr="009D5228" w:rsidRDefault="00E138BA" w:rsidP="00B56B94">
            <w:pPr>
              <w:spacing w:before="10"/>
              <w:jc w:val="right"/>
            </w:pPr>
            <w:r w:rsidRPr="009D5228">
              <w:rPr>
                <w:rFonts w:cs="Arial"/>
                <w:color w:val="auto"/>
                <w:szCs w:val="16"/>
              </w:rPr>
              <w:t xml:space="preserve">2,99 </w:t>
            </w:r>
            <w:r w:rsidR="00D73894">
              <w:rPr>
                <w:rFonts w:cs="Arial"/>
                <w:color w:val="auto"/>
                <w:szCs w:val="16"/>
                <w:vertAlign w:val="superscript"/>
              </w:rPr>
              <w:t>2</w:t>
            </w:r>
            <w:r w:rsidRPr="009D5228">
              <w:rPr>
                <w:rFonts w:cs="Arial"/>
                <w:color w:val="auto"/>
                <w:szCs w:val="16"/>
                <w:vertAlign w:val="superscript"/>
              </w:rPr>
              <w:t>)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45DC0" w14:textId="6D5FFF3B" w:rsidR="00E138BA" w:rsidRPr="009D5228" w:rsidRDefault="00E138BA" w:rsidP="00B56B94">
            <w:pPr>
              <w:spacing w:before="10"/>
              <w:jc w:val="right"/>
            </w:pPr>
            <w:r w:rsidRPr="009D5228">
              <w:rPr>
                <w:rFonts w:cs="Arial"/>
                <w:color w:val="auto"/>
                <w:szCs w:val="16"/>
              </w:rPr>
              <w:t xml:space="preserve">2,99 </w:t>
            </w:r>
            <w:r w:rsidR="00D73894">
              <w:rPr>
                <w:rFonts w:cs="Arial"/>
                <w:color w:val="auto"/>
                <w:szCs w:val="16"/>
                <w:vertAlign w:val="superscript"/>
              </w:rPr>
              <w:t>2</w:t>
            </w:r>
            <w:r w:rsidRPr="009D5228">
              <w:rPr>
                <w:rFonts w:cs="Arial"/>
                <w:color w:val="auto"/>
                <w:szCs w:val="16"/>
                <w:vertAlign w:val="superscript"/>
              </w:rPr>
              <w:t>)</w:t>
            </w:r>
          </w:p>
        </w:tc>
      </w:tr>
      <w:tr w:rsidR="00513B0A" w:rsidRPr="00086FF5" w14:paraId="46C45DC9" w14:textId="77777777" w:rsidTr="00614EFB">
        <w:trPr>
          <w:trHeight w:val="35"/>
        </w:trPr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C45DC4" w14:textId="77777777" w:rsidR="00513B0A" w:rsidRPr="00086FF5" w:rsidRDefault="00513B0A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C45DC5" w14:textId="77777777" w:rsidR="00513B0A" w:rsidRPr="00086FF5" w:rsidRDefault="00513B0A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C45DC6" w14:textId="77777777" w:rsidR="00513B0A" w:rsidRPr="00086FF5" w:rsidRDefault="00513B0A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1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6C45DC7" w14:textId="77777777" w:rsidR="00513B0A" w:rsidRPr="00086FF5" w:rsidRDefault="00513B0A" w:rsidP="00FD5C4C">
            <w:pPr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b)</w:t>
            </w:r>
          </w:p>
        </w:tc>
        <w:tc>
          <w:tcPr>
            <w:tcW w:w="137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5DC8" w14:textId="77777777" w:rsidR="00513B0A" w:rsidRPr="009D5228" w:rsidRDefault="00513B0A" w:rsidP="00FD5C4C">
            <w:pPr>
              <w:rPr>
                <w:rFonts w:cs="Arial"/>
                <w:color w:val="auto"/>
                <w:szCs w:val="16"/>
              </w:rPr>
            </w:pPr>
            <w:r w:rsidRPr="009D5228">
              <w:rPr>
                <w:rFonts w:cs="Arial"/>
                <w:color w:val="auto"/>
                <w:szCs w:val="16"/>
              </w:rPr>
              <w:t>za pośrednictwem: </w:t>
            </w:r>
          </w:p>
        </w:tc>
      </w:tr>
      <w:tr w:rsidR="00E138BA" w:rsidRPr="00086FF5" w14:paraId="46C45DD6" w14:textId="77777777" w:rsidTr="00614EFB">
        <w:trPr>
          <w:trHeight w:val="35"/>
        </w:trPr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C45DCA" w14:textId="77777777" w:rsidR="00E138BA" w:rsidRPr="00086FF5" w:rsidRDefault="00E138BA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C45DCB" w14:textId="77777777" w:rsidR="00E138BA" w:rsidRPr="00086FF5" w:rsidRDefault="00E138BA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C45DCC" w14:textId="77777777" w:rsidR="00E138BA" w:rsidRPr="00086FF5" w:rsidRDefault="00E138BA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C45DCD" w14:textId="77777777" w:rsidR="00E138BA" w:rsidRPr="00086FF5" w:rsidRDefault="00E138BA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6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45DCE" w14:textId="6A72BFF8" w:rsidR="00E138BA" w:rsidRPr="00086FF5" w:rsidRDefault="00E138BA" w:rsidP="00FD5C4C">
            <w:pPr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- serwisu telefonicznego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45DCF" w14:textId="77777777" w:rsidR="00E138BA" w:rsidRPr="00272689" w:rsidRDefault="00E138BA" w:rsidP="00E76892">
            <w:pPr>
              <w:jc w:val="right"/>
            </w:pPr>
            <w:r w:rsidRPr="00272689">
              <w:t>2,00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45DD0" w14:textId="77777777" w:rsidR="00E138BA" w:rsidRPr="009D5228" w:rsidRDefault="00E138BA" w:rsidP="00E76892">
            <w:pPr>
              <w:jc w:val="right"/>
            </w:pPr>
            <w:r w:rsidRPr="009D5228">
              <w:t>2,00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45DD1" w14:textId="77777777" w:rsidR="00E138BA" w:rsidRPr="009D5228" w:rsidRDefault="00E138BA" w:rsidP="00E76892">
            <w:pPr>
              <w:jc w:val="right"/>
            </w:pPr>
            <w:r w:rsidRPr="009D5228">
              <w:t>2,00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5DD2" w14:textId="7E0DF8F9" w:rsidR="00E138BA" w:rsidRPr="009D5228" w:rsidRDefault="00E138BA" w:rsidP="00E76892">
            <w:pPr>
              <w:jc w:val="right"/>
            </w:pPr>
            <w:r w:rsidRPr="009D5228">
              <w:rPr>
                <w:rFonts w:cs="Arial"/>
                <w:color w:val="auto"/>
                <w:szCs w:val="16"/>
              </w:rPr>
              <w:t>2,00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45DD3" w14:textId="5A5E3060" w:rsidR="00E138BA" w:rsidRPr="009D5228" w:rsidRDefault="00E138BA" w:rsidP="00E76892">
            <w:pPr>
              <w:jc w:val="right"/>
            </w:pPr>
            <w:r w:rsidRPr="009D5228">
              <w:rPr>
                <w:rFonts w:cs="Arial"/>
                <w:color w:val="auto"/>
                <w:szCs w:val="16"/>
              </w:rPr>
              <w:t>2,00</w:t>
            </w:r>
          </w:p>
        </w:tc>
      </w:tr>
      <w:tr w:rsidR="00E138BA" w:rsidRPr="00086FF5" w14:paraId="46C45DE3" w14:textId="77777777" w:rsidTr="00614EFB">
        <w:trPr>
          <w:trHeight w:val="143"/>
        </w:trPr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C45DD7" w14:textId="77777777" w:rsidR="00E138BA" w:rsidRPr="00086FF5" w:rsidRDefault="00E138BA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C45DD8" w14:textId="77777777" w:rsidR="00E138BA" w:rsidRPr="00086FF5" w:rsidRDefault="00E138BA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C45DD9" w14:textId="77777777" w:rsidR="00E138BA" w:rsidRPr="00086FF5" w:rsidRDefault="00E138BA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5DDA" w14:textId="77777777" w:rsidR="00E138BA" w:rsidRPr="00086FF5" w:rsidRDefault="00E138BA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6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45DDB" w14:textId="0FEB8BC8" w:rsidR="00E138BA" w:rsidRPr="00086FF5" w:rsidRDefault="00E138BA" w:rsidP="00FD5C4C">
            <w:pPr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- serwisu internetowego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45DDC" w14:textId="77777777" w:rsidR="00E138BA" w:rsidRPr="00272689" w:rsidRDefault="00E138BA" w:rsidP="00E76892">
            <w:pPr>
              <w:jc w:val="right"/>
            </w:pPr>
            <w:r w:rsidRPr="00272689">
              <w:t>0,00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45DDD" w14:textId="77777777" w:rsidR="00E138BA" w:rsidRPr="009D5228" w:rsidRDefault="00E138BA" w:rsidP="00E76892">
            <w:pPr>
              <w:jc w:val="right"/>
            </w:pPr>
            <w:r w:rsidRPr="009D5228">
              <w:t>0,00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45DDE" w14:textId="77777777" w:rsidR="00E138BA" w:rsidRPr="009D5228" w:rsidRDefault="00E138BA" w:rsidP="00E76892">
            <w:pPr>
              <w:jc w:val="right"/>
            </w:pPr>
            <w:r w:rsidRPr="009D5228">
              <w:t>0,00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5DDF" w14:textId="252376E7" w:rsidR="00E138BA" w:rsidRPr="009D5228" w:rsidRDefault="00E138BA" w:rsidP="00E76892">
            <w:pPr>
              <w:jc w:val="right"/>
            </w:pPr>
            <w:r w:rsidRPr="009D5228">
              <w:rPr>
                <w:rFonts w:cs="Arial"/>
                <w:color w:val="auto"/>
                <w:szCs w:val="16"/>
              </w:rPr>
              <w:t>0,00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45DE0" w14:textId="62FFF1C9" w:rsidR="00E138BA" w:rsidRPr="009D5228" w:rsidRDefault="00E138BA" w:rsidP="00E76892">
            <w:pPr>
              <w:jc w:val="right"/>
            </w:pPr>
            <w:r w:rsidRPr="009D5228">
              <w:rPr>
                <w:rFonts w:cs="Arial"/>
                <w:color w:val="auto"/>
                <w:szCs w:val="16"/>
              </w:rPr>
              <w:t>0,00</w:t>
            </w:r>
          </w:p>
        </w:tc>
      </w:tr>
      <w:tr w:rsidR="00E138BA" w:rsidRPr="00086FF5" w14:paraId="46C45DEF" w14:textId="77777777" w:rsidTr="00614EFB">
        <w:trPr>
          <w:trHeight w:val="138"/>
        </w:trPr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C45DE4" w14:textId="77777777" w:rsidR="00E138BA" w:rsidRPr="00086FF5" w:rsidRDefault="00E138BA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C45DE5" w14:textId="77777777" w:rsidR="00E138BA" w:rsidRPr="00086FF5" w:rsidRDefault="00E138BA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5DE6" w14:textId="0570A1E7" w:rsidR="00E138BA" w:rsidRPr="00086FF5" w:rsidRDefault="00E138BA" w:rsidP="00FD5C4C">
            <w:pPr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2)</w:t>
            </w:r>
          </w:p>
        </w:tc>
        <w:tc>
          <w:tcPr>
            <w:tcW w:w="6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5DE7" w14:textId="19C92B74" w:rsidR="00E138BA" w:rsidRPr="00086FF5" w:rsidRDefault="00E138BA" w:rsidP="00D73894">
            <w:pPr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realizacja dyspozycji przekazania środków na rachunek, za każdą należność wymienioną w</w:t>
            </w:r>
            <w:r w:rsidR="00D73894">
              <w:rPr>
                <w:rFonts w:cs="Arial"/>
                <w:color w:val="auto"/>
                <w:szCs w:val="16"/>
              </w:rPr>
              <w:t> </w:t>
            </w:r>
            <w:r w:rsidRPr="00086FF5">
              <w:rPr>
                <w:rFonts w:cs="Arial"/>
                <w:color w:val="auto"/>
                <w:szCs w:val="16"/>
              </w:rPr>
              <w:t>zleceniu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45DE8" w14:textId="77777777" w:rsidR="00E138BA" w:rsidRPr="00FF76E2" w:rsidRDefault="00E138BA" w:rsidP="00E76892">
            <w:pPr>
              <w:jc w:val="right"/>
            </w:pPr>
            <w:r w:rsidRPr="00FF76E2">
              <w:t>1,50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45DE9" w14:textId="31354CC1" w:rsidR="00E138BA" w:rsidRPr="009D5228" w:rsidRDefault="00E138BA" w:rsidP="00D73894">
            <w:pPr>
              <w:jc w:val="right"/>
            </w:pPr>
            <w:r w:rsidRPr="009D5228">
              <w:t xml:space="preserve">1,50 </w:t>
            </w:r>
            <w:r w:rsidR="00D73894">
              <w:rPr>
                <w:vertAlign w:val="superscript"/>
              </w:rPr>
              <w:t>2</w:t>
            </w:r>
            <w:r w:rsidRPr="009D5228">
              <w:rPr>
                <w:vertAlign w:val="superscript"/>
              </w:rPr>
              <w:t>)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45DEA" w14:textId="2709719E" w:rsidR="00E138BA" w:rsidRPr="009D5228" w:rsidRDefault="00E138BA" w:rsidP="00D73894">
            <w:pPr>
              <w:jc w:val="right"/>
            </w:pPr>
            <w:r w:rsidRPr="009D5228">
              <w:t xml:space="preserve">1,50 </w:t>
            </w:r>
            <w:r w:rsidR="00D73894">
              <w:rPr>
                <w:vertAlign w:val="superscript"/>
              </w:rPr>
              <w:t>2</w:t>
            </w:r>
            <w:r w:rsidRPr="009D5228">
              <w:rPr>
                <w:vertAlign w:val="superscript"/>
              </w:rPr>
              <w:t>)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5DEB" w14:textId="6518CED9" w:rsidR="00E138BA" w:rsidRPr="009D5228" w:rsidRDefault="00E138BA" w:rsidP="00D73894">
            <w:pPr>
              <w:jc w:val="right"/>
            </w:pPr>
            <w:r w:rsidRPr="009D5228">
              <w:rPr>
                <w:rFonts w:cs="Arial"/>
                <w:color w:val="auto"/>
                <w:szCs w:val="16"/>
              </w:rPr>
              <w:t>1,50</w:t>
            </w:r>
            <w:r w:rsidRPr="009D5228">
              <w:rPr>
                <w:rFonts w:cs="Arial"/>
                <w:color w:val="auto"/>
                <w:szCs w:val="16"/>
                <w:vertAlign w:val="superscript"/>
              </w:rPr>
              <w:t xml:space="preserve"> </w:t>
            </w:r>
            <w:r w:rsidR="00D73894">
              <w:rPr>
                <w:rFonts w:cs="Arial"/>
                <w:color w:val="auto"/>
                <w:szCs w:val="16"/>
                <w:vertAlign w:val="superscript"/>
              </w:rPr>
              <w:t>2</w:t>
            </w:r>
            <w:r w:rsidRPr="009D5228">
              <w:rPr>
                <w:rFonts w:cs="Arial"/>
                <w:color w:val="auto"/>
                <w:szCs w:val="16"/>
                <w:vertAlign w:val="superscript"/>
              </w:rPr>
              <w:t>)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45DEC" w14:textId="5C94C09C" w:rsidR="00E138BA" w:rsidRPr="009D5228" w:rsidRDefault="00E138BA" w:rsidP="00D73894">
            <w:pPr>
              <w:jc w:val="right"/>
            </w:pPr>
            <w:r w:rsidRPr="009D5228">
              <w:rPr>
                <w:rFonts w:cs="Arial"/>
                <w:color w:val="auto"/>
                <w:szCs w:val="16"/>
              </w:rPr>
              <w:t>1,50</w:t>
            </w:r>
            <w:r w:rsidRPr="009D5228">
              <w:rPr>
                <w:rFonts w:cs="Arial"/>
                <w:color w:val="auto"/>
                <w:szCs w:val="16"/>
                <w:vertAlign w:val="superscript"/>
              </w:rPr>
              <w:t xml:space="preserve"> </w:t>
            </w:r>
            <w:r w:rsidR="00D73894">
              <w:rPr>
                <w:rFonts w:cs="Arial"/>
                <w:color w:val="auto"/>
                <w:szCs w:val="16"/>
                <w:vertAlign w:val="superscript"/>
              </w:rPr>
              <w:t>2</w:t>
            </w:r>
            <w:r w:rsidRPr="009D5228">
              <w:rPr>
                <w:rFonts w:cs="Arial"/>
                <w:color w:val="auto"/>
                <w:szCs w:val="16"/>
                <w:vertAlign w:val="superscript"/>
              </w:rPr>
              <w:t>)</w:t>
            </w:r>
          </w:p>
        </w:tc>
      </w:tr>
      <w:tr w:rsidR="00513B0A" w:rsidRPr="00086FF5" w14:paraId="46C45DF4" w14:textId="77777777" w:rsidTr="00614EFB">
        <w:trPr>
          <w:trHeight w:val="130"/>
        </w:trPr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C45DF0" w14:textId="77777777" w:rsidR="00513B0A" w:rsidRPr="00086FF5" w:rsidRDefault="00513B0A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C45DF1" w14:textId="77777777" w:rsidR="00513B0A" w:rsidRPr="00086FF5" w:rsidRDefault="00513B0A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5DF2" w14:textId="77777777" w:rsidR="00513B0A" w:rsidRPr="00086FF5" w:rsidRDefault="00513B0A" w:rsidP="00FD5C4C">
            <w:pPr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3)</w:t>
            </w:r>
          </w:p>
        </w:tc>
        <w:tc>
          <w:tcPr>
            <w:tcW w:w="140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5DF3" w14:textId="77777777" w:rsidR="00513B0A" w:rsidRPr="00086FF5" w:rsidRDefault="00513B0A" w:rsidP="00FD5C4C">
            <w:pPr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modyfikacja zlecenia stałego: </w:t>
            </w:r>
          </w:p>
        </w:tc>
      </w:tr>
      <w:tr w:rsidR="00E138BA" w:rsidRPr="00086FF5" w14:paraId="46C45E01" w14:textId="77777777" w:rsidTr="00614EFB">
        <w:trPr>
          <w:trHeight w:val="130"/>
        </w:trPr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C45DF5" w14:textId="77777777" w:rsidR="00E138BA" w:rsidRPr="00086FF5" w:rsidRDefault="00E138BA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C45DF6" w14:textId="77777777" w:rsidR="00E138BA" w:rsidRPr="00086FF5" w:rsidRDefault="00E138BA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5DF7" w14:textId="77777777" w:rsidR="00E138BA" w:rsidRPr="00086FF5" w:rsidRDefault="00E138BA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5DF8" w14:textId="3D68B250" w:rsidR="00E138BA" w:rsidRPr="00086FF5" w:rsidRDefault="00E138BA" w:rsidP="00FD5C4C">
            <w:pPr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a)</w:t>
            </w:r>
          </w:p>
        </w:tc>
        <w:tc>
          <w:tcPr>
            <w:tcW w:w="6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45DF9" w14:textId="77777777" w:rsidR="00E138BA" w:rsidRPr="00086FF5" w:rsidRDefault="00E138BA" w:rsidP="00FD5C4C">
            <w:pPr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 xml:space="preserve">w oddziale PKO Banku Polskiego SA 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45DFA" w14:textId="77777777" w:rsidR="00E138BA" w:rsidRPr="007D1030" w:rsidRDefault="00E138BA" w:rsidP="00E76892">
            <w:pPr>
              <w:jc w:val="right"/>
            </w:pPr>
            <w:r w:rsidRPr="007D1030">
              <w:t>4,00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45DFB" w14:textId="77777777" w:rsidR="00E138BA" w:rsidRPr="007D1030" w:rsidRDefault="00E138BA" w:rsidP="00E76892">
            <w:pPr>
              <w:jc w:val="right"/>
            </w:pPr>
            <w:r w:rsidRPr="007D1030">
              <w:t>4,00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45DFC" w14:textId="77777777" w:rsidR="00E138BA" w:rsidRPr="007D1030" w:rsidRDefault="00E138BA" w:rsidP="00E76892">
            <w:pPr>
              <w:jc w:val="right"/>
            </w:pPr>
            <w:r w:rsidRPr="007D1030">
              <w:t>4,00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5DFD" w14:textId="1566A34A" w:rsidR="00E138BA" w:rsidRPr="007D1030" w:rsidRDefault="00E138BA" w:rsidP="00E76892">
            <w:pPr>
              <w:jc w:val="right"/>
            </w:pPr>
            <w:r w:rsidRPr="00E91292">
              <w:rPr>
                <w:rFonts w:cs="Arial"/>
                <w:color w:val="auto"/>
                <w:szCs w:val="16"/>
              </w:rPr>
              <w:t>4,00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45DFE" w14:textId="3483BFFA" w:rsidR="00E138BA" w:rsidRPr="007D1030" w:rsidRDefault="00E138BA" w:rsidP="00E76892">
            <w:pPr>
              <w:jc w:val="right"/>
            </w:pPr>
            <w:r w:rsidRPr="00E91292">
              <w:rPr>
                <w:rFonts w:cs="Arial"/>
                <w:color w:val="auto"/>
                <w:szCs w:val="16"/>
              </w:rPr>
              <w:t>4,00</w:t>
            </w:r>
          </w:p>
        </w:tc>
      </w:tr>
      <w:tr w:rsidR="00513B0A" w:rsidRPr="00086FF5" w14:paraId="46C45E07" w14:textId="77777777" w:rsidTr="00614EFB">
        <w:trPr>
          <w:trHeight w:val="35"/>
        </w:trPr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C45E02" w14:textId="77777777" w:rsidR="00513B0A" w:rsidRPr="00086FF5" w:rsidRDefault="00513B0A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C45E03" w14:textId="77777777" w:rsidR="00513B0A" w:rsidRPr="00086FF5" w:rsidRDefault="00513B0A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5E04" w14:textId="77777777" w:rsidR="00513B0A" w:rsidRPr="00086FF5" w:rsidRDefault="00513B0A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1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6C45E05" w14:textId="77777777" w:rsidR="00513B0A" w:rsidRPr="00086FF5" w:rsidRDefault="00513B0A" w:rsidP="00FD5C4C">
            <w:pPr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b)</w:t>
            </w:r>
          </w:p>
        </w:tc>
        <w:tc>
          <w:tcPr>
            <w:tcW w:w="137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5E06" w14:textId="77777777" w:rsidR="00513B0A" w:rsidRPr="00086FF5" w:rsidRDefault="00513B0A" w:rsidP="00FD5C4C">
            <w:pPr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za pośrednictwem: </w:t>
            </w:r>
          </w:p>
        </w:tc>
      </w:tr>
      <w:tr w:rsidR="00E138BA" w:rsidRPr="00086FF5" w14:paraId="46C45E14" w14:textId="77777777" w:rsidTr="00614EFB">
        <w:trPr>
          <w:trHeight w:val="194"/>
        </w:trPr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C45E08" w14:textId="77777777" w:rsidR="00E138BA" w:rsidRPr="00086FF5" w:rsidRDefault="00E138BA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C45E09" w14:textId="77777777" w:rsidR="00E138BA" w:rsidRPr="00086FF5" w:rsidRDefault="00E138BA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5E0A" w14:textId="77777777" w:rsidR="00E138BA" w:rsidRPr="00086FF5" w:rsidRDefault="00E138BA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C45E0B" w14:textId="77777777" w:rsidR="00E138BA" w:rsidRPr="00086FF5" w:rsidRDefault="00E138BA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6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45E0C" w14:textId="17372B44" w:rsidR="00E138BA" w:rsidRPr="00086FF5" w:rsidRDefault="00E138BA" w:rsidP="00FD5C4C">
            <w:pPr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- serwisu telefonicznego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45E0D" w14:textId="77777777" w:rsidR="00E138BA" w:rsidRPr="008E7781" w:rsidRDefault="00E138BA" w:rsidP="00E76892">
            <w:pPr>
              <w:jc w:val="right"/>
            </w:pPr>
            <w:r w:rsidRPr="008E7781">
              <w:t>1,00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45E0E" w14:textId="77777777" w:rsidR="00E138BA" w:rsidRPr="008E7781" w:rsidRDefault="00E138BA" w:rsidP="00E76892">
            <w:pPr>
              <w:jc w:val="right"/>
            </w:pPr>
            <w:r w:rsidRPr="008E7781">
              <w:t>1,00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45E0F" w14:textId="77777777" w:rsidR="00E138BA" w:rsidRPr="008E7781" w:rsidRDefault="00E138BA" w:rsidP="00E76892">
            <w:pPr>
              <w:jc w:val="right"/>
            </w:pPr>
            <w:r w:rsidRPr="008E7781">
              <w:t>1,00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5E10" w14:textId="10764E5E" w:rsidR="00E138BA" w:rsidRPr="008E7781" w:rsidRDefault="00E138BA" w:rsidP="00E76892">
            <w:pPr>
              <w:jc w:val="right"/>
            </w:pPr>
            <w:r w:rsidRPr="00E91292">
              <w:rPr>
                <w:rFonts w:cs="Arial"/>
                <w:color w:val="auto"/>
                <w:szCs w:val="16"/>
              </w:rPr>
              <w:t>1,00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45E11" w14:textId="08649F12" w:rsidR="00E138BA" w:rsidRPr="008E7781" w:rsidRDefault="00E138BA" w:rsidP="00E76892">
            <w:pPr>
              <w:jc w:val="right"/>
            </w:pPr>
            <w:r w:rsidRPr="00E91292">
              <w:rPr>
                <w:rFonts w:cs="Arial"/>
                <w:color w:val="auto"/>
                <w:szCs w:val="16"/>
              </w:rPr>
              <w:t>1,00</w:t>
            </w:r>
          </w:p>
        </w:tc>
      </w:tr>
      <w:tr w:rsidR="00E138BA" w:rsidRPr="00086FF5" w14:paraId="46C45E21" w14:textId="77777777" w:rsidTr="00614EFB">
        <w:trPr>
          <w:trHeight w:val="37"/>
        </w:trPr>
        <w:tc>
          <w:tcPr>
            <w:tcW w:w="3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5E15" w14:textId="77777777" w:rsidR="00E138BA" w:rsidRPr="00086FF5" w:rsidRDefault="00E138BA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5E16" w14:textId="77777777" w:rsidR="00E138BA" w:rsidRPr="00086FF5" w:rsidRDefault="00E138BA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5E17" w14:textId="77777777" w:rsidR="00E138BA" w:rsidRPr="00086FF5" w:rsidRDefault="00E138BA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5E18" w14:textId="77777777" w:rsidR="00E138BA" w:rsidRPr="00086FF5" w:rsidRDefault="00E138BA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6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45E19" w14:textId="2802A444" w:rsidR="00E138BA" w:rsidRPr="00086FF5" w:rsidRDefault="00E138BA" w:rsidP="00FD5C4C">
            <w:pPr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- serwisu internetowego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45E1A" w14:textId="77777777" w:rsidR="00E138BA" w:rsidRPr="008E7781" w:rsidRDefault="00E138BA" w:rsidP="00E76892">
            <w:pPr>
              <w:jc w:val="right"/>
            </w:pPr>
            <w:r w:rsidRPr="008E7781">
              <w:t>0,00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45E1B" w14:textId="77777777" w:rsidR="00E138BA" w:rsidRPr="008E7781" w:rsidRDefault="00E138BA" w:rsidP="00E76892">
            <w:pPr>
              <w:jc w:val="right"/>
            </w:pPr>
            <w:r w:rsidRPr="008E7781">
              <w:t>0,00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45E1C" w14:textId="77777777" w:rsidR="00E138BA" w:rsidRPr="008E7781" w:rsidRDefault="00E138BA" w:rsidP="00E76892">
            <w:pPr>
              <w:jc w:val="right"/>
            </w:pPr>
            <w:r w:rsidRPr="008E7781">
              <w:t>0,00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5E1D" w14:textId="046F3CA4" w:rsidR="00E138BA" w:rsidRPr="008E7781" w:rsidRDefault="00E138BA" w:rsidP="00E76892">
            <w:pPr>
              <w:jc w:val="right"/>
            </w:pPr>
            <w:r w:rsidRPr="00E91292">
              <w:rPr>
                <w:rFonts w:cs="Arial"/>
                <w:color w:val="auto"/>
                <w:szCs w:val="16"/>
              </w:rPr>
              <w:t>0,00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45E1E" w14:textId="46C8FF9A" w:rsidR="00E138BA" w:rsidRPr="008E7781" w:rsidRDefault="00E138BA" w:rsidP="00E76892">
            <w:pPr>
              <w:jc w:val="right"/>
            </w:pPr>
            <w:r w:rsidRPr="00E91292">
              <w:rPr>
                <w:rFonts w:cs="Arial"/>
                <w:color w:val="auto"/>
                <w:szCs w:val="16"/>
              </w:rPr>
              <w:t>0,00</w:t>
            </w:r>
          </w:p>
        </w:tc>
      </w:tr>
      <w:tr w:rsidR="001A73B0" w:rsidRPr="0028380D" w14:paraId="46C45E26" w14:textId="77777777" w:rsidTr="00614EFB">
        <w:trPr>
          <w:trHeight w:val="33"/>
        </w:trPr>
        <w:tc>
          <w:tcPr>
            <w:tcW w:w="3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C45E22" w14:textId="77777777" w:rsidR="001A73B0" w:rsidRPr="00086FF5" w:rsidRDefault="001A73B0" w:rsidP="00FD5C4C">
            <w:pPr>
              <w:rPr>
                <w:rFonts w:cs="Arial"/>
                <w:b/>
                <w:bCs/>
                <w:color w:val="auto"/>
                <w:szCs w:val="16"/>
              </w:rPr>
            </w:pPr>
            <w:r w:rsidRPr="00086FF5">
              <w:rPr>
                <w:rFonts w:cs="Arial"/>
                <w:b/>
                <w:bCs/>
                <w:color w:val="auto"/>
                <w:szCs w:val="16"/>
              </w:rPr>
              <w:t>II</w:t>
            </w:r>
            <w:r>
              <w:rPr>
                <w:rFonts w:cs="Arial"/>
                <w:b/>
                <w:bCs/>
                <w:color w:val="auto"/>
                <w:szCs w:val="16"/>
              </w:rPr>
              <w:t>.</w:t>
            </w:r>
          </w:p>
        </w:tc>
        <w:tc>
          <w:tcPr>
            <w:tcW w:w="1477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5E23" w14:textId="08712473" w:rsidR="001A73B0" w:rsidRPr="00086FF5" w:rsidRDefault="001A73B0" w:rsidP="00F77AA0">
            <w:pPr>
              <w:spacing w:before="10"/>
              <w:rPr>
                <w:rFonts w:cs="Arial"/>
                <w:b/>
                <w:bCs/>
                <w:color w:val="auto"/>
                <w:szCs w:val="16"/>
                <w:lang w:val="en-US"/>
              </w:rPr>
            </w:pPr>
            <w:r w:rsidRPr="00B56B94">
              <w:rPr>
                <w:b/>
                <w:color w:val="auto"/>
                <w:lang w:val="en-US"/>
              </w:rPr>
              <w:t xml:space="preserve">KARTA DEBETOWA PKO EKSPRES </w:t>
            </w:r>
          </w:p>
        </w:tc>
      </w:tr>
      <w:tr w:rsidR="001A73B0" w:rsidRPr="00086FF5" w14:paraId="46C45E31" w14:textId="77777777" w:rsidTr="00614EFB">
        <w:trPr>
          <w:trHeight w:val="125"/>
        </w:trPr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C45E27" w14:textId="77777777" w:rsidR="001A73B0" w:rsidRPr="00086FF5" w:rsidRDefault="001A73B0" w:rsidP="00FD5C4C">
            <w:pPr>
              <w:rPr>
                <w:rFonts w:cs="Arial"/>
                <w:color w:val="auto"/>
                <w:szCs w:val="16"/>
                <w:lang w:val="en-US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5E28" w14:textId="77777777" w:rsidR="001A73B0" w:rsidRPr="00086FF5" w:rsidRDefault="001A73B0" w:rsidP="00513B0A">
            <w:pPr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1</w:t>
            </w:r>
            <w:r>
              <w:rPr>
                <w:rFonts w:cs="Arial"/>
                <w:color w:val="auto"/>
                <w:szCs w:val="16"/>
              </w:rPr>
              <w:t>1</w:t>
            </w:r>
            <w:r w:rsidRPr="00086FF5">
              <w:rPr>
                <w:rFonts w:cs="Arial"/>
                <w:color w:val="auto"/>
                <w:szCs w:val="16"/>
              </w:rPr>
              <w:t>.</w:t>
            </w:r>
          </w:p>
        </w:tc>
        <w:tc>
          <w:tcPr>
            <w:tcW w:w="6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5E29" w14:textId="77777777" w:rsidR="001A73B0" w:rsidRPr="00B56B94" w:rsidRDefault="001A73B0" w:rsidP="00FD5C4C">
            <w:pPr>
              <w:rPr>
                <w:color w:val="auto"/>
              </w:rPr>
            </w:pPr>
            <w:r w:rsidRPr="00B56B94">
              <w:rPr>
                <w:color w:val="auto"/>
              </w:rPr>
              <w:t>Obsługa karty - opłata roczna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45E2A" w14:textId="77777777" w:rsidR="001A73B0" w:rsidRPr="004E3067" w:rsidRDefault="001A73B0" w:rsidP="00E76892">
            <w:pPr>
              <w:jc w:val="right"/>
            </w:pPr>
            <w:r w:rsidRPr="004E3067">
              <w:t>20,00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45E2B" w14:textId="77777777" w:rsidR="001A73B0" w:rsidRPr="004E3067" w:rsidRDefault="001A73B0" w:rsidP="00E76892">
            <w:pPr>
              <w:jc w:val="right"/>
            </w:pPr>
            <w:r w:rsidRPr="004E3067">
              <w:t>39,00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45E2C" w14:textId="77777777" w:rsidR="001A73B0" w:rsidRPr="004E3067" w:rsidRDefault="001A73B0" w:rsidP="00E76892">
            <w:pPr>
              <w:jc w:val="right"/>
            </w:pPr>
            <w:r w:rsidRPr="004E3067">
              <w:t>39,00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5E2D" w14:textId="77777777" w:rsidR="001A73B0" w:rsidRPr="004E3067" w:rsidRDefault="001A73B0" w:rsidP="00E76892">
            <w:pPr>
              <w:jc w:val="right"/>
            </w:pPr>
            <w:r w:rsidRPr="004E3067">
              <w:t>0,00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45E2E" w14:textId="77777777" w:rsidR="001A73B0" w:rsidRPr="004E3067" w:rsidRDefault="001A73B0" w:rsidP="00E76892">
            <w:pPr>
              <w:jc w:val="right"/>
            </w:pPr>
            <w:r w:rsidRPr="004E3067">
              <w:t>0,00</w:t>
            </w:r>
          </w:p>
        </w:tc>
      </w:tr>
      <w:tr w:rsidR="001A73B0" w:rsidRPr="00086FF5" w14:paraId="46C45E43" w14:textId="77777777" w:rsidTr="00614EFB">
        <w:trPr>
          <w:trHeight w:val="20"/>
        </w:trPr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C45E32" w14:textId="77777777" w:rsidR="001A73B0" w:rsidRPr="00086FF5" w:rsidRDefault="001A73B0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5E33" w14:textId="77777777" w:rsidR="001A73B0" w:rsidRPr="00086FF5" w:rsidRDefault="001A73B0" w:rsidP="00513B0A">
            <w:pPr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1</w:t>
            </w:r>
            <w:r>
              <w:rPr>
                <w:rFonts w:cs="Arial"/>
                <w:color w:val="auto"/>
                <w:szCs w:val="16"/>
              </w:rPr>
              <w:t>2</w:t>
            </w:r>
            <w:r w:rsidRPr="00086FF5">
              <w:rPr>
                <w:rFonts w:cs="Arial"/>
                <w:color w:val="auto"/>
                <w:szCs w:val="16"/>
              </w:rPr>
              <w:t>.</w:t>
            </w:r>
          </w:p>
        </w:tc>
        <w:tc>
          <w:tcPr>
            <w:tcW w:w="6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5E34" w14:textId="77777777" w:rsidR="001A73B0" w:rsidRPr="00B56B94" w:rsidRDefault="001A73B0" w:rsidP="00FD5C4C">
            <w:pPr>
              <w:rPr>
                <w:color w:val="auto"/>
              </w:rPr>
            </w:pPr>
            <w:r w:rsidRPr="00B56B94">
              <w:rPr>
                <w:color w:val="auto"/>
              </w:rPr>
              <w:t>Obsługa karty - opłata miesięczna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45E35" w14:textId="77777777" w:rsidR="001A73B0" w:rsidRPr="00DE0719" w:rsidRDefault="001A73B0" w:rsidP="00E76892">
            <w:pPr>
              <w:jc w:val="right"/>
            </w:pPr>
            <w:r w:rsidRPr="00DE0719">
              <w:t>0,00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45E36" w14:textId="77777777" w:rsidR="001A73B0" w:rsidRPr="00DE0719" w:rsidRDefault="001A73B0" w:rsidP="00E76892">
            <w:pPr>
              <w:jc w:val="right"/>
            </w:pPr>
            <w:r w:rsidRPr="00DE0719">
              <w:t>0,00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45E37" w14:textId="77777777" w:rsidR="001A73B0" w:rsidRPr="00DE0719" w:rsidRDefault="001A73B0" w:rsidP="00E76892">
            <w:pPr>
              <w:jc w:val="right"/>
            </w:pPr>
            <w:r w:rsidRPr="00DE0719">
              <w:t>0,00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5E38" w14:textId="6A34040C" w:rsidR="001A73B0" w:rsidRPr="00DE0719" w:rsidRDefault="001A73B0" w:rsidP="00E76892">
            <w:pPr>
              <w:jc w:val="right"/>
            </w:pPr>
            <w:r w:rsidRPr="00E91292">
              <w:rPr>
                <w:rFonts w:cs="Arial"/>
                <w:color w:val="auto"/>
                <w:szCs w:val="16"/>
              </w:rPr>
              <w:t>3,50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45E39" w14:textId="65903D43" w:rsidR="001A73B0" w:rsidRDefault="001A73B0" w:rsidP="00E76892">
            <w:pPr>
              <w:jc w:val="right"/>
            </w:pPr>
            <w:r w:rsidRPr="00E91292">
              <w:rPr>
                <w:rFonts w:cs="Arial"/>
                <w:color w:val="auto"/>
                <w:szCs w:val="16"/>
              </w:rPr>
              <w:t>4,50</w:t>
            </w:r>
          </w:p>
        </w:tc>
      </w:tr>
      <w:tr w:rsidR="001A73B0" w:rsidRPr="00086FF5" w14:paraId="46C45E4E" w14:textId="77777777" w:rsidTr="00614EFB">
        <w:trPr>
          <w:trHeight w:val="119"/>
        </w:trPr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C45E44" w14:textId="77777777" w:rsidR="001A73B0" w:rsidRPr="00086FF5" w:rsidRDefault="001A73B0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5E45" w14:textId="77777777" w:rsidR="001A73B0" w:rsidRPr="00086FF5" w:rsidRDefault="001A73B0" w:rsidP="00B56B94">
            <w:pPr>
              <w:spacing w:before="10"/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1</w:t>
            </w:r>
            <w:r>
              <w:rPr>
                <w:rFonts w:cs="Arial"/>
                <w:color w:val="auto"/>
                <w:szCs w:val="16"/>
              </w:rPr>
              <w:t>3</w:t>
            </w:r>
            <w:r w:rsidRPr="00086FF5">
              <w:rPr>
                <w:rFonts w:cs="Arial"/>
                <w:color w:val="auto"/>
                <w:szCs w:val="16"/>
              </w:rPr>
              <w:t>.</w:t>
            </w:r>
          </w:p>
        </w:tc>
        <w:tc>
          <w:tcPr>
            <w:tcW w:w="6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5E46" w14:textId="593DB5F1" w:rsidR="001A73B0" w:rsidRPr="00B56B94" w:rsidRDefault="001A73B0" w:rsidP="001A73B0">
            <w:pPr>
              <w:spacing w:before="10"/>
              <w:rPr>
                <w:color w:val="auto"/>
              </w:rPr>
            </w:pPr>
            <w:r w:rsidRPr="00B56B94">
              <w:rPr>
                <w:color w:val="auto"/>
              </w:rPr>
              <w:t xml:space="preserve">Wznowienie karty ze standardowym wizerunkiem albo z wizerunkiem z galerii </w:t>
            </w:r>
            <w:r w:rsidRPr="001A73B0">
              <w:rPr>
                <w:color w:val="auto"/>
                <w:vertAlign w:val="superscript"/>
              </w:rPr>
              <w:t>6</w:t>
            </w:r>
            <w:r w:rsidRPr="00B56B94">
              <w:rPr>
                <w:color w:val="auto"/>
                <w:vertAlign w:val="superscript"/>
              </w:rPr>
              <w:t>)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45E47" w14:textId="77777777" w:rsidR="001A73B0" w:rsidRPr="007D7700" w:rsidRDefault="001A73B0" w:rsidP="00B56B94">
            <w:pPr>
              <w:spacing w:before="10"/>
              <w:jc w:val="right"/>
            </w:pPr>
            <w:r w:rsidRPr="007D7700">
              <w:t>0,00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45E48" w14:textId="77777777" w:rsidR="001A73B0" w:rsidRPr="007D7700" w:rsidRDefault="001A73B0" w:rsidP="00B56B94">
            <w:pPr>
              <w:spacing w:before="10"/>
              <w:jc w:val="right"/>
            </w:pPr>
            <w:r w:rsidRPr="007D7700">
              <w:t>0,00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45E49" w14:textId="77777777" w:rsidR="001A73B0" w:rsidRPr="007D7700" w:rsidRDefault="001A73B0" w:rsidP="00B56B94">
            <w:pPr>
              <w:spacing w:before="10"/>
              <w:jc w:val="right"/>
            </w:pPr>
            <w:r w:rsidRPr="007D7700">
              <w:t>0,00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5E4A" w14:textId="77777777" w:rsidR="001A73B0" w:rsidRPr="007D7700" w:rsidRDefault="001A73B0" w:rsidP="00B56B94">
            <w:pPr>
              <w:spacing w:before="10"/>
              <w:jc w:val="right"/>
            </w:pPr>
            <w:r w:rsidRPr="007D7700">
              <w:t>0,00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45E4B" w14:textId="77777777" w:rsidR="001A73B0" w:rsidRPr="007D7700" w:rsidRDefault="001A73B0" w:rsidP="00B56B94">
            <w:pPr>
              <w:spacing w:before="10"/>
              <w:jc w:val="right"/>
            </w:pPr>
            <w:r w:rsidRPr="007D7700">
              <w:t>0,00</w:t>
            </w:r>
          </w:p>
        </w:tc>
      </w:tr>
      <w:tr w:rsidR="001A73B0" w:rsidRPr="00086FF5" w14:paraId="46C45E59" w14:textId="77777777" w:rsidTr="00DC72FC">
        <w:trPr>
          <w:trHeight w:val="378"/>
        </w:trPr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C45E4F" w14:textId="77777777" w:rsidR="001A73B0" w:rsidRPr="00086FF5" w:rsidRDefault="001A73B0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5E50" w14:textId="77777777" w:rsidR="001A73B0" w:rsidRPr="00086FF5" w:rsidRDefault="001A73B0" w:rsidP="00B56B94">
            <w:pPr>
              <w:spacing w:before="10"/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1</w:t>
            </w:r>
            <w:r>
              <w:rPr>
                <w:rFonts w:cs="Arial"/>
                <w:color w:val="auto"/>
                <w:szCs w:val="16"/>
              </w:rPr>
              <w:t>4</w:t>
            </w:r>
            <w:r w:rsidRPr="00086FF5">
              <w:rPr>
                <w:rFonts w:cs="Arial"/>
                <w:color w:val="auto"/>
                <w:szCs w:val="16"/>
              </w:rPr>
              <w:t>.</w:t>
            </w:r>
          </w:p>
        </w:tc>
        <w:tc>
          <w:tcPr>
            <w:tcW w:w="6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5E51" w14:textId="7DC0CEE5" w:rsidR="001A73B0" w:rsidRPr="00B56B94" w:rsidRDefault="001A73B0" w:rsidP="001A73B0">
            <w:pPr>
              <w:spacing w:before="10"/>
              <w:rPr>
                <w:color w:val="auto"/>
              </w:rPr>
            </w:pPr>
            <w:r w:rsidRPr="00B56B94">
              <w:rPr>
                <w:color w:val="auto"/>
              </w:rPr>
              <w:t>Wydanie karty z wizerunkiem z galerii albo zmiana standardowego wizerunku karty na wizerunek z galerii albo zmiana wizerunku karty w ramach galerii</w:t>
            </w:r>
            <w:r>
              <w:rPr>
                <w:color w:val="auto"/>
              </w:rPr>
              <w:t xml:space="preserve"> </w:t>
            </w:r>
            <w:r w:rsidRPr="001A73B0">
              <w:rPr>
                <w:color w:val="auto"/>
                <w:vertAlign w:val="superscript"/>
              </w:rPr>
              <w:t>6</w:t>
            </w:r>
            <w:r w:rsidRPr="00B56B94">
              <w:rPr>
                <w:color w:val="auto"/>
                <w:vertAlign w:val="superscript"/>
              </w:rPr>
              <w:t>)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45E52" w14:textId="77777777" w:rsidR="001A73B0" w:rsidRPr="00865C1E" w:rsidRDefault="001A73B0" w:rsidP="00B56B94">
            <w:pPr>
              <w:spacing w:before="10"/>
              <w:jc w:val="right"/>
            </w:pPr>
            <w:r w:rsidRPr="00865C1E">
              <w:t>14,90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45E53" w14:textId="77777777" w:rsidR="001A73B0" w:rsidRPr="00865C1E" w:rsidRDefault="001A73B0" w:rsidP="00B56B94">
            <w:pPr>
              <w:spacing w:before="10"/>
              <w:jc w:val="right"/>
            </w:pPr>
            <w:r w:rsidRPr="00865C1E">
              <w:t>14,90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45E54" w14:textId="77777777" w:rsidR="001A73B0" w:rsidRPr="00865C1E" w:rsidRDefault="001A73B0" w:rsidP="00B56B94">
            <w:pPr>
              <w:spacing w:before="10"/>
              <w:jc w:val="right"/>
            </w:pPr>
            <w:r w:rsidRPr="00865C1E">
              <w:t>14,90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5E55" w14:textId="77777777" w:rsidR="001A73B0" w:rsidRPr="00865C1E" w:rsidRDefault="001A73B0" w:rsidP="00B56B94">
            <w:pPr>
              <w:spacing w:before="10"/>
              <w:jc w:val="right"/>
            </w:pPr>
            <w:r w:rsidRPr="00865C1E">
              <w:t>14,90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45E56" w14:textId="77777777" w:rsidR="001A73B0" w:rsidRPr="00865C1E" w:rsidRDefault="001A73B0" w:rsidP="00B56B94">
            <w:pPr>
              <w:spacing w:before="10"/>
              <w:jc w:val="right"/>
            </w:pPr>
            <w:r w:rsidRPr="00865C1E">
              <w:t>14,90</w:t>
            </w:r>
          </w:p>
        </w:tc>
      </w:tr>
      <w:tr w:rsidR="001A73B0" w:rsidRPr="00086FF5" w14:paraId="079B246F" w14:textId="77777777" w:rsidTr="00104E0F">
        <w:trPr>
          <w:trHeight w:val="374"/>
        </w:trPr>
        <w:tc>
          <w:tcPr>
            <w:tcW w:w="3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5F4CD" w14:textId="77777777" w:rsidR="001A73B0" w:rsidRPr="00086FF5" w:rsidRDefault="001A73B0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D31F8" w14:textId="7CFEB429" w:rsidR="001A73B0" w:rsidRPr="00086FF5" w:rsidRDefault="001A73B0" w:rsidP="00B56B94">
            <w:pPr>
              <w:spacing w:before="10"/>
              <w:rPr>
                <w:rFonts w:cs="Arial"/>
                <w:color w:val="auto"/>
                <w:szCs w:val="16"/>
              </w:rPr>
            </w:pPr>
            <w:r>
              <w:rPr>
                <w:rFonts w:cs="Arial"/>
                <w:color w:val="auto"/>
                <w:szCs w:val="16"/>
              </w:rPr>
              <w:t>15.</w:t>
            </w:r>
          </w:p>
        </w:tc>
        <w:tc>
          <w:tcPr>
            <w:tcW w:w="6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2B43D" w14:textId="0554227E" w:rsidR="001A73B0" w:rsidRPr="00F77AA0" w:rsidRDefault="00104E0F" w:rsidP="00104E0F">
            <w:pPr>
              <w:spacing w:line="160" w:lineRule="exact"/>
              <w:ind w:right="-2"/>
              <w:rPr>
                <w:color w:val="auto"/>
              </w:rPr>
            </w:pPr>
            <w:r w:rsidRPr="00F77AA0">
              <w:rPr>
                <w:color w:val="auto"/>
                <w:szCs w:val="16"/>
              </w:rPr>
              <w:t>Przewalutowanie operacji dokonanej kartą wydaną w ramach organizacji Visa w walucie innej niż waluta polska</w:t>
            </w:r>
            <w:r w:rsidR="00362276">
              <w:rPr>
                <w:color w:val="auto"/>
                <w:szCs w:val="16"/>
              </w:rPr>
              <w:t xml:space="preserve"> – od wartości operacji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E94406" w14:textId="3D538991" w:rsidR="001A73B0" w:rsidRPr="00F77AA0" w:rsidRDefault="001A73B0" w:rsidP="00614EFB">
            <w:pPr>
              <w:spacing w:before="10"/>
            </w:pPr>
            <w:r w:rsidRPr="00F77AA0">
              <w:t>3,5%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39F67" w14:textId="7C66F02B" w:rsidR="001A73B0" w:rsidRPr="00F77AA0" w:rsidRDefault="001A73B0" w:rsidP="00614EFB">
            <w:pPr>
              <w:spacing w:before="10"/>
            </w:pPr>
            <w:r w:rsidRPr="00F77AA0">
              <w:t>3,5%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670A9B" w14:textId="1418A832" w:rsidR="001A73B0" w:rsidRPr="00F77AA0" w:rsidRDefault="001A73B0" w:rsidP="00614EFB">
            <w:pPr>
              <w:spacing w:before="10"/>
            </w:pPr>
            <w:r w:rsidRPr="00F77AA0">
              <w:t>3,5%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ED47F" w14:textId="10F94256" w:rsidR="001A73B0" w:rsidRPr="00F77AA0" w:rsidRDefault="001A73B0" w:rsidP="00614EFB">
            <w:pPr>
              <w:spacing w:before="10"/>
            </w:pPr>
            <w:r w:rsidRPr="00F77AA0">
              <w:t>3,5%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FACD1A" w14:textId="45728B40" w:rsidR="001A73B0" w:rsidRPr="00F77AA0" w:rsidRDefault="001A73B0" w:rsidP="00614EFB">
            <w:pPr>
              <w:spacing w:before="10"/>
            </w:pPr>
            <w:r w:rsidRPr="00F77AA0">
              <w:t>3,5%</w:t>
            </w:r>
          </w:p>
        </w:tc>
      </w:tr>
      <w:tr w:rsidR="00084B4B" w:rsidRPr="00086FF5" w14:paraId="46C45E5C" w14:textId="77777777" w:rsidTr="00614EFB">
        <w:trPr>
          <w:trHeight w:val="22"/>
        </w:trPr>
        <w:tc>
          <w:tcPr>
            <w:tcW w:w="3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C45E5A" w14:textId="77777777" w:rsidR="00084B4B" w:rsidRPr="00086FF5" w:rsidRDefault="00084B4B" w:rsidP="00FD5C4C">
            <w:pPr>
              <w:rPr>
                <w:rFonts w:cs="Arial"/>
                <w:b/>
                <w:bCs/>
                <w:color w:val="auto"/>
                <w:szCs w:val="16"/>
              </w:rPr>
            </w:pPr>
            <w:r w:rsidRPr="00086FF5">
              <w:rPr>
                <w:rFonts w:cs="Arial"/>
                <w:b/>
                <w:bCs/>
                <w:color w:val="auto"/>
                <w:szCs w:val="16"/>
              </w:rPr>
              <w:t>III.</w:t>
            </w:r>
          </w:p>
        </w:tc>
        <w:tc>
          <w:tcPr>
            <w:tcW w:w="14773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C45E5B" w14:textId="77777777" w:rsidR="00084B4B" w:rsidRPr="00086FF5" w:rsidRDefault="00084B4B" w:rsidP="00FD5C4C">
            <w:pPr>
              <w:rPr>
                <w:rFonts w:cs="Arial"/>
                <w:b/>
                <w:bCs/>
                <w:color w:val="auto"/>
                <w:szCs w:val="16"/>
              </w:rPr>
            </w:pPr>
            <w:r w:rsidRPr="00086FF5">
              <w:rPr>
                <w:rFonts w:cs="Arial"/>
                <w:b/>
                <w:bCs/>
                <w:color w:val="auto"/>
                <w:szCs w:val="16"/>
              </w:rPr>
              <w:t>OPERACJE GOTÓWKOWE</w:t>
            </w:r>
          </w:p>
        </w:tc>
      </w:tr>
      <w:tr w:rsidR="00F015F5" w:rsidRPr="00086FF5" w14:paraId="46C45E60" w14:textId="77777777" w:rsidTr="00614EFB">
        <w:trPr>
          <w:trHeight w:val="20"/>
        </w:trPr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C45E5D" w14:textId="77777777" w:rsidR="00F015F5" w:rsidRPr="00086FF5" w:rsidRDefault="00F015F5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C45E5E" w14:textId="1338AEFE" w:rsidR="00F015F5" w:rsidRPr="00086FF5" w:rsidRDefault="00F015F5" w:rsidP="00A233B8">
            <w:pPr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1</w:t>
            </w:r>
            <w:r w:rsidR="00A233B8">
              <w:rPr>
                <w:rFonts w:cs="Arial"/>
                <w:color w:val="auto"/>
                <w:szCs w:val="16"/>
              </w:rPr>
              <w:t>6</w:t>
            </w:r>
            <w:r w:rsidRPr="00086FF5">
              <w:rPr>
                <w:rFonts w:cs="Arial"/>
                <w:color w:val="auto"/>
                <w:szCs w:val="16"/>
              </w:rPr>
              <w:t>.</w:t>
            </w:r>
          </w:p>
        </w:tc>
        <w:tc>
          <w:tcPr>
            <w:tcW w:w="14405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C45E5F" w14:textId="77777777" w:rsidR="00F015F5" w:rsidRPr="00F77AA0" w:rsidRDefault="00F015F5" w:rsidP="00FD5C4C">
            <w:pPr>
              <w:rPr>
                <w:rFonts w:cs="Arial"/>
                <w:color w:val="auto"/>
                <w:szCs w:val="16"/>
              </w:rPr>
            </w:pPr>
            <w:r w:rsidRPr="00F77AA0">
              <w:rPr>
                <w:rFonts w:cs="Arial"/>
                <w:color w:val="auto"/>
                <w:szCs w:val="16"/>
              </w:rPr>
              <w:t xml:space="preserve">Wypłaty gotówkowe </w:t>
            </w:r>
            <w:r w:rsidRPr="00F77AA0">
              <w:rPr>
                <w:rFonts w:cs="Arial"/>
                <w:szCs w:val="16"/>
              </w:rPr>
              <w:t>- jeżeli nie określono inaczej, za każdą operację od wartości operacji:</w:t>
            </w:r>
          </w:p>
        </w:tc>
      </w:tr>
      <w:tr w:rsidR="00631E60" w:rsidRPr="00086FF5" w14:paraId="46C45E6C" w14:textId="77777777" w:rsidTr="00614EFB">
        <w:trPr>
          <w:trHeight w:val="176"/>
        </w:trPr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C45E61" w14:textId="77777777" w:rsidR="00631E60" w:rsidRPr="00086FF5" w:rsidRDefault="00631E60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C45E62" w14:textId="77777777" w:rsidR="00631E60" w:rsidRPr="00086FF5" w:rsidRDefault="00631E60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5E63" w14:textId="77777777" w:rsidR="00631E60" w:rsidRPr="001F45C6" w:rsidRDefault="00631E60" w:rsidP="00631E60">
            <w:pPr>
              <w:rPr>
                <w:rFonts w:cs="Arial"/>
                <w:szCs w:val="16"/>
              </w:rPr>
            </w:pPr>
            <w:r w:rsidRPr="001F45C6">
              <w:rPr>
                <w:rFonts w:cs="Arial"/>
                <w:szCs w:val="16"/>
              </w:rPr>
              <w:t>1)</w:t>
            </w:r>
          </w:p>
        </w:tc>
        <w:tc>
          <w:tcPr>
            <w:tcW w:w="6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C45E64" w14:textId="16E0D685" w:rsidR="00631E60" w:rsidRPr="00F77AA0" w:rsidRDefault="00631E60" w:rsidP="0035569A">
            <w:pPr>
              <w:rPr>
                <w:rFonts w:cs="Arial"/>
                <w:szCs w:val="16"/>
              </w:rPr>
            </w:pPr>
            <w:r w:rsidRPr="00F77AA0">
              <w:rPr>
                <w:rFonts w:cs="Arial"/>
                <w:szCs w:val="16"/>
              </w:rPr>
              <w:t>w agencjach (do wysokości kwoty podanej w Komunikacie PKO Banku Polskiego SA, w</w:t>
            </w:r>
            <w:r w:rsidR="00F34F1B" w:rsidRPr="00F77AA0">
              <w:rPr>
                <w:rFonts w:cs="Arial"/>
                <w:szCs w:val="16"/>
              </w:rPr>
              <w:t> </w:t>
            </w:r>
            <w:r w:rsidRPr="00F77AA0">
              <w:rPr>
                <w:rFonts w:cs="Arial"/>
                <w:szCs w:val="16"/>
              </w:rPr>
              <w:t>tym przy użyciu karty debetowej PKO Ekspres) lub</w:t>
            </w:r>
            <w:r w:rsidR="00F34F1B" w:rsidRPr="00F77AA0">
              <w:rPr>
                <w:rFonts w:cs="Arial"/>
                <w:szCs w:val="16"/>
              </w:rPr>
              <w:t xml:space="preserve"> </w:t>
            </w:r>
            <w:r w:rsidRPr="00F77AA0">
              <w:rPr>
                <w:rFonts w:cs="Arial"/>
                <w:szCs w:val="16"/>
              </w:rPr>
              <w:t>oddziałach PKO Banku Polskiego SA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45E65" w14:textId="77777777" w:rsidR="00631E60" w:rsidRPr="00FC4BD2" w:rsidRDefault="00631E60" w:rsidP="00631E60">
            <w:pPr>
              <w:jc w:val="right"/>
            </w:pPr>
            <w:r w:rsidRPr="00FC4BD2">
              <w:t>0,00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45E66" w14:textId="77777777" w:rsidR="00631E60" w:rsidRPr="00FC4BD2" w:rsidRDefault="00631E60" w:rsidP="00631E60">
            <w:pPr>
              <w:jc w:val="right"/>
            </w:pPr>
            <w:r w:rsidRPr="00FC4BD2">
              <w:t>0,00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45E67" w14:textId="77777777" w:rsidR="00631E60" w:rsidRPr="00FC4BD2" w:rsidRDefault="00631E60" w:rsidP="00631E60">
            <w:pPr>
              <w:jc w:val="right"/>
            </w:pPr>
            <w:r w:rsidRPr="00FC4BD2">
              <w:t>0,00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5E68" w14:textId="77777777" w:rsidR="00631E60" w:rsidRPr="00FC4BD2" w:rsidRDefault="00631E60" w:rsidP="00631E60">
            <w:pPr>
              <w:jc w:val="right"/>
            </w:pPr>
            <w:r w:rsidRPr="00FC4BD2">
              <w:t>0,00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45E69" w14:textId="77777777" w:rsidR="00631E60" w:rsidRPr="00FC4BD2" w:rsidRDefault="00631E60" w:rsidP="00631E60">
            <w:pPr>
              <w:jc w:val="right"/>
            </w:pPr>
            <w:r w:rsidRPr="00FC4BD2">
              <w:t>0,00</w:t>
            </w:r>
          </w:p>
        </w:tc>
      </w:tr>
      <w:tr w:rsidR="0003028D" w:rsidRPr="00086FF5" w14:paraId="46C45E71" w14:textId="77777777" w:rsidTr="00614EFB">
        <w:trPr>
          <w:trHeight w:val="176"/>
        </w:trPr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C45E6D" w14:textId="77777777" w:rsidR="0003028D" w:rsidRPr="00086FF5" w:rsidRDefault="0003028D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C45E6E" w14:textId="77777777" w:rsidR="0003028D" w:rsidRPr="00086FF5" w:rsidRDefault="0003028D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C45E6F" w14:textId="77777777" w:rsidR="0003028D" w:rsidRPr="001F45C6" w:rsidRDefault="0003028D" w:rsidP="00631E60">
            <w:pPr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2)</w:t>
            </w:r>
          </w:p>
        </w:tc>
        <w:tc>
          <w:tcPr>
            <w:tcW w:w="140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5E70" w14:textId="1352C05C" w:rsidR="0003028D" w:rsidRPr="00F77AA0" w:rsidRDefault="0003028D" w:rsidP="0003028D">
            <w:r w:rsidRPr="00F77AA0">
              <w:rPr>
                <w:rFonts w:cs="Arial"/>
                <w:szCs w:val="16"/>
              </w:rPr>
              <w:t xml:space="preserve"> w kraju - przy użyciu karty debetowej PKO Ekspres lub za pośrednictwem kanału mobilnego:</w:t>
            </w:r>
          </w:p>
        </w:tc>
      </w:tr>
      <w:tr w:rsidR="0003028D" w:rsidRPr="00086FF5" w14:paraId="46C45E7E" w14:textId="77777777" w:rsidTr="00614EFB">
        <w:trPr>
          <w:trHeight w:val="166"/>
        </w:trPr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C45E72" w14:textId="77777777" w:rsidR="0003028D" w:rsidRPr="00086FF5" w:rsidRDefault="0003028D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C45E73" w14:textId="77777777" w:rsidR="0003028D" w:rsidRPr="00086FF5" w:rsidRDefault="0003028D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C45E74" w14:textId="77777777" w:rsidR="0003028D" w:rsidRPr="00086FF5" w:rsidRDefault="0003028D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C45E75" w14:textId="77777777" w:rsidR="0003028D" w:rsidRPr="00F77AA0" w:rsidRDefault="0003028D" w:rsidP="00631E60">
            <w:pPr>
              <w:rPr>
                <w:rFonts w:cs="Arial"/>
                <w:szCs w:val="16"/>
              </w:rPr>
            </w:pPr>
            <w:r w:rsidRPr="00F77AA0">
              <w:rPr>
                <w:rFonts w:cs="Arial"/>
                <w:szCs w:val="16"/>
              </w:rPr>
              <w:t>a)</w:t>
            </w:r>
          </w:p>
        </w:tc>
        <w:tc>
          <w:tcPr>
            <w:tcW w:w="6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C45E76" w14:textId="4FD1462B" w:rsidR="0003028D" w:rsidRPr="00F77AA0" w:rsidRDefault="0003028D" w:rsidP="00631E60">
            <w:pPr>
              <w:rPr>
                <w:rFonts w:cs="Arial"/>
                <w:szCs w:val="16"/>
              </w:rPr>
            </w:pPr>
            <w:r w:rsidRPr="00F77AA0">
              <w:rPr>
                <w:rFonts w:cs="Arial"/>
                <w:szCs w:val="16"/>
              </w:rPr>
              <w:t>w bankomatach PKO Banku Polskiego SA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45E77" w14:textId="77777777" w:rsidR="0003028D" w:rsidRPr="00FC4BD2" w:rsidRDefault="0003028D" w:rsidP="00631E60">
            <w:pPr>
              <w:jc w:val="right"/>
            </w:pPr>
            <w:r w:rsidRPr="00FC4BD2">
              <w:t>0,00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45E78" w14:textId="77777777" w:rsidR="0003028D" w:rsidRPr="00FC4BD2" w:rsidRDefault="0003028D" w:rsidP="00631E60">
            <w:pPr>
              <w:jc w:val="right"/>
            </w:pPr>
            <w:r w:rsidRPr="00FC4BD2">
              <w:t>0,00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45E79" w14:textId="77777777" w:rsidR="0003028D" w:rsidRPr="00FC4BD2" w:rsidRDefault="0003028D" w:rsidP="00631E60">
            <w:pPr>
              <w:jc w:val="right"/>
            </w:pPr>
            <w:r w:rsidRPr="00FC4BD2">
              <w:t>0,00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5E7A" w14:textId="77777777" w:rsidR="0003028D" w:rsidRPr="00FC4BD2" w:rsidRDefault="0003028D" w:rsidP="00631E60">
            <w:pPr>
              <w:jc w:val="right"/>
            </w:pPr>
            <w:r w:rsidRPr="00FC4BD2">
              <w:t>0,00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45E7B" w14:textId="77777777" w:rsidR="0003028D" w:rsidRPr="00FC4BD2" w:rsidRDefault="0003028D" w:rsidP="00631E60">
            <w:pPr>
              <w:jc w:val="right"/>
            </w:pPr>
            <w:r w:rsidRPr="00FC4BD2">
              <w:t>0,00</w:t>
            </w:r>
          </w:p>
        </w:tc>
      </w:tr>
      <w:tr w:rsidR="0003028D" w:rsidRPr="00086FF5" w14:paraId="46C45E8B" w14:textId="77777777" w:rsidTr="00F77AA0">
        <w:trPr>
          <w:trHeight w:val="316"/>
        </w:trPr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C45E7F" w14:textId="77777777" w:rsidR="0003028D" w:rsidRPr="00086FF5" w:rsidRDefault="0003028D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C45E80" w14:textId="77777777" w:rsidR="0003028D" w:rsidRPr="00086FF5" w:rsidRDefault="0003028D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C45E81" w14:textId="77777777" w:rsidR="0003028D" w:rsidRPr="00086FF5" w:rsidRDefault="0003028D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C45E82" w14:textId="77777777" w:rsidR="0003028D" w:rsidRPr="00F77AA0" w:rsidRDefault="0003028D" w:rsidP="00631E60">
            <w:pPr>
              <w:rPr>
                <w:rFonts w:cs="Arial"/>
                <w:szCs w:val="16"/>
              </w:rPr>
            </w:pPr>
            <w:r w:rsidRPr="00F77AA0">
              <w:rPr>
                <w:rFonts w:cs="Arial"/>
                <w:szCs w:val="16"/>
              </w:rPr>
              <w:t>b)</w:t>
            </w:r>
          </w:p>
        </w:tc>
        <w:tc>
          <w:tcPr>
            <w:tcW w:w="6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C45E83" w14:textId="77D7D3D2" w:rsidR="0003028D" w:rsidRPr="00F77AA0" w:rsidRDefault="0003028D" w:rsidP="0003028D">
            <w:pPr>
              <w:rPr>
                <w:rFonts w:cs="Arial"/>
                <w:szCs w:val="16"/>
              </w:rPr>
            </w:pPr>
            <w:r w:rsidRPr="00F77AA0">
              <w:rPr>
                <w:rFonts w:cs="Arial"/>
                <w:szCs w:val="16"/>
              </w:rPr>
              <w:t>w bankomatach innych niż PKO Banku Polskiego SA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45E84" w14:textId="77777777" w:rsidR="0003028D" w:rsidRPr="00B56B94" w:rsidRDefault="0003028D" w:rsidP="00631E60">
            <w:pPr>
              <w:rPr>
                <w:color w:val="auto"/>
              </w:rPr>
            </w:pPr>
            <w:r w:rsidRPr="00B56B94">
              <w:rPr>
                <w:color w:val="auto"/>
              </w:rPr>
              <w:t>1,5% nie mniej niż 5,00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45E85" w14:textId="77777777" w:rsidR="0003028D" w:rsidRPr="00B56B94" w:rsidRDefault="0003028D" w:rsidP="00631E60">
            <w:pPr>
              <w:rPr>
                <w:color w:val="auto"/>
              </w:rPr>
            </w:pPr>
            <w:r w:rsidRPr="00B56B94">
              <w:rPr>
                <w:color w:val="auto"/>
              </w:rPr>
              <w:t>3% nie mniej niż 5,00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45E86" w14:textId="77777777" w:rsidR="0003028D" w:rsidRPr="00B56B94" w:rsidRDefault="0003028D" w:rsidP="00631E60">
            <w:pPr>
              <w:rPr>
                <w:color w:val="auto"/>
              </w:rPr>
            </w:pPr>
            <w:r w:rsidRPr="00B56B94">
              <w:rPr>
                <w:color w:val="auto"/>
              </w:rPr>
              <w:t>3% nie mniej niż 5,00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5E87" w14:textId="7F8C8BE0" w:rsidR="0003028D" w:rsidRPr="00F77AA0" w:rsidRDefault="0003028D" w:rsidP="00BB33E7">
            <w:pPr>
              <w:rPr>
                <w:color w:val="auto"/>
              </w:rPr>
            </w:pPr>
            <w:r w:rsidRPr="00F77AA0">
              <w:rPr>
                <w:color w:val="auto"/>
              </w:rPr>
              <w:t xml:space="preserve">3% nie mniej niż 5,00 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45E88" w14:textId="03B3B6B0" w:rsidR="0003028D" w:rsidRPr="00F77AA0" w:rsidRDefault="00CC2EDA" w:rsidP="00BB33E7">
            <w:pPr>
              <w:rPr>
                <w:color w:val="auto"/>
              </w:rPr>
            </w:pPr>
            <w:r w:rsidRPr="00F77AA0">
              <w:rPr>
                <w:color w:val="auto"/>
              </w:rPr>
              <w:t xml:space="preserve">3% nie mniej niż 5,00 </w:t>
            </w:r>
          </w:p>
        </w:tc>
      </w:tr>
      <w:tr w:rsidR="0003028D" w:rsidRPr="00086FF5" w14:paraId="46C45E98" w14:textId="77777777" w:rsidTr="00614EFB">
        <w:trPr>
          <w:trHeight w:val="166"/>
        </w:trPr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C45E8C" w14:textId="77777777" w:rsidR="0003028D" w:rsidRPr="00086FF5" w:rsidRDefault="0003028D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C45E8D" w14:textId="77777777" w:rsidR="0003028D" w:rsidRPr="00086FF5" w:rsidRDefault="0003028D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C45E8E" w14:textId="77777777" w:rsidR="0003028D" w:rsidRPr="00086FF5" w:rsidRDefault="0003028D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C45E8F" w14:textId="77777777" w:rsidR="0003028D" w:rsidRPr="00F77AA0" w:rsidRDefault="0003028D" w:rsidP="00B56B94">
            <w:pPr>
              <w:spacing w:before="10"/>
              <w:rPr>
                <w:rFonts w:cs="Arial"/>
                <w:szCs w:val="16"/>
              </w:rPr>
            </w:pPr>
            <w:r w:rsidRPr="00F77AA0">
              <w:rPr>
                <w:rFonts w:cs="Arial"/>
                <w:szCs w:val="16"/>
              </w:rPr>
              <w:t>c)</w:t>
            </w:r>
          </w:p>
        </w:tc>
        <w:tc>
          <w:tcPr>
            <w:tcW w:w="6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C45E90" w14:textId="6B990C6B" w:rsidR="0003028D" w:rsidRPr="00F77AA0" w:rsidRDefault="0003028D" w:rsidP="000A5649">
            <w:pPr>
              <w:spacing w:before="10"/>
              <w:rPr>
                <w:rFonts w:cs="Arial"/>
                <w:szCs w:val="16"/>
              </w:rPr>
            </w:pPr>
            <w:r w:rsidRPr="00F77AA0">
              <w:rPr>
                <w:rFonts w:cs="Arial"/>
                <w:szCs w:val="16"/>
              </w:rPr>
              <w:t xml:space="preserve">w oddziałach  banków innych niż PKO Banku Polskiego SA lub punktach świadczących usługi wypłaty gotówki w terminalu płatniczym </w:t>
            </w:r>
            <w:r w:rsidR="000A5649" w:rsidRPr="00F77AA0">
              <w:rPr>
                <w:rFonts w:cs="Arial"/>
                <w:szCs w:val="16"/>
                <w:vertAlign w:val="superscript"/>
              </w:rPr>
              <w:t>3</w:t>
            </w:r>
            <w:r w:rsidRPr="00F77AA0">
              <w:rPr>
                <w:rFonts w:cs="Arial"/>
                <w:szCs w:val="16"/>
                <w:vertAlign w:val="superscript"/>
              </w:rPr>
              <w:t>)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45E91" w14:textId="77777777" w:rsidR="0003028D" w:rsidRPr="00B56B94" w:rsidRDefault="0003028D" w:rsidP="00B56B94">
            <w:pPr>
              <w:spacing w:before="10"/>
              <w:rPr>
                <w:color w:val="auto"/>
              </w:rPr>
            </w:pPr>
            <w:r w:rsidRPr="00B56B94">
              <w:rPr>
                <w:color w:val="auto"/>
              </w:rPr>
              <w:t>1,5% nie mniej niż 5,00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45E92" w14:textId="77777777" w:rsidR="0003028D" w:rsidRPr="00B56B94" w:rsidRDefault="0003028D" w:rsidP="00B56B94">
            <w:pPr>
              <w:spacing w:before="10"/>
              <w:rPr>
                <w:color w:val="auto"/>
              </w:rPr>
            </w:pPr>
            <w:r w:rsidRPr="00B56B94">
              <w:rPr>
                <w:color w:val="auto"/>
              </w:rPr>
              <w:t>3% nie mniej niż 5,00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45E93" w14:textId="77777777" w:rsidR="0003028D" w:rsidRPr="00B56B94" w:rsidRDefault="0003028D" w:rsidP="00B56B94">
            <w:pPr>
              <w:spacing w:before="10"/>
              <w:rPr>
                <w:color w:val="auto"/>
              </w:rPr>
            </w:pPr>
            <w:r w:rsidRPr="00B56B94">
              <w:rPr>
                <w:color w:val="auto"/>
              </w:rPr>
              <w:t>3% nie mniej niż 5,00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5E94" w14:textId="77777777" w:rsidR="0003028D" w:rsidRPr="00B56B94" w:rsidRDefault="0003028D" w:rsidP="00B56B94">
            <w:pPr>
              <w:spacing w:before="10"/>
              <w:rPr>
                <w:color w:val="auto"/>
              </w:rPr>
            </w:pPr>
            <w:r w:rsidRPr="00B56B94">
              <w:rPr>
                <w:color w:val="auto"/>
              </w:rPr>
              <w:t>3% nie mniej niż 5,00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45E95" w14:textId="77777777" w:rsidR="0003028D" w:rsidRPr="00B56B94" w:rsidRDefault="0003028D" w:rsidP="00B56B94">
            <w:pPr>
              <w:spacing w:before="10"/>
              <w:rPr>
                <w:color w:val="auto"/>
              </w:rPr>
            </w:pPr>
            <w:r w:rsidRPr="00B56B94">
              <w:rPr>
                <w:color w:val="auto"/>
              </w:rPr>
              <w:t>3% nie mniej niż 5,00</w:t>
            </w:r>
          </w:p>
        </w:tc>
      </w:tr>
      <w:tr w:rsidR="0003028D" w:rsidRPr="00086FF5" w14:paraId="46C45EA5" w14:textId="77777777" w:rsidTr="00AA7FCF">
        <w:trPr>
          <w:trHeight w:val="166"/>
        </w:trPr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C45E99" w14:textId="77777777" w:rsidR="0003028D" w:rsidRPr="00086FF5" w:rsidRDefault="0003028D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C45E9A" w14:textId="77777777" w:rsidR="0003028D" w:rsidRPr="00086FF5" w:rsidRDefault="0003028D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C45E9B" w14:textId="77777777" w:rsidR="0003028D" w:rsidRPr="00086FF5" w:rsidRDefault="0003028D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C45E9C" w14:textId="77777777" w:rsidR="0003028D" w:rsidRPr="00F77AA0" w:rsidRDefault="0003028D" w:rsidP="00B56B94">
            <w:pPr>
              <w:spacing w:before="10"/>
              <w:rPr>
                <w:rFonts w:cs="Arial"/>
                <w:szCs w:val="16"/>
              </w:rPr>
            </w:pPr>
            <w:r w:rsidRPr="00F77AA0">
              <w:rPr>
                <w:rFonts w:cs="Arial"/>
                <w:szCs w:val="16"/>
              </w:rPr>
              <w:t>d)</w:t>
            </w:r>
          </w:p>
        </w:tc>
        <w:tc>
          <w:tcPr>
            <w:tcW w:w="6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C45E9D" w14:textId="3288AFB3" w:rsidR="0003028D" w:rsidRPr="00F77AA0" w:rsidRDefault="0003028D" w:rsidP="00EA2B10">
            <w:pPr>
              <w:spacing w:before="10"/>
              <w:rPr>
                <w:rFonts w:cs="Arial"/>
                <w:szCs w:val="16"/>
              </w:rPr>
            </w:pPr>
            <w:r w:rsidRPr="00F77AA0">
              <w:rPr>
                <w:rFonts w:cs="Arial"/>
                <w:szCs w:val="16"/>
              </w:rPr>
              <w:t xml:space="preserve">towarzysząca operacji bezgotówkowej (Cashback) - za każdą operację </w:t>
            </w:r>
            <w:r w:rsidR="00EA2B10" w:rsidRPr="00F77AA0">
              <w:rPr>
                <w:rFonts w:cs="Arial"/>
                <w:szCs w:val="16"/>
                <w:vertAlign w:val="superscript"/>
              </w:rPr>
              <w:t>3</w:t>
            </w:r>
            <w:r w:rsidRPr="00F77AA0">
              <w:rPr>
                <w:rFonts w:cs="Arial"/>
                <w:szCs w:val="16"/>
                <w:vertAlign w:val="superscript"/>
              </w:rPr>
              <w:t>)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45E9E" w14:textId="77777777" w:rsidR="0003028D" w:rsidRPr="00096FF4" w:rsidRDefault="0003028D" w:rsidP="00B56B94">
            <w:pPr>
              <w:spacing w:before="10"/>
              <w:jc w:val="right"/>
            </w:pPr>
            <w:r w:rsidRPr="00096FF4">
              <w:t>1,00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45E9F" w14:textId="77777777" w:rsidR="0003028D" w:rsidRPr="00096FF4" w:rsidRDefault="0003028D" w:rsidP="00B56B94">
            <w:pPr>
              <w:spacing w:before="10"/>
              <w:jc w:val="right"/>
            </w:pPr>
            <w:r w:rsidRPr="00096FF4">
              <w:t>1,00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45EA0" w14:textId="77777777" w:rsidR="0003028D" w:rsidRPr="00096FF4" w:rsidRDefault="0003028D" w:rsidP="00B56B94">
            <w:pPr>
              <w:spacing w:before="10"/>
              <w:jc w:val="right"/>
            </w:pPr>
            <w:r w:rsidRPr="00096FF4">
              <w:t>1,00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5EA1" w14:textId="77777777" w:rsidR="0003028D" w:rsidRPr="00096FF4" w:rsidRDefault="0003028D" w:rsidP="00B56B94">
            <w:pPr>
              <w:spacing w:before="10"/>
              <w:jc w:val="right"/>
            </w:pPr>
            <w:r w:rsidRPr="00096FF4">
              <w:t>1,00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45EA2" w14:textId="7F3C2BDE" w:rsidR="0003028D" w:rsidRPr="00096FF4" w:rsidRDefault="0003028D" w:rsidP="00B56B94">
            <w:pPr>
              <w:spacing w:before="10"/>
              <w:jc w:val="right"/>
            </w:pPr>
            <w:r>
              <w:t>0</w:t>
            </w:r>
            <w:r w:rsidRPr="00096FF4">
              <w:t>,00</w:t>
            </w:r>
          </w:p>
        </w:tc>
      </w:tr>
      <w:tr w:rsidR="0003028D" w:rsidRPr="00086FF5" w14:paraId="2DBDB381" w14:textId="77777777" w:rsidTr="00614EFB">
        <w:trPr>
          <w:trHeight w:val="166"/>
        </w:trPr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F0088B" w14:textId="77777777" w:rsidR="0003028D" w:rsidRPr="00086FF5" w:rsidRDefault="0003028D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84B3C9" w14:textId="77777777" w:rsidR="0003028D" w:rsidRPr="00086FF5" w:rsidRDefault="0003028D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1E016" w14:textId="77777777" w:rsidR="0003028D" w:rsidRPr="00086FF5" w:rsidRDefault="0003028D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2EA36E" w14:textId="727C2D31" w:rsidR="0003028D" w:rsidRPr="00F77AA0" w:rsidRDefault="0003028D" w:rsidP="00B56B94">
            <w:pPr>
              <w:spacing w:before="10"/>
              <w:rPr>
                <w:rFonts w:cs="Arial"/>
                <w:szCs w:val="16"/>
              </w:rPr>
            </w:pPr>
            <w:r w:rsidRPr="00F77AA0">
              <w:rPr>
                <w:rFonts w:cs="Arial"/>
                <w:szCs w:val="16"/>
              </w:rPr>
              <w:t>e)</w:t>
            </w:r>
          </w:p>
        </w:tc>
        <w:tc>
          <w:tcPr>
            <w:tcW w:w="6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407AF8" w14:textId="50EBBAC0" w:rsidR="0003028D" w:rsidRPr="00F77AA0" w:rsidRDefault="0003028D" w:rsidP="001A73B0">
            <w:pPr>
              <w:spacing w:before="10"/>
              <w:rPr>
                <w:rFonts w:cs="Arial"/>
                <w:szCs w:val="16"/>
              </w:rPr>
            </w:pPr>
            <w:r w:rsidRPr="00F77AA0">
              <w:rPr>
                <w:rFonts w:cs="Arial"/>
                <w:szCs w:val="16"/>
              </w:rPr>
              <w:t>w urzędach pocztowych w kraju</w:t>
            </w:r>
            <w:r w:rsidR="000A5649" w:rsidRPr="00F77AA0">
              <w:rPr>
                <w:rFonts w:cs="Arial"/>
                <w:szCs w:val="16"/>
              </w:rPr>
              <w:t xml:space="preserve"> </w:t>
            </w:r>
            <w:r w:rsidR="000A5649" w:rsidRPr="00F77AA0">
              <w:rPr>
                <w:rFonts w:cs="Arial"/>
                <w:szCs w:val="16"/>
                <w:vertAlign w:val="superscript"/>
              </w:rPr>
              <w:t>3)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BA44EE" w14:textId="480540E9" w:rsidR="0003028D" w:rsidRPr="00096FF4" w:rsidRDefault="0003028D" w:rsidP="009E3A96">
            <w:pPr>
              <w:spacing w:before="10"/>
            </w:pPr>
            <w:r w:rsidRPr="00B56B94">
              <w:rPr>
                <w:color w:val="auto"/>
              </w:rPr>
              <w:t>3% nie mniej niż 5,00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F300DA" w14:textId="0C980456" w:rsidR="0003028D" w:rsidRPr="00096FF4" w:rsidRDefault="0003028D" w:rsidP="009E3A96">
            <w:pPr>
              <w:spacing w:before="10"/>
            </w:pPr>
            <w:r w:rsidRPr="00B56B94">
              <w:rPr>
                <w:color w:val="auto"/>
              </w:rPr>
              <w:t>3% nie mniej niż 5,00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49359" w14:textId="3EEB1AFA" w:rsidR="0003028D" w:rsidRPr="00096FF4" w:rsidRDefault="0003028D" w:rsidP="009E3A96">
            <w:pPr>
              <w:spacing w:before="10"/>
            </w:pPr>
            <w:r w:rsidRPr="00B56B94">
              <w:rPr>
                <w:color w:val="auto"/>
              </w:rPr>
              <w:t>3% nie mniej niż 5,00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5833E" w14:textId="5C76CA73" w:rsidR="0003028D" w:rsidRPr="00096FF4" w:rsidRDefault="0003028D" w:rsidP="009E3A96">
            <w:pPr>
              <w:spacing w:before="10"/>
            </w:pPr>
            <w:r w:rsidRPr="00B56B94">
              <w:rPr>
                <w:color w:val="auto"/>
              </w:rPr>
              <w:t>3% nie mniej niż 5,00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C8A70E" w14:textId="5441919E" w:rsidR="0003028D" w:rsidRDefault="0003028D" w:rsidP="009E3A96">
            <w:pPr>
              <w:spacing w:before="10"/>
            </w:pPr>
            <w:r w:rsidRPr="00B56B94">
              <w:rPr>
                <w:color w:val="auto"/>
              </w:rPr>
              <w:t>3% nie mniej niż 5,00</w:t>
            </w:r>
          </w:p>
        </w:tc>
      </w:tr>
      <w:tr w:rsidR="0003028D" w:rsidRPr="00086FF5" w14:paraId="46C45EAA" w14:textId="77777777" w:rsidTr="00614EFB">
        <w:trPr>
          <w:trHeight w:val="166"/>
        </w:trPr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C45EA6" w14:textId="77777777" w:rsidR="0003028D" w:rsidRPr="00086FF5" w:rsidRDefault="0003028D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C45EA7" w14:textId="77777777" w:rsidR="0003028D" w:rsidRPr="00086FF5" w:rsidRDefault="0003028D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C45EA8" w14:textId="77777777" w:rsidR="0003028D" w:rsidRDefault="0003028D" w:rsidP="00631E60">
            <w:pPr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3)</w:t>
            </w:r>
          </w:p>
        </w:tc>
        <w:tc>
          <w:tcPr>
            <w:tcW w:w="140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5EA9" w14:textId="751710DE" w:rsidR="0003028D" w:rsidRPr="00F77AA0" w:rsidRDefault="009E3A96" w:rsidP="001347A6">
            <w:pPr>
              <w:rPr>
                <w:rFonts w:cs="Arial"/>
                <w:szCs w:val="16"/>
              </w:rPr>
            </w:pPr>
            <w:r w:rsidRPr="00F77AA0">
              <w:rPr>
                <w:rFonts w:cs="Arial"/>
                <w:szCs w:val="16"/>
              </w:rPr>
              <w:t xml:space="preserve"> za granicą - </w:t>
            </w:r>
            <w:r w:rsidR="0003028D" w:rsidRPr="00F77AA0">
              <w:rPr>
                <w:rFonts w:cs="Arial"/>
                <w:szCs w:val="16"/>
              </w:rPr>
              <w:t>przy użyciu karty debetowej PKO Ekspres:</w:t>
            </w:r>
          </w:p>
        </w:tc>
      </w:tr>
      <w:tr w:rsidR="0003028D" w:rsidRPr="00086FF5" w14:paraId="46C45EB7" w14:textId="77777777" w:rsidTr="00614EFB">
        <w:trPr>
          <w:trHeight w:val="166"/>
        </w:trPr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C45EAB" w14:textId="77777777" w:rsidR="0003028D" w:rsidRPr="00086FF5" w:rsidRDefault="0003028D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C45EAC" w14:textId="77777777" w:rsidR="0003028D" w:rsidRPr="00086FF5" w:rsidRDefault="0003028D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C45EAD" w14:textId="77777777" w:rsidR="0003028D" w:rsidRPr="00086FF5" w:rsidRDefault="0003028D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C45EAE" w14:textId="77777777" w:rsidR="0003028D" w:rsidRPr="00F77AA0" w:rsidRDefault="0003028D" w:rsidP="00631E60">
            <w:pPr>
              <w:rPr>
                <w:rFonts w:cs="Arial"/>
                <w:szCs w:val="16"/>
              </w:rPr>
            </w:pPr>
            <w:r w:rsidRPr="00F77AA0">
              <w:rPr>
                <w:rFonts w:cs="Arial"/>
                <w:szCs w:val="16"/>
              </w:rPr>
              <w:t>a)</w:t>
            </w:r>
          </w:p>
        </w:tc>
        <w:tc>
          <w:tcPr>
            <w:tcW w:w="6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C45EAF" w14:textId="6C3CBD91" w:rsidR="0003028D" w:rsidRPr="00F77AA0" w:rsidRDefault="0003028D" w:rsidP="009E3A96">
            <w:pPr>
              <w:rPr>
                <w:rFonts w:cs="Arial"/>
                <w:szCs w:val="16"/>
              </w:rPr>
            </w:pPr>
            <w:r w:rsidRPr="00F77AA0">
              <w:rPr>
                <w:rFonts w:cs="Arial"/>
                <w:szCs w:val="16"/>
              </w:rPr>
              <w:t xml:space="preserve">w bankomatach 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45EB0" w14:textId="77777777" w:rsidR="0003028D" w:rsidRPr="00B56B94" w:rsidRDefault="0003028D" w:rsidP="00631E60">
            <w:pPr>
              <w:rPr>
                <w:color w:val="auto"/>
              </w:rPr>
            </w:pPr>
            <w:r w:rsidRPr="00B56B94">
              <w:rPr>
                <w:color w:val="auto"/>
              </w:rPr>
              <w:t>1,5% nie mniej niż 10,00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45EB1" w14:textId="77777777" w:rsidR="0003028D" w:rsidRPr="00B56B94" w:rsidRDefault="0003028D" w:rsidP="00631E60">
            <w:pPr>
              <w:rPr>
                <w:color w:val="auto"/>
              </w:rPr>
            </w:pPr>
            <w:r w:rsidRPr="00B56B94">
              <w:rPr>
                <w:color w:val="auto"/>
              </w:rPr>
              <w:t>3% nie mniej niż 10,00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45EB2" w14:textId="77777777" w:rsidR="0003028D" w:rsidRPr="00B56B94" w:rsidRDefault="0003028D" w:rsidP="00631E60">
            <w:pPr>
              <w:rPr>
                <w:color w:val="auto"/>
              </w:rPr>
            </w:pPr>
            <w:r w:rsidRPr="00B56B94">
              <w:rPr>
                <w:color w:val="auto"/>
              </w:rPr>
              <w:t>3% nie mniej niż 10,00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5EB3" w14:textId="77777777" w:rsidR="0003028D" w:rsidRPr="00B56B94" w:rsidRDefault="0003028D" w:rsidP="00631E60">
            <w:pPr>
              <w:rPr>
                <w:color w:val="auto"/>
              </w:rPr>
            </w:pPr>
            <w:r w:rsidRPr="00B56B94">
              <w:rPr>
                <w:color w:val="auto"/>
              </w:rPr>
              <w:t>3% nie mniej niż 10,00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45EB4" w14:textId="77777777" w:rsidR="0003028D" w:rsidRPr="00B56B94" w:rsidRDefault="0003028D" w:rsidP="00631E60">
            <w:pPr>
              <w:rPr>
                <w:color w:val="auto"/>
              </w:rPr>
            </w:pPr>
            <w:r w:rsidRPr="00B56B94">
              <w:rPr>
                <w:color w:val="auto"/>
              </w:rPr>
              <w:t>3% nie mniej niż 10,00</w:t>
            </w:r>
          </w:p>
        </w:tc>
      </w:tr>
      <w:tr w:rsidR="0003028D" w:rsidRPr="00086FF5" w14:paraId="46C45EC4" w14:textId="77777777" w:rsidTr="00614EFB">
        <w:trPr>
          <w:trHeight w:val="166"/>
        </w:trPr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C45EB8" w14:textId="77777777" w:rsidR="0003028D" w:rsidRPr="00086FF5" w:rsidRDefault="0003028D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C45EB9" w14:textId="77777777" w:rsidR="0003028D" w:rsidRPr="00086FF5" w:rsidRDefault="0003028D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C45EBA" w14:textId="77777777" w:rsidR="0003028D" w:rsidRPr="00086FF5" w:rsidRDefault="0003028D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C45EBB" w14:textId="77777777" w:rsidR="0003028D" w:rsidRPr="00F77AA0" w:rsidRDefault="0003028D" w:rsidP="00631E60">
            <w:pPr>
              <w:rPr>
                <w:rFonts w:cs="Arial"/>
                <w:szCs w:val="16"/>
              </w:rPr>
            </w:pPr>
            <w:r w:rsidRPr="00F77AA0">
              <w:rPr>
                <w:rFonts w:cs="Arial"/>
                <w:szCs w:val="16"/>
              </w:rPr>
              <w:t>b)</w:t>
            </w:r>
          </w:p>
        </w:tc>
        <w:tc>
          <w:tcPr>
            <w:tcW w:w="6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C45EBC" w14:textId="07453B68" w:rsidR="0003028D" w:rsidRPr="00F77AA0" w:rsidRDefault="0003028D" w:rsidP="0035569A">
            <w:pPr>
              <w:rPr>
                <w:rFonts w:cs="Arial"/>
                <w:szCs w:val="16"/>
              </w:rPr>
            </w:pPr>
            <w:r w:rsidRPr="00F77AA0">
              <w:rPr>
                <w:rFonts w:cs="Arial"/>
                <w:szCs w:val="16"/>
              </w:rPr>
              <w:t>w oddziałach banków</w:t>
            </w:r>
            <w:r w:rsidR="009E3A96" w:rsidRPr="00F77AA0">
              <w:rPr>
                <w:rFonts w:cs="Arial"/>
                <w:szCs w:val="16"/>
              </w:rPr>
              <w:t xml:space="preserve"> innych niż PKO Banku Polskiego SA</w:t>
            </w:r>
            <w:r w:rsidRPr="00F77AA0">
              <w:rPr>
                <w:rFonts w:cs="Arial"/>
                <w:szCs w:val="16"/>
              </w:rPr>
              <w:t xml:space="preserve"> lub punktach świadczących usługi wypłaty gotówki w terminalu płatniczym za granicą 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45EBD" w14:textId="77777777" w:rsidR="0003028D" w:rsidRPr="00B56B94" w:rsidRDefault="0003028D" w:rsidP="00631E60">
            <w:pPr>
              <w:rPr>
                <w:color w:val="auto"/>
              </w:rPr>
            </w:pPr>
            <w:r w:rsidRPr="00B56B94">
              <w:rPr>
                <w:color w:val="auto"/>
              </w:rPr>
              <w:t>1,5% nie mniej niż 10,00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45EBE" w14:textId="77777777" w:rsidR="0003028D" w:rsidRPr="00B56B94" w:rsidRDefault="0003028D" w:rsidP="00631E60">
            <w:pPr>
              <w:rPr>
                <w:color w:val="auto"/>
              </w:rPr>
            </w:pPr>
            <w:r w:rsidRPr="00B56B94">
              <w:rPr>
                <w:color w:val="auto"/>
              </w:rPr>
              <w:t>3% nie mniej niż 10,00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45EBF" w14:textId="77777777" w:rsidR="0003028D" w:rsidRPr="00B56B94" w:rsidRDefault="0003028D" w:rsidP="00631E60">
            <w:pPr>
              <w:rPr>
                <w:color w:val="auto"/>
              </w:rPr>
            </w:pPr>
            <w:r w:rsidRPr="00B56B94">
              <w:rPr>
                <w:color w:val="auto"/>
              </w:rPr>
              <w:t>3% nie mniej niż 10,00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5EC0" w14:textId="77777777" w:rsidR="0003028D" w:rsidRPr="00B56B94" w:rsidRDefault="0003028D" w:rsidP="00631E60">
            <w:pPr>
              <w:rPr>
                <w:color w:val="auto"/>
              </w:rPr>
            </w:pPr>
            <w:r w:rsidRPr="00B56B94">
              <w:rPr>
                <w:color w:val="auto"/>
              </w:rPr>
              <w:t>3% nie mniej niż 10,00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45EC1" w14:textId="77777777" w:rsidR="0003028D" w:rsidRPr="00B56B94" w:rsidRDefault="0003028D" w:rsidP="00631E60">
            <w:pPr>
              <w:rPr>
                <w:color w:val="auto"/>
              </w:rPr>
            </w:pPr>
            <w:r w:rsidRPr="00B56B94">
              <w:rPr>
                <w:color w:val="auto"/>
              </w:rPr>
              <w:t>3% nie mniej niż 10,00</w:t>
            </w:r>
          </w:p>
        </w:tc>
      </w:tr>
      <w:tr w:rsidR="0003028D" w:rsidRPr="00086FF5" w14:paraId="46C45EDC" w14:textId="77777777" w:rsidTr="00614EFB">
        <w:trPr>
          <w:trHeight w:val="126"/>
        </w:trPr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C45ED2" w14:textId="77777777" w:rsidR="0003028D" w:rsidRPr="00086FF5" w:rsidRDefault="0003028D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5ED3" w14:textId="49299969" w:rsidR="0003028D" w:rsidRPr="00086FF5" w:rsidRDefault="0003028D" w:rsidP="00A233B8">
            <w:pPr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1</w:t>
            </w:r>
            <w:r>
              <w:rPr>
                <w:rFonts w:cs="Arial"/>
                <w:color w:val="auto"/>
                <w:szCs w:val="16"/>
              </w:rPr>
              <w:t>7</w:t>
            </w:r>
            <w:r w:rsidRPr="00086FF5">
              <w:rPr>
                <w:rFonts w:cs="Arial"/>
                <w:color w:val="auto"/>
                <w:szCs w:val="16"/>
              </w:rPr>
              <w:t>.</w:t>
            </w:r>
          </w:p>
        </w:tc>
        <w:tc>
          <w:tcPr>
            <w:tcW w:w="6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C45ED4" w14:textId="5916A70D" w:rsidR="0003028D" w:rsidRPr="003954C6" w:rsidRDefault="0003028D" w:rsidP="005C7B6B">
            <w:pPr>
              <w:rPr>
                <w:rFonts w:cs="Arial"/>
                <w:color w:val="auto"/>
                <w:szCs w:val="16"/>
                <w:highlight w:val="green"/>
              </w:rPr>
            </w:pPr>
            <w:r w:rsidRPr="003954C6">
              <w:rPr>
                <w:rFonts w:cs="Arial"/>
                <w:color w:val="auto"/>
                <w:szCs w:val="16"/>
              </w:rPr>
              <w:t>Przechowywanie gotówki, zaawizowanej przez Klienta do wypłaty zgodnie z Komunikatem PKO Banku Polskiego i nieodebranej w ciąg</w:t>
            </w:r>
            <w:r w:rsidR="003D1DF5" w:rsidRPr="003954C6">
              <w:rPr>
                <w:rFonts w:cs="Arial"/>
                <w:color w:val="auto"/>
                <w:szCs w:val="16"/>
              </w:rPr>
              <w:t>u</w:t>
            </w:r>
            <w:r w:rsidRPr="003954C6">
              <w:rPr>
                <w:rFonts w:cs="Arial"/>
                <w:color w:val="auto"/>
                <w:szCs w:val="16"/>
              </w:rPr>
              <w:t xml:space="preserve"> 2 dni roboczych - od awizowanej kwoty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45ED5" w14:textId="77777777" w:rsidR="0003028D" w:rsidRPr="00B56B94" w:rsidRDefault="0003028D" w:rsidP="00FD5C4C">
            <w:pPr>
              <w:rPr>
                <w:color w:val="auto"/>
              </w:rPr>
            </w:pPr>
            <w:r w:rsidRPr="00B56B94">
              <w:rPr>
                <w:color w:val="auto"/>
              </w:rPr>
              <w:t>0,2%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45ED6" w14:textId="77777777" w:rsidR="0003028D" w:rsidRPr="00B56B94" w:rsidRDefault="0003028D" w:rsidP="00FD5C4C">
            <w:pPr>
              <w:rPr>
                <w:color w:val="auto"/>
              </w:rPr>
            </w:pPr>
            <w:r w:rsidRPr="00B56B94">
              <w:rPr>
                <w:color w:val="auto"/>
              </w:rPr>
              <w:t>0,2%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45ED7" w14:textId="77777777" w:rsidR="0003028D" w:rsidRPr="00B56B94" w:rsidRDefault="0003028D" w:rsidP="00FD5C4C">
            <w:pPr>
              <w:rPr>
                <w:color w:val="auto"/>
              </w:rPr>
            </w:pPr>
            <w:r w:rsidRPr="00B56B94">
              <w:rPr>
                <w:color w:val="auto"/>
              </w:rPr>
              <w:t>0,2%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5ED8" w14:textId="77777777" w:rsidR="0003028D" w:rsidRPr="00B56B94" w:rsidRDefault="0003028D" w:rsidP="00FD5C4C">
            <w:pPr>
              <w:rPr>
                <w:color w:val="auto"/>
              </w:rPr>
            </w:pPr>
            <w:r w:rsidRPr="00B56B94">
              <w:rPr>
                <w:color w:val="auto"/>
              </w:rPr>
              <w:t>0,2%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45ED9" w14:textId="77777777" w:rsidR="0003028D" w:rsidRPr="00B56B94" w:rsidRDefault="0003028D" w:rsidP="00FD5C4C">
            <w:pPr>
              <w:rPr>
                <w:color w:val="auto"/>
              </w:rPr>
            </w:pPr>
            <w:r w:rsidRPr="00B56B94">
              <w:rPr>
                <w:color w:val="auto"/>
              </w:rPr>
              <w:t>0,2%</w:t>
            </w:r>
          </w:p>
        </w:tc>
      </w:tr>
      <w:tr w:rsidR="0003028D" w:rsidRPr="00086FF5" w14:paraId="46C45EDF" w14:textId="77777777" w:rsidTr="00614EFB">
        <w:trPr>
          <w:trHeight w:val="22"/>
        </w:trPr>
        <w:tc>
          <w:tcPr>
            <w:tcW w:w="3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C45EDD" w14:textId="77777777" w:rsidR="0003028D" w:rsidRPr="00086FF5" w:rsidRDefault="0003028D" w:rsidP="00AF4F0E">
            <w:pPr>
              <w:rPr>
                <w:rFonts w:cs="Arial"/>
                <w:b/>
                <w:bCs/>
                <w:color w:val="auto"/>
                <w:szCs w:val="16"/>
              </w:rPr>
            </w:pPr>
            <w:r w:rsidRPr="00086FF5">
              <w:rPr>
                <w:rFonts w:cs="Arial"/>
                <w:b/>
                <w:bCs/>
                <w:color w:val="auto"/>
                <w:szCs w:val="16"/>
              </w:rPr>
              <w:t>IV.</w:t>
            </w:r>
          </w:p>
        </w:tc>
        <w:tc>
          <w:tcPr>
            <w:tcW w:w="14773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C45EDE" w14:textId="77777777" w:rsidR="0003028D" w:rsidRPr="00086FF5" w:rsidRDefault="0003028D" w:rsidP="00FD5C4C">
            <w:pPr>
              <w:rPr>
                <w:rFonts w:cs="Arial"/>
                <w:b/>
                <w:bCs/>
                <w:color w:val="auto"/>
                <w:szCs w:val="16"/>
              </w:rPr>
            </w:pPr>
            <w:r w:rsidRPr="00086FF5">
              <w:rPr>
                <w:rFonts w:cs="Arial"/>
                <w:b/>
                <w:bCs/>
                <w:color w:val="auto"/>
                <w:szCs w:val="16"/>
              </w:rPr>
              <w:t>USŁUGI DODATKOWE ZWIĄZANE Z RACHUNKIEM, KARTĄ DEBETOWĄ ORAZ BANKOWOŚCIĄ ELEKTRONICZNĄ (iPKO)</w:t>
            </w:r>
          </w:p>
        </w:tc>
      </w:tr>
      <w:tr w:rsidR="0003028D" w:rsidRPr="00086FF5" w14:paraId="46C45EF5" w14:textId="77777777" w:rsidTr="00614EFB">
        <w:trPr>
          <w:trHeight w:val="182"/>
        </w:trPr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C45EEB" w14:textId="77777777" w:rsidR="0003028D" w:rsidRPr="00086FF5" w:rsidRDefault="0003028D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5EEC" w14:textId="027335A0" w:rsidR="0003028D" w:rsidRPr="00C02FBC" w:rsidRDefault="0003028D" w:rsidP="00A233B8">
            <w:r>
              <w:t>18</w:t>
            </w:r>
            <w:r w:rsidRPr="00C02FBC">
              <w:t xml:space="preserve">. </w:t>
            </w:r>
          </w:p>
        </w:tc>
        <w:tc>
          <w:tcPr>
            <w:tcW w:w="6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5EED" w14:textId="77777777" w:rsidR="0003028D" w:rsidRPr="00194741" w:rsidRDefault="0003028D" w:rsidP="007C5FB7">
            <w:r w:rsidRPr="00194741">
              <w:t>Zmiana rachunku ze wspólnego na indywidualny i odwrotnie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45EEE" w14:textId="77777777" w:rsidR="0003028D" w:rsidRPr="00771CC9" w:rsidRDefault="0003028D" w:rsidP="007C5FB7">
            <w:r w:rsidRPr="00771CC9">
              <w:t>x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45EEF" w14:textId="77777777" w:rsidR="0003028D" w:rsidRPr="00771CC9" w:rsidRDefault="0003028D" w:rsidP="00E47A98">
            <w:pPr>
              <w:jc w:val="right"/>
            </w:pPr>
            <w:r w:rsidRPr="00771CC9">
              <w:t>30,00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45EF0" w14:textId="77777777" w:rsidR="0003028D" w:rsidRPr="00771CC9" w:rsidRDefault="0003028D" w:rsidP="00E47A98">
            <w:pPr>
              <w:jc w:val="right"/>
            </w:pPr>
            <w:r w:rsidRPr="00771CC9">
              <w:t>30,00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5EF1" w14:textId="1D3DCF75" w:rsidR="0003028D" w:rsidRPr="00771CC9" w:rsidRDefault="0003028D" w:rsidP="00E47A98">
            <w:pPr>
              <w:jc w:val="right"/>
            </w:pPr>
            <w:r w:rsidRPr="00E91292">
              <w:rPr>
                <w:rFonts w:cs="Arial"/>
                <w:color w:val="auto"/>
                <w:szCs w:val="16"/>
              </w:rPr>
              <w:t>30,00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45EF2" w14:textId="7C558D51" w:rsidR="0003028D" w:rsidRPr="00771CC9" w:rsidRDefault="0003028D" w:rsidP="00E47A98">
            <w:pPr>
              <w:jc w:val="right"/>
            </w:pPr>
            <w:r w:rsidRPr="00E91292">
              <w:rPr>
                <w:rFonts w:cs="Arial"/>
                <w:color w:val="auto"/>
                <w:szCs w:val="16"/>
              </w:rPr>
              <w:t>30,00</w:t>
            </w:r>
          </w:p>
        </w:tc>
      </w:tr>
      <w:tr w:rsidR="0003028D" w:rsidRPr="00086FF5" w14:paraId="46C45F00" w14:textId="77777777" w:rsidTr="00614EFB">
        <w:trPr>
          <w:trHeight w:val="119"/>
        </w:trPr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C45EF6" w14:textId="77777777" w:rsidR="0003028D" w:rsidRPr="00086FF5" w:rsidRDefault="0003028D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5EF7" w14:textId="6E52E046" w:rsidR="0003028D" w:rsidRDefault="0003028D" w:rsidP="00A233B8">
            <w:pPr>
              <w:spacing w:before="10"/>
            </w:pPr>
            <w:r>
              <w:t>19</w:t>
            </w:r>
            <w:r w:rsidRPr="00C02FBC">
              <w:t xml:space="preserve">. </w:t>
            </w:r>
          </w:p>
        </w:tc>
        <w:tc>
          <w:tcPr>
            <w:tcW w:w="6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5EF8" w14:textId="7FB026D7" w:rsidR="005A25DB" w:rsidRPr="003954C6" w:rsidRDefault="005A25DB" w:rsidP="00EA2B10">
            <w:pPr>
              <w:spacing w:before="10"/>
              <w:rPr>
                <w:szCs w:val="16"/>
              </w:rPr>
            </w:pPr>
            <w:r w:rsidRPr="003954C6">
              <w:rPr>
                <w:rFonts w:ascii="PKO Bank Polski Rg" w:hAnsi="PKO Bank Polski Rg"/>
                <w:bCs/>
                <w:color w:val="auto"/>
                <w:szCs w:val="16"/>
              </w:rPr>
              <w:t xml:space="preserve">Przeprowadzenie autoryzacji przelewu oraz ustanowienie, modyfikacja lub usunięcie zlecenia płatniczego/odbiorcy przy użyciu kodu jednorazowego za pośrednictwem serwisu internetowego i telefonicznego </w:t>
            </w:r>
            <w:r w:rsidR="00EA2B10" w:rsidRPr="003954C6">
              <w:rPr>
                <w:rFonts w:ascii="PKO Bank Polski Rg" w:hAnsi="PKO Bank Polski Rg"/>
                <w:bCs/>
                <w:color w:val="auto"/>
                <w:szCs w:val="16"/>
                <w:vertAlign w:val="superscript"/>
              </w:rPr>
              <w:t>7</w:t>
            </w:r>
            <w:r w:rsidRPr="003954C6">
              <w:rPr>
                <w:rFonts w:ascii="PKO Bank Polski Rg" w:hAnsi="PKO Bank Polski Rg"/>
                <w:bCs/>
                <w:color w:val="auto"/>
                <w:szCs w:val="16"/>
                <w:vertAlign w:val="superscript"/>
              </w:rPr>
              <w:t>)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45EF9" w14:textId="0C417116" w:rsidR="0003028D" w:rsidRPr="003954C6" w:rsidRDefault="0003028D" w:rsidP="00B56B94">
            <w:pPr>
              <w:spacing w:before="10"/>
              <w:jc w:val="right"/>
              <w:rPr>
                <w:color w:val="auto"/>
              </w:rPr>
            </w:pPr>
            <w:r w:rsidRPr="003954C6">
              <w:rPr>
                <w:color w:val="auto"/>
              </w:rPr>
              <w:t>0,29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45EFA" w14:textId="3FA88613" w:rsidR="0003028D" w:rsidRPr="003954C6" w:rsidRDefault="0003028D" w:rsidP="00B56B94">
            <w:pPr>
              <w:spacing w:before="10"/>
              <w:jc w:val="right"/>
              <w:rPr>
                <w:color w:val="auto"/>
              </w:rPr>
            </w:pPr>
            <w:r w:rsidRPr="003954C6">
              <w:rPr>
                <w:color w:val="auto"/>
              </w:rPr>
              <w:t>0,29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45EFB" w14:textId="6F9608C8" w:rsidR="0003028D" w:rsidRPr="003954C6" w:rsidRDefault="0003028D" w:rsidP="00B56B94">
            <w:pPr>
              <w:spacing w:before="10"/>
              <w:jc w:val="right"/>
              <w:rPr>
                <w:color w:val="auto"/>
              </w:rPr>
            </w:pPr>
            <w:r w:rsidRPr="003954C6">
              <w:rPr>
                <w:color w:val="auto"/>
              </w:rPr>
              <w:t>0,29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5EFC" w14:textId="4012D17E" w:rsidR="0003028D" w:rsidRPr="003954C6" w:rsidRDefault="0003028D" w:rsidP="00B56B94">
            <w:pPr>
              <w:spacing w:before="10"/>
              <w:jc w:val="right"/>
              <w:rPr>
                <w:color w:val="auto"/>
              </w:rPr>
            </w:pPr>
            <w:r w:rsidRPr="003954C6">
              <w:rPr>
                <w:color w:val="auto"/>
              </w:rPr>
              <w:t>0,29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45EFD" w14:textId="2CC5EEB0" w:rsidR="0003028D" w:rsidRPr="003954C6" w:rsidRDefault="0003028D" w:rsidP="00B56B94">
            <w:pPr>
              <w:spacing w:before="10"/>
              <w:jc w:val="right"/>
              <w:rPr>
                <w:color w:val="auto"/>
              </w:rPr>
            </w:pPr>
            <w:r w:rsidRPr="003954C6">
              <w:rPr>
                <w:color w:val="auto"/>
              </w:rPr>
              <w:t>0,29</w:t>
            </w:r>
          </w:p>
        </w:tc>
      </w:tr>
      <w:tr w:rsidR="0003028D" w:rsidRPr="00086FF5" w14:paraId="46C45F0B" w14:textId="77777777" w:rsidTr="00614EFB">
        <w:trPr>
          <w:trHeight w:val="119"/>
        </w:trPr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C45F01" w14:textId="77777777" w:rsidR="0003028D" w:rsidRPr="00086FF5" w:rsidRDefault="0003028D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5F02" w14:textId="30C5C3A6" w:rsidR="0003028D" w:rsidRPr="00BE74E6" w:rsidRDefault="0003028D" w:rsidP="00A233B8">
            <w:r>
              <w:t>20</w:t>
            </w:r>
            <w:r w:rsidRPr="00BE74E6">
              <w:t xml:space="preserve">. </w:t>
            </w:r>
          </w:p>
        </w:tc>
        <w:tc>
          <w:tcPr>
            <w:tcW w:w="6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5F03" w14:textId="77777777" w:rsidR="0003028D" w:rsidRPr="00BE74E6" w:rsidRDefault="0003028D" w:rsidP="007C5FB7">
            <w:r w:rsidRPr="00BE74E6">
              <w:t>Ustalenie listy płatności w oddziale PKO Banku Polskiego SA oraz serwisie telefonicznym - od każdej płatności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45F04" w14:textId="77777777" w:rsidR="0003028D" w:rsidRPr="00BE74E6" w:rsidRDefault="0003028D" w:rsidP="00E47A98">
            <w:pPr>
              <w:jc w:val="right"/>
            </w:pPr>
            <w:r w:rsidRPr="00BE74E6">
              <w:t>0,00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45F05" w14:textId="77777777" w:rsidR="0003028D" w:rsidRPr="00BE74E6" w:rsidRDefault="0003028D" w:rsidP="00E47A98">
            <w:pPr>
              <w:jc w:val="right"/>
            </w:pPr>
            <w:r w:rsidRPr="00BE74E6">
              <w:t>0,00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45F06" w14:textId="77777777" w:rsidR="0003028D" w:rsidRPr="00BE74E6" w:rsidRDefault="0003028D" w:rsidP="00E47A98">
            <w:pPr>
              <w:jc w:val="right"/>
            </w:pPr>
            <w:r w:rsidRPr="00BE74E6">
              <w:t>0,00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5F07" w14:textId="65F8630F" w:rsidR="0003028D" w:rsidRPr="00BE74E6" w:rsidRDefault="0003028D" w:rsidP="00E47A98">
            <w:pPr>
              <w:jc w:val="right"/>
            </w:pPr>
            <w:r w:rsidRPr="00E91292">
              <w:rPr>
                <w:rFonts w:cs="Arial"/>
                <w:color w:val="auto"/>
                <w:szCs w:val="16"/>
              </w:rPr>
              <w:t>1,00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45F08" w14:textId="7DB6DDE9" w:rsidR="0003028D" w:rsidRPr="00BE74E6" w:rsidRDefault="0003028D" w:rsidP="00E47A98">
            <w:pPr>
              <w:jc w:val="right"/>
            </w:pPr>
            <w:r w:rsidRPr="00E91292">
              <w:rPr>
                <w:rFonts w:cs="Arial"/>
                <w:color w:val="auto"/>
                <w:szCs w:val="16"/>
              </w:rPr>
              <w:t>1,00</w:t>
            </w:r>
          </w:p>
        </w:tc>
      </w:tr>
      <w:tr w:rsidR="0003028D" w:rsidRPr="00086FF5" w14:paraId="46C45F0F" w14:textId="77777777" w:rsidTr="00614EFB">
        <w:trPr>
          <w:trHeight w:val="119"/>
        </w:trPr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C45F0C" w14:textId="77777777" w:rsidR="0003028D" w:rsidRPr="00086FF5" w:rsidRDefault="0003028D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C45F0D" w14:textId="5B831FE5" w:rsidR="0003028D" w:rsidRPr="00BE74E6" w:rsidRDefault="0003028D" w:rsidP="00A233B8">
            <w:r>
              <w:t>21.</w:t>
            </w:r>
          </w:p>
        </w:tc>
        <w:tc>
          <w:tcPr>
            <w:tcW w:w="144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5F0E" w14:textId="21DE137A" w:rsidR="0003028D" w:rsidRPr="00BE74E6" w:rsidRDefault="0003028D" w:rsidP="00F015F5">
            <w:r w:rsidRPr="00E47A98">
              <w:t>Modyfikacja listy</w:t>
            </w:r>
            <w:r>
              <w:t xml:space="preserve"> </w:t>
            </w:r>
            <w:r w:rsidRPr="00E47A98">
              <w:t>płatności - od każdej płatności:</w:t>
            </w:r>
          </w:p>
        </w:tc>
      </w:tr>
      <w:tr w:rsidR="0003028D" w:rsidRPr="00086FF5" w14:paraId="46C45F1B" w14:textId="77777777" w:rsidTr="00614EFB">
        <w:trPr>
          <w:trHeight w:val="119"/>
        </w:trPr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C45F10" w14:textId="77777777" w:rsidR="0003028D" w:rsidRPr="00086FF5" w:rsidRDefault="0003028D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C45F11" w14:textId="77777777" w:rsidR="0003028D" w:rsidRPr="00BE74E6" w:rsidRDefault="0003028D" w:rsidP="007C5FB7"/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5F12" w14:textId="77777777" w:rsidR="0003028D" w:rsidRPr="00086FF5" w:rsidRDefault="0003028D" w:rsidP="007C5FB7">
            <w:pPr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1)</w:t>
            </w:r>
          </w:p>
        </w:tc>
        <w:tc>
          <w:tcPr>
            <w:tcW w:w="6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5F13" w14:textId="77777777" w:rsidR="0003028D" w:rsidRPr="003275A4" w:rsidRDefault="0003028D" w:rsidP="007C5FB7">
            <w:r w:rsidRPr="003275A4">
              <w:t>za pośrednictwem oddziału PKO Banku Polskiego SA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45F14" w14:textId="77777777" w:rsidR="0003028D" w:rsidRPr="003275A4" w:rsidRDefault="0003028D" w:rsidP="00E47A98">
            <w:pPr>
              <w:jc w:val="right"/>
            </w:pPr>
            <w:r w:rsidRPr="003275A4">
              <w:t>0,50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45F15" w14:textId="77777777" w:rsidR="0003028D" w:rsidRPr="003275A4" w:rsidRDefault="0003028D" w:rsidP="00E47A98">
            <w:pPr>
              <w:jc w:val="right"/>
            </w:pPr>
            <w:r w:rsidRPr="003275A4">
              <w:t>0,50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45F16" w14:textId="77777777" w:rsidR="0003028D" w:rsidRPr="003275A4" w:rsidRDefault="0003028D" w:rsidP="00E47A98">
            <w:pPr>
              <w:jc w:val="right"/>
            </w:pPr>
            <w:r w:rsidRPr="003275A4">
              <w:t>0,50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5F17" w14:textId="66FBC3F6" w:rsidR="0003028D" w:rsidRPr="003275A4" w:rsidRDefault="0003028D" w:rsidP="00E47A98">
            <w:pPr>
              <w:jc w:val="right"/>
            </w:pPr>
            <w:r w:rsidRPr="00E91292">
              <w:rPr>
                <w:rFonts w:cs="Arial"/>
                <w:color w:val="auto"/>
                <w:szCs w:val="16"/>
              </w:rPr>
              <w:t>1,00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45F18" w14:textId="18E52B68" w:rsidR="0003028D" w:rsidRPr="003275A4" w:rsidRDefault="0003028D" w:rsidP="00E47A98">
            <w:pPr>
              <w:jc w:val="right"/>
            </w:pPr>
            <w:r w:rsidRPr="00E91292">
              <w:rPr>
                <w:rFonts w:cs="Arial"/>
                <w:color w:val="auto"/>
                <w:szCs w:val="16"/>
              </w:rPr>
              <w:t>1,00</w:t>
            </w:r>
          </w:p>
        </w:tc>
      </w:tr>
      <w:tr w:rsidR="0003028D" w:rsidRPr="00086FF5" w14:paraId="46C45F27" w14:textId="77777777" w:rsidTr="00614EFB">
        <w:trPr>
          <w:trHeight w:val="119"/>
        </w:trPr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C45F1C" w14:textId="77777777" w:rsidR="0003028D" w:rsidRPr="00086FF5" w:rsidRDefault="0003028D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5F1D" w14:textId="77777777" w:rsidR="0003028D" w:rsidRPr="00BE74E6" w:rsidRDefault="0003028D" w:rsidP="007C5FB7"/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5F1E" w14:textId="77777777" w:rsidR="0003028D" w:rsidRPr="00086FF5" w:rsidRDefault="0003028D" w:rsidP="007C5FB7">
            <w:pPr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2)</w:t>
            </w:r>
          </w:p>
        </w:tc>
        <w:tc>
          <w:tcPr>
            <w:tcW w:w="6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5F1F" w14:textId="77777777" w:rsidR="0003028D" w:rsidRPr="003275A4" w:rsidRDefault="0003028D" w:rsidP="007C5FB7">
            <w:r w:rsidRPr="003275A4">
              <w:t>za pośrednictwem serwisu telefonicznego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45F20" w14:textId="77777777" w:rsidR="0003028D" w:rsidRPr="003275A4" w:rsidRDefault="0003028D" w:rsidP="00E47A98">
            <w:pPr>
              <w:jc w:val="right"/>
            </w:pPr>
            <w:r w:rsidRPr="003275A4">
              <w:t>0,00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45F21" w14:textId="77777777" w:rsidR="0003028D" w:rsidRPr="003275A4" w:rsidRDefault="0003028D" w:rsidP="00E47A98">
            <w:pPr>
              <w:jc w:val="right"/>
            </w:pPr>
            <w:r w:rsidRPr="003275A4">
              <w:t>0,00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45F22" w14:textId="77777777" w:rsidR="0003028D" w:rsidRPr="003275A4" w:rsidRDefault="0003028D" w:rsidP="00E47A98">
            <w:pPr>
              <w:jc w:val="right"/>
            </w:pPr>
            <w:r w:rsidRPr="003275A4">
              <w:t>0,00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5F23" w14:textId="7AAFF894" w:rsidR="0003028D" w:rsidRPr="003275A4" w:rsidRDefault="0003028D" w:rsidP="00E47A98">
            <w:pPr>
              <w:jc w:val="right"/>
            </w:pPr>
            <w:r w:rsidRPr="00E91292">
              <w:rPr>
                <w:rFonts w:cs="Arial"/>
                <w:color w:val="auto"/>
                <w:szCs w:val="16"/>
              </w:rPr>
              <w:t>1,00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45F24" w14:textId="76CC228C" w:rsidR="0003028D" w:rsidRPr="003275A4" w:rsidRDefault="0003028D" w:rsidP="00E47A98">
            <w:pPr>
              <w:jc w:val="right"/>
            </w:pPr>
            <w:r w:rsidRPr="00E91292">
              <w:rPr>
                <w:rFonts w:cs="Arial"/>
                <w:color w:val="auto"/>
                <w:szCs w:val="16"/>
              </w:rPr>
              <w:t>1,00</w:t>
            </w:r>
          </w:p>
        </w:tc>
      </w:tr>
      <w:tr w:rsidR="0003028D" w:rsidRPr="00086FF5" w14:paraId="46C45F2B" w14:textId="77777777" w:rsidTr="00614EFB">
        <w:trPr>
          <w:trHeight w:val="112"/>
        </w:trPr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C45F28" w14:textId="77777777" w:rsidR="0003028D" w:rsidRPr="00086FF5" w:rsidRDefault="0003028D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C45F29" w14:textId="474BB957" w:rsidR="0003028D" w:rsidRPr="00086FF5" w:rsidRDefault="0003028D" w:rsidP="00A233B8">
            <w:pPr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2</w:t>
            </w:r>
            <w:r>
              <w:rPr>
                <w:rFonts w:cs="Arial"/>
                <w:color w:val="auto"/>
                <w:szCs w:val="16"/>
              </w:rPr>
              <w:t>2</w:t>
            </w:r>
            <w:r w:rsidRPr="00086FF5">
              <w:rPr>
                <w:rFonts w:cs="Arial"/>
                <w:color w:val="auto"/>
                <w:szCs w:val="16"/>
              </w:rPr>
              <w:t>.</w:t>
            </w:r>
          </w:p>
        </w:tc>
        <w:tc>
          <w:tcPr>
            <w:tcW w:w="144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5F2A" w14:textId="1FC61475" w:rsidR="0003028D" w:rsidRPr="00086FF5" w:rsidRDefault="0003028D" w:rsidP="004C283F">
            <w:pPr>
              <w:rPr>
                <w:rFonts w:cs="Arial"/>
                <w:color w:val="auto"/>
                <w:szCs w:val="16"/>
              </w:rPr>
            </w:pPr>
            <w:r w:rsidRPr="004C283F">
              <w:rPr>
                <w:rFonts w:cs="Arial"/>
                <w:szCs w:val="16"/>
              </w:rPr>
              <w:t>Sporządzenie i przekazanie</w:t>
            </w:r>
            <w:r>
              <w:rPr>
                <w:rFonts w:cs="Arial"/>
                <w:szCs w:val="16"/>
              </w:rPr>
              <w:t xml:space="preserve">  </w:t>
            </w:r>
            <w:r w:rsidRPr="00086FF5">
              <w:rPr>
                <w:rFonts w:cs="Arial"/>
                <w:color w:val="auto"/>
                <w:szCs w:val="16"/>
              </w:rPr>
              <w:t xml:space="preserve"> pocztą na terenie kraju:</w:t>
            </w:r>
          </w:p>
        </w:tc>
      </w:tr>
      <w:tr w:rsidR="0003028D" w:rsidRPr="00086FF5" w14:paraId="46C45F37" w14:textId="77777777" w:rsidTr="00614EFB">
        <w:trPr>
          <w:trHeight w:val="228"/>
        </w:trPr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C45F2C" w14:textId="77777777" w:rsidR="0003028D" w:rsidRPr="00086FF5" w:rsidRDefault="0003028D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C45F2D" w14:textId="77777777" w:rsidR="0003028D" w:rsidRPr="00086FF5" w:rsidRDefault="0003028D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5F2E" w14:textId="77777777" w:rsidR="0003028D" w:rsidRPr="00086FF5" w:rsidRDefault="0003028D" w:rsidP="00FD5C4C">
            <w:pPr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1)</w:t>
            </w:r>
          </w:p>
        </w:tc>
        <w:tc>
          <w:tcPr>
            <w:tcW w:w="6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5F2F" w14:textId="77777777" w:rsidR="0003028D" w:rsidRPr="00B56B94" w:rsidRDefault="0003028D" w:rsidP="00FD5C4C">
            <w:pPr>
              <w:rPr>
                <w:color w:val="auto"/>
              </w:rPr>
            </w:pPr>
            <w:r w:rsidRPr="00B56B94">
              <w:rPr>
                <w:color w:val="auto"/>
              </w:rPr>
              <w:t>wyciągów, zbiorczego zestawienia operacji (częściej niż raz w miesiącu) - każdorazowo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45F30" w14:textId="77777777" w:rsidR="0003028D" w:rsidRPr="003D08B6" w:rsidRDefault="0003028D" w:rsidP="00E47A98">
            <w:pPr>
              <w:jc w:val="right"/>
            </w:pPr>
            <w:r w:rsidRPr="003D08B6">
              <w:t>6,00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45F31" w14:textId="77777777" w:rsidR="0003028D" w:rsidRPr="003D08B6" w:rsidRDefault="0003028D" w:rsidP="00E47A98">
            <w:pPr>
              <w:jc w:val="right"/>
            </w:pPr>
            <w:r w:rsidRPr="003D08B6">
              <w:t>6,00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45F32" w14:textId="77777777" w:rsidR="0003028D" w:rsidRPr="003D08B6" w:rsidRDefault="0003028D" w:rsidP="00E47A98">
            <w:pPr>
              <w:jc w:val="right"/>
            </w:pPr>
            <w:r w:rsidRPr="003D08B6">
              <w:t>6,00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5F33" w14:textId="77777777" w:rsidR="0003028D" w:rsidRPr="003D08B6" w:rsidRDefault="0003028D" w:rsidP="00E47A98">
            <w:pPr>
              <w:jc w:val="right"/>
            </w:pPr>
            <w:r w:rsidRPr="003D08B6">
              <w:t>6,00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45F34" w14:textId="77777777" w:rsidR="0003028D" w:rsidRPr="003D08B6" w:rsidRDefault="0003028D" w:rsidP="00E47A98">
            <w:pPr>
              <w:jc w:val="right"/>
            </w:pPr>
            <w:r w:rsidRPr="003D08B6">
              <w:t>6,00</w:t>
            </w:r>
          </w:p>
        </w:tc>
      </w:tr>
      <w:tr w:rsidR="0003028D" w:rsidRPr="00086FF5" w14:paraId="46C45F43" w14:textId="77777777" w:rsidTr="00614EFB">
        <w:trPr>
          <w:trHeight w:val="164"/>
        </w:trPr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C45F38" w14:textId="77777777" w:rsidR="0003028D" w:rsidRPr="00086FF5" w:rsidRDefault="0003028D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5F39" w14:textId="77777777" w:rsidR="0003028D" w:rsidRPr="00086FF5" w:rsidRDefault="0003028D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5F3A" w14:textId="77777777" w:rsidR="0003028D" w:rsidRPr="00086FF5" w:rsidRDefault="0003028D" w:rsidP="00FD5C4C">
            <w:pPr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2)</w:t>
            </w:r>
          </w:p>
        </w:tc>
        <w:tc>
          <w:tcPr>
            <w:tcW w:w="6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5F3B" w14:textId="32369253" w:rsidR="0003028D" w:rsidRPr="00B56B94" w:rsidRDefault="00E05BFE" w:rsidP="00FD5C4C">
            <w:pPr>
              <w:rPr>
                <w:color w:val="auto"/>
              </w:rPr>
            </w:pPr>
            <w:r w:rsidRPr="004C283F">
              <w:rPr>
                <w:rFonts w:cs="Arial"/>
                <w:color w:val="auto"/>
                <w:szCs w:val="16"/>
              </w:rPr>
              <w:t>wyciągu,</w:t>
            </w:r>
            <w:r>
              <w:rPr>
                <w:rFonts w:cs="Arial"/>
                <w:b/>
                <w:i/>
                <w:color w:val="auto"/>
                <w:szCs w:val="16"/>
              </w:rPr>
              <w:t xml:space="preserve"> </w:t>
            </w:r>
            <w:r w:rsidR="0003028D" w:rsidRPr="00B56B94">
              <w:rPr>
                <w:color w:val="auto"/>
              </w:rPr>
              <w:t>zbiorczego zestawienia operacji - raz w miesiącu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45F3C" w14:textId="77777777" w:rsidR="0003028D" w:rsidRPr="003D08B6" w:rsidRDefault="0003028D" w:rsidP="00E47A98">
            <w:pPr>
              <w:jc w:val="right"/>
            </w:pPr>
            <w:r w:rsidRPr="003D08B6">
              <w:t>0,00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45F3D" w14:textId="77777777" w:rsidR="0003028D" w:rsidRPr="003D08B6" w:rsidRDefault="0003028D" w:rsidP="00E47A98">
            <w:pPr>
              <w:jc w:val="right"/>
            </w:pPr>
            <w:r w:rsidRPr="003D08B6">
              <w:t>0,00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45F3E" w14:textId="77777777" w:rsidR="0003028D" w:rsidRPr="003D08B6" w:rsidRDefault="0003028D" w:rsidP="00E47A98">
            <w:pPr>
              <w:jc w:val="right"/>
            </w:pPr>
            <w:r w:rsidRPr="003D08B6">
              <w:t>0,00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5F3F" w14:textId="77777777" w:rsidR="0003028D" w:rsidRPr="003D08B6" w:rsidRDefault="0003028D" w:rsidP="00E47A98">
            <w:pPr>
              <w:jc w:val="right"/>
            </w:pPr>
            <w:r w:rsidRPr="003D08B6">
              <w:t>0,00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45F40" w14:textId="77777777" w:rsidR="0003028D" w:rsidRPr="003D08B6" w:rsidRDefault="0003028D" w:rsidP="00E47A98">
            <w:pPr>
              <w:jc w:val="right"/>
            </w:pPr>
            <w:r w:rsidRPr="003D08B6">
              <w:t>0,00</w:t>
            </w:r>
          </w:p>
        </w:tc>
      </w:tr>
      <w:tr w:rsidR="0003028D" w:rsidRPr="00086FF5" w14:paraId="46C45F47" w14:textId="77777777" w:rsidTr="00614EFB">
        <w:trPr>
          <w:trHeight w:val="123"/>
        </w:trPr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C45F44" w14:textId="77777777" w:rsidR="0003028D" w:rsidRPr="00086FF5" w:rsidRDefault="0003028D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C45F45" w14:textId="367125DE" w:rsidR="0003028D" w:rsidRPr="00086FF5" w:rsidRDefault="0003028D" w:rsidP="00A233B8">
            <w:pPr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2</w:t>
            </w:r>
            <w:r>
              <w:rPr>
                <w:rFonts w:cs="Arial"/>
                <w:color w:val="auto"/>
                <w:szCs w:val="16"/>
              </w:rPr>
              <w:t>3</w:t>
            </w:r>
            <w:r w:rsidRPr="00086FF5">
              <w:rPr>
                <w:rFonts w:cs="Arial"/>
                <w:color w:val="auto"/>
                <w:szCs w:val="16"/>
              </w:rPr>
              <w:t>.</w:t>
            </w:r>
          </w:p>
        </w:tc>
        <w:tc>
          <w:tcPr>
            <w:tcW w:w="14405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C45F46" w14:textId="3D7402C8" w:rsidR="0003028D" w:rsidRPr="00086FF5" w:rsidRDefault="0003028D" w:rsidP="00D93883">
            <w:pPr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Powiadomienia</w:t>
            </w:r>
            <w:r>
              <w:rPr>
                <w:rFonts w:cs="Arial"/>
                <w:color w:val="auto"/>
                <w:szCs w:val="16"/>
              </w:rPr>
              <w:t xml:space="preserve"> </w:t>
            </w:r>
            <w:r w:rsidRPr="00086FF5">
              <w:rPr>
                <w:rFonts w:cs="Arial"/>
                <w:color w:val="auto"/>
                <w:szCs w:val="16"/>
              </w:rPr>
              <w:t>o bieżących zdarzeniach związanych z posiadanym rachunkiem oraz wykorzystywanymi usługami bankowości elektronicznej</w:t>
            </w:r>
            <w:r w:rsidRPr="00103FD0">
              <w:rPr>
                <w:rFonts w:cs="Arial"/>
                <w:szCs w:val="16"/>
              </w:rPr>
              <w:t>:</w:t>
            </w:r>
          </w:p>
        </w:tc>
      </w:tr>
      <w:tr w:rsidR="0003028D" w:rsidRPr="00086FF5" w14:paraId="46C45F53" w14:textId="77777777" w:rsidTr="00614EFB">
        <w:trPr>
          <w:trHeight w:val="123"/>
        </w:trPr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C45F48" w14:textId="77777777" w:rsidR="0003028D" w:rsidRPr="00086FF5" w:rsidRDefault="0003028D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C45F49" w14:textId="77777777" w:rsidR="0003028D" w:rsidRPr="00086FF5" w:rsidRDefault="0003028D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5F4A" w14:textId="77777777" w:rsidR="0003028D" w:rsidRPr="00086FF5" w:rsidRDefault="0003028D" w:rsidP="00FD5C4C">
            <w:pPr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1)</w:t>
            </w:r>
          </w:p>
        </w:tc>
        <w:tc>
          <w:tcPr>
            <w:tcW w:w="6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5F4B" w14:textId="3E933A95" w:rsidR="0003028D" w:rsidRPr="004C283F" w:rsidRDefault="0003028D" w:rsidP="00FD5C4C">
            <w:pPr>
              <w:rPr>
                <w:rFonts w:cs="Arial"/>
                <w:color w:val="auto"/>
                <w:szCs w:val="16"/>
              </w:rPr>
            </w:pPr>
            <w:r w:rsidRPr="004C283F">
              <w:rPr>
                <w:rFonts w:cs="Arial"/>
                <w:color w:val="auto"/>
                <w:szCs w:val="16"/>
              </w:rPr>
              <w:t>pocztą elektroniczną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C45F4C" w14:textId="77777777" w:rsidR="0003028D" w:rsidRPr="00B56B94" w:rsidRDefault="0003028D" w:rsidP="00FD5C4C">
            <w:pPr>
              <w:jc w:val="right"/>
              <w:rPr>
                <w:color w:val="auto"/>
              </w:rPr>
            </w:pPr>
            <w:r w:rsidRPr="00B56B94">
              <w:rPr>
                <w:color w:val="auto"/>
              </w:rPr>
              <w:t>0,00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C45F4D" w14:textId="77777777" w:rsidR="0003028D" w:rsidRPr="00B56B94" w:rsidRDefault="0003028D" w:rsidP="00FD5C4C">
            <w:pPr>
              <w:jc w:val="right"/>
              <w:rPr>
                <w:color w:val="auto"/>
              </w:rPr>
            </w:pPr>
            <w:r w:rsidRPr="00B56B94">
              <w:rPr>
                <w:color w:val="auto"/>
              </w:rPr>
              <w:t>0,00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C45F4E" w14:textId="77777777" w:rsidR="0003028D" w:rsidRPr="00B56B94" w:rsidRDefault="0003028D" w:rsidP="00FD5C4C">
            <w:pPr>
              <w:jc w:val="right"/>
              <w:rPr>
                <w:color w:val="auto"/>
              </w:rPr>
            </w:pPr>
            <w:r w:rsidRPr="00B56B94">
              <w:rPr>
                <w:color w:val="auto"/>
              </w:rPr>
              <w:t>0,00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5F4F" w14:textId="77777777" w:rsidR="0003028D" w:rsidRPr="00B56B94" w:rsidRDefault="0003028D" w:rsidP="00FD5C4C">
            <w:pPr>
              <w:jc w:val="right"/>
              <w:rPr>
                <w:color w:val="auto"/>
              </w:rPr>
            </w:pPr>
            <w:r w:rsidRPr="00B56B94">
              <w:rPr>
                <w:color w:val="auto"/>
              </w:rPr>
              <w:t>0,00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C45F50" w14:textId="77777777" w:rsidR="0003028D" w:rsidRPr="00B56B94" w:rsidRDefault="0003028D" w:rsidP="00FD5C4C">
            <w:pPr>
              <w:jc w:val="right"/>
              <w:rPr>
                <w:color w:val="auto"/>
              </w:rPr>
            </w:pPr>
            <w:r w:rsidRPr="00B56B94">
              <w:rPr>
                <w:color w:val="auto"/>
              </w:rPr>
              <w:t>0,00</w:t>
            </w:r>
          </w:p>
        </w:tc>
      </w:tr>
      <w:tr w:rsidR="0003028D" w:rsidRPr="00086FF5" w14:paraId="46C45F58" w14:textId="77777777" w:rsidTr="00614EFB">
        <w:trPr>
          <w:trHeight w:val="20"/>
        </w:trPr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C45F54" w14:textId="77777777" w:rsidR="0003028D" w:rsidRPr="00086FF5" w:rsidRDefault="0003028D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C45F55" w14:textId="77777777" w:rsidR="0003028D" w:rsidRPr="00086FF5" w:rsidRDefault="0003028D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6C45F56" w14:textId="77777777" w:rsidR="0003028D" w:rsidRPr="00086FF5" w:rsidRDefault="0003028D" w:rsidP="00FD5C4C">
            <w:pPr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2)</w:t>
            </w:r>
          </w:p>
        </w:tc>
        <w:tc>
          <w:tcPr>
            <w:tcW w:w="140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5F57" w14:textId="37ECF642" w:rsidR="0003028D" w:rsidRPr="00086FF5" w:rsidRDefault="004C283F" w:rsidP="004C283F">
            <w:pPr>
              <w:rPr>
                <w:rFonts w:cs="Arial"/>
                <w:color w:val="auto"/>
                <w:szCs w:val="16"/>
              </w:rPr>
            </w:pPr>
            <w:r w:rsidRPr="004C283F">
              <w:rPr>
                <w:rFonts w:cs="Arial"/>
                <w:color w:val="auto"/>
                <w:szCs w:val="16"/>
              </w:rPr>
              <w:t>w</w:t>
            </w:r>
            <w:r w:rsidR="0003028D" w:rsidRPr="004C283F">
              <w:rPr>
                <w:rFonts w:cs="Arial"/>
                <w:color w:val="auto"/>
                <w:szCs w:val="16"/>
              </w:rPr>
              <w:t xml:space="preserve"> formie wiadomości tekstowej</w:t>
            </w:r>
            <w:r w:rsidR="0003028D" w:rsidRPr="00E91292">
              <w:rPr>
                <w:rFonts w:cs="Arial"/>
                <w:color w:val="auto"/>
                <w:szCs w:val="16"/>
              </w:rPr>
              <w:t xml:space="preserve"> </w:t>
            </w:r>
            <w:r w:rsidR="0003028D">
              <w:rPr>
                <w:rFonts w:cs="Arial"/>
                <w:color w:val="auto"/>
                <w:szCs w:val="16"/>
              </w:rPr>
              <w:t xml:space="preserve"> </w:t>
            </w:r>
            <w:r w:rsidR="0003028D" w:rsidRPr="001F45C6">
              <w:rPr>
                <w:rFonts w:cs="Arial"/>
                <w:szCs w:val="16"/>
              </w:rPr>
              <w:t xml:space="preserve">SMS </w:t>
            </w:r>
            <w:r w:rsidR="0003028D" w:rsidRPr="00086FF5">
              <w:rPr>
                <w:rFonts w:cs="Arial"/>
                <w:color w:val="auto"/>
                <w:szCs w:val="16"/>
              </w:rPr>
              <w:t xml:space="preserve">- opłaty pobierane </w:t>
            </w:r>
            <w:r w:rsidR="0003028D" w:rsidRPr="004C283F">
              <w:rPr>
                <w:rFonts w:cs="Arial"/>
                <w:color w:val="auto"/>
                <w:szCs w:val="16"/>
              </w:rPr>
              <w:t xml:space="preserve">w </w:t>
            </w:r>
            <w:r w:rsidR="0003028D" w:rsidRPr="004C283F">
              <w:rPr>
                <w:color w:val="auto"/>
              </w:rPr>
              <w:t xml:space="preserve">miesięcznych cyklach rozliczeniowych, liczonych od </w:t>
            </w:r>
            <w:r w:rsidR="0003028D" w:rsidRPr="00B56B94">
              <w:t>dnia aktywowania usługi</w:t>
            </w:r>
            <w:r w:rsidR="0003028D" w:rsidRPr="00E91292">
              <w:rPr>
                <w:rFonts w:cs="Arial"/>
                <w:color w:val="auto"/>
                <w:szCs w:val="16"/>
              </w:rPr>
              <w:t>:</w:t>
            </w:r>
          </w:p>
        </w:tc>
      </w:tr>
      <w:tr w:rsidR="0003028D" w:rsidRPr="00086FF5" w14:paraId="46C45F5E" w14:textId="77777777" w:rsidTr="00614EFB">
        <w:trPr>
          <w:trHeight w:val="82"/>
        </w:trPr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C45F59" w14:textId="77777777" w:rsidR="0003028D" w:rsidRPr="00086FF5" w:rsidRDefault="0003028D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C45F5A" w14:textId="77777777" w:rsidR="0003028D" w:rsidRPr="00086FF5" w:rsidRDefault="0003028D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C45F5B" w14:textId="77777777" w:rsidR="0003028D" w:rsidRPr="00086FF5" w:rsidRDefault="0003028D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5F5C" w14:textId="77777777" w:rsidR="0003028D" w:rsidRPr="00086FF5" w:rsidRDefault="0003028D" w:rsidP="00FD5C4C">
            <w:pPr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a)</w:t>
            </w:r>
          </w:p>
        </w:tc>
        <w:tc>
          <w:tcPr>
            <w:tcW w:w="137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5F5D" w14:textId="77777777" w:rsidR="0003028D" w:rsidRPr="00086FF5" w:rsidRDefault="0003028D" w:rsidP="00FD5C4C">
            <w:pPr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pakiet 40 SMS:</w:t>
            </w:r>
          </w:p>
        </w:tc>
      </w:tr>
      <w:tr w:rsidR="0003028D" w:rsidRPr="00086FF5" w14:paraId="46C45F6B" w14:textId="77777777" w:rsidTr="00614EFB">
        <w:trPr>
          <w:trHeight w:val="113"/>
        </w:trPr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C45F5F" w14:textId="77777777" w:rsidR="0003028D" w:rsidRPr="00086FF5" w:rsidRDefault="0003028D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C45F60" w14:textId="77777777" w:rsidR="0003028D" w:rsidRPr="00086FF5" w:rsidRDefault="0003028D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C45F61" w14:textId="77777777" w:rsidR="0003028D" w:rsidRPr="00086FF5" w:rsidRDefault="0003028D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5F62" w14:textId="77777777" w:rsidR="0003028D" w:rsidRPr="00086FF5" w:rsidRDefault="0003028D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6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45F63" w14:textId="77777777" w:rsidR="0003028D" w:rsidRPr="00086FF5" w:rsidRDefault="0003028D" w:rsidP="00FD5C4C">
            <w:pPr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- do 40 szt. SMS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6C45F64" w14:textId="77777777" w:rsidR="0003028D" w:rsidRPr="00B56B94" w:rsidRDefault="0003028D" w:rsidP="00FD5C4C">
            <w:pPr>
              <w:jc w:val="right"/>
              <w:rPr>
                <w:color w:val="auto"/>
              </w:rPr>
            </w:pPr>
            <w:r w:rsidRPr="00B56B94">
              <w:rPr>
                <w:color w:val="auto"/>
              </w:rPr>
              <w:t>6,00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6C45F65" w14:textId="77777777" w:rsidR="0003028D" w:rsidRPr="00B56B94" w:rsidRDefault="0003028D" w:rsidP="00FD5C4C">
            <w:pPr>
              <w:jc w:val="right"/>
              <w:rPr>
                <w:color w:val="auto"/>
              </w:rPr>
            </w:pPr>
            <w:r w:rsidRPr="00B56B94">
              <w:rPr>
                <w:color w:val="auto"/>
              </w:rPr>
              <w:t>6,00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6C45F66" w14:textId="77777777" w:rsidR="0003028D" w:rsidRPr="00B56B94" w:rsidRDefault="0003028D" w:rsidP="00FD5C4C">
            <w:pPr>
              <w:jc w:val="right"/>
              <w:rPr>
                <w:color w:val="auto"/>
              </w:rPr>
            </w:pPr>
            <w:r w:rsidRPr="00B56B94">
              <w:rPr>
                <w:color w:val="auto"/>
              </w:rPr>
              <w:t>6,00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5F67" w14:textId="77777777" w:rsidR="0003028D" w:rsidRPr="00B56B94" w:rsidRDefault="0003028D" w:rsidP="00FD5C4C">
            <w:pPr>
              <w:jc w:val="right"/>
              <w:rPr>
                <w:color w:val="auto"/>
              </w:rPr>
            </w:pPr>
            <w:r w:rsidRPr="00B56B94">
              <w:rPr>
                <w:color w:val="auto"/>
              </w:rPr>
              <w:t>6,00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C45F68" w14:textId="77777777" w:rsidR="0003028D" w:rsidRPr="00B56B94" w:rsidRDefault="0003028D" w:rsidP="00FD5C4C">
            <w:pPr>
              <w:jc w:val="right"/>
              <w:rPr>
                <w:color w:val="auto"/>
              </w:rPr>
            </w:pPr>
            <w:r w:rsidRPr="00B56B94">
              <w:rPr>
                <w:color w:val="auto"/>
              </w:rPr>
              <w:t>6,00</w:t>
            </w:r>
          </w:p>
        </w:tc>
      </w:tr>
      <w:tr w:rsidR="0003028D" w:rsidRPr="00086FF5" w14:paraId="46C45F78" w14:textId="77777777" w:rsidTr="00614EFB">
        <w:trPr>
          <w:trHeight w:val="88"/>
        </w:trPr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C45F6C" w14:textId="77777777" w:rsidR="0003028D" w:rsidRPr="00086FF5" w:rsidRDefault="0003028D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C45F6D" w14:textId="77777777" w:rsidR="0003028D" w:rsidRPr="00086FF5" w:rsidRDefault="0003028D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C45F6E" w14:textId="77777777" w:rsidR="0003028D" w:rsidRPr="00086FF5" w:rsidRDefault="0003028D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5F6F" w14:textId="77777777" w:rsidR="0003028D" w:rsidRPr="00086FF5" w:rsidRDefault="0003028D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6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45F70" w14:textId="77777777" w:rsidR="0003028D" w:rsidRPr="00086FF5" w:rsidRDefault="0003028D" w:rsidP="00FD5C4C">
            <w:pPr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- kolejne SMS powyżej 40 szt. - za każdy SMS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C45F71" w14:textId="77777777" w:rsidR="0003028D" w:rsidRPr="00B56B94" w:rsidRDefault="0003028D" w:rsidP="00FD5C4C">
            <w:pPr>
              <w:jc w:val="right"/>
              <w:rPr>
                <w:color w:val="auto"/>
              </w:rPr>
            </w:pPr>
            <w:r w:rsidRPr="00B56B94">
              <w:rPr>
                <w:color w:val="auto"/>
              </w:rPr>
              <w:t>0,20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C45F72" w14:textId="77777777" w:rsidR="0003028D" w:rsidRPr="00B56B94" w:rsidRDefault="0003028D" w:rsidP="00FD5C4C">
            <w:pPr>
              <w:jc w:val="right"/>
              <w:rPr>
                <w:color w:val="auto"/>
              </w:rPr>
            </w:pPr>
            <w:r w:rsidRPr="00B56B94">
              <w:rPr>
                <w:color w:val="auto"/>
              </w:rPr>
              <w:t>0,20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C45F73" w14:textId="77777777" w:rsidR="0003028D" w:rsidRPr="00B56B94" w:rsidRDefault="0003028D" w:rsidP="00FD5C4C">
            <w:pPr>
              <w:jc w:val="right"/>
              <w:rPr>
                <w:color w:val="auto"/>
              </w:rPr>
            </w:pPr>
            <w:r w:rsidRPr="00B56B94">
              <w:rPr>
                <w:color w:val="auto"/>
              </w:rPr>
              <w:t>0,20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5F74" w14:textId="77777777" w:rsidR="0003028D" w:rsidRPr="00B56B94" w:rsidRDefault="0003028D" w:rsidP="00FD5C4C">
            <w:pPr>
              <w:jc w:val="right"/>
              <w:rPr>
                <w:color w:val="auto"/>
              </w:rPr>
            </w:pPr>
            <w:r w:rsidRPr="00B56B94">
              <w:rPr>
                <w:color w:val="auto"/>
              </w:rPr>
              <w:t>0,20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C45F75" w14:textId="77777777" w:rsidR="0003028D" w:rsidRPr="00B56B94" w:rsidRDefault="0003028D" w:rsidP="00FD5C4C">
            <w:pPr>
              <w:jc w:val="right"/>
              <w:rPr>
                <w:color w:val="auto"/>
              </w:rPr>
            </w:pPr>
            <w:r w:rsidRPr="00B56B94">
              <w:rPr>
                <w:color w:val="auto"/>
              </w:rPr>
              <w:t>0,20</w:t>
            </w:r>
          </w:p>
        </w:tc>
      </w:tr>
      <w:tr w:rsidR="0003028D" w:rsidRPr="00086FF5" w14:paraId="46C45F85" w14:textId="77777777" w:rsidTr="00614EFB">
        <w:trPr>
          <w:trHeight w:val="362"/>
        </w:trPr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C45F79" w14:textId="77777777" w:rsidR="0003028D" w:rsidRPr="00086FF5" w:rsidRDefault="0003028D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5F7A" w14:textId="77777777" w:rsidR="0003028D" w:rsidRPr="00086FF5" w:rsidRDefault="0003028D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5F7B" w14:textId="77777777" w:rsidR="0003028D" w:rsidRPr="00086FF5" w:rsidRDefault="0003028D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5F7C" w14:textId="77777777" w:rsidR="0003028D" w:rsidRPr="00086FF5" w:rsidRDefault="0003028D" w:rsidP="00FD5C4C">
            <w:pPr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b)</w:t>
            </w:r>
          </w:p>
        </w:tc>
        <w:tc>
          <w:tcPr>
            <w:tcW w:w="6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45F7D" w14:textId="5D31ACAE" w:rsidR="0003028D" w:rsidRPr="00086FF5" w:rsidRDefault="0003028D" w:rsidP="00DE56EF">
            <w:pPr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 xml:space="preserve">powiadomienia </w:t>
            </w:r>
            <w:r w:rsidR="00DE56EF">
              <w:rPr>
                <w:rFonts w:cs="Arial"/>
                <w:color w:val="auto"/>
                <w:szCs w:val="16"/>
              </w:rPr>
              <w:t xml:space="preserve">w formie wiadomości tekstowej </w:t>
            </w:r>
            <w:r w:rsidRPr="00086FF5">
              <w:rPr>
                <w:rFonts w:cs="Arial"/>
                <w:color w:val="auto"/>
                <w:szCs w:val="16"/>
              </w:rPr>
              <w:t xml:space="preserve">SMS - za każdy SMS </w:t>
            </w:r>
            <w:r w:rsidRPr="002A1BBD">
              <w:t>(opłata liczona jako iloczyn liczby wysyłanych SMS i stawki opłaty)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C45F7E" w14:textId="77777777" w:rsidR="0003028D" w:rsidRPr="00145583" w:rsidRDefault="0003028D" w:rsidP="00AF4F0E">
            <w:pPr>
              <w:jc w:val="right"/>
            </w:pPr>
            <w:r w:rsidRPr="00145583">
              <w:t>0,25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C45F7F" w14:textId="77777777" w:rsidR="0003028D" w:rsidRPr="00145583" w:rsidRDefault="0003028D" w:rsidP="00AF4F0E">
            <w:pPr>
              <w:jc w:val="right"/>
            </w:pPr>
            <w:r w:rsidRPr="00145583">
              <w:t>0,25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C45F80" w14:textId="77777777" w:rsidR="0003028D" w:rsidRPr="00145583" w:rsidRDefault="0003028D" w:rsidP="00AF4F0E">
            <w:pPr>
              <w:jc w:val="right"/>
            </w:pPr>
            <w:r w:rsidRPr="00145583">
              <w:t>0,25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5F81" w14:textId="77777777" w:rsidR="0003028D" w:rsidRPr="00145583" w:rsidRDefault="0003028D" w:rsidP="00AF4F0E">
            <w:pPr>
              <w:jc w:val="right"/>
            </w:pPr>
            <w:r w:rsidRPr="00145583">
              <w:t>0,25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C45F82" w14:textId="77777777" w:rsidR="0003028D" w:rsidRPr="00145583" w:rsidRDefault="0003028D" w:rsidP="00AF4F0E">
            <w:pPr>
              <w:jc w:val="right"/>
            </w:pPr>
            <w:r w:rsidRPr="00145583">
              <w:t>0,25</w:t>
            </w:r>
          </w:p>
        </w:tc>
      </w:tr>
      <w:tr w:rsidR="0003028D" w:rsidRPr="00086FF5" w14:paraId="46C45F89" w14:textId="77777777" w:rsidTr="00614EFB">
        <w:trPr>
          <w:trHeight w:val="126"/>
        </w:trPr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C45F86" w14:textId="77777777" w:rsidR="0003028D" w:rsidRPr="00086FF5" w:rsidRDefault="0003028D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6C45F87" w14:textId="35B7DD5E" w:rsidR="0003028D" w:rsidRPr="00086FF5" w:rsidRDefault="0003028D" w:rsidP="00A233B8">
            <w:pPr>
              <w:rPr>
                <w:rFonts w:cs="Arial"/>
                <w:color w:val="auto"/>
                <w:szCs w:val="16"/>
              </w:rPr>
            </w:pPr>
            <w:r>
              <w:rPr>
                <w:rFonts w:cs="Arial"/>
                <w:color w:val="auto"/>
                <w:szCs w:val="16"/>
              </w:rPr>
              <w:t>24.</w:t>
            </w:r>
          </w:p>
        </w:tc>
        <w:tc>
          <w:tcPr>
            <w:tcW w:w="14405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5F88" w14:textId="3C49354B" w:rsidR="0003028D" w:rsidRPr="00145583" w:rsidRDefault="0003028D" w:rsidP="00AF4F0E">
            <w:r w:rsidRPr="00AF4F0E">
              <w:t>Informacja o saldach na skrzynkę poczty internetowej</w:t>
            </w:r>
            <w:r>
              <w:t>:</w:t>
            </w:r>
          </w:p>
        </w:tc>
      </w:tr>
      <w:tr w:rsidR="0003028D" w:rsidRPr="00086FF5" w14:paraId="46C45F95" w14:textId="77777777" w:rsidTr="00614EFB">
        <w:trPr>
          <w:trHeight w:val="65"/>
        </w:trPr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C45F8A" w14:textId="77777777" w:rsidR="0003028D" w:rsidRPr="00086FF5" w:rsidRDefault="0003028D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C45F8B" w14:textId="77777777" w:rsidR="0003028D" w:rsidRPr="00086FF5" w:rsidRDefault="0003028D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5F8C" w14:textId="665E19FE" w:rsidR="0003028D" w:rsidRPr="00086FF5" w:rsidRDefault="0003028D" w:rsidP="007C5FB7">
            <w:pPr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1)</w:t>
            </w:r>
          </w:p>
        </w:tc>
        <w:tc>
          <w:tcPr>
            <w:tcW w:w="6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5F8D" w14:textId="77777777" w:rsidR="0003028D" w:rsidRPr="00523C8B" w:rsidRDefault="0003028D" w:rsidP="007C5FB7">
            <w:r w:rsidRPr="00523C8B">
              <w:t>przekazywanie informacji o zmianach sald - miesięczna opłata abonamentowa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C45F8E" w14:textId="7456953D" w:rsidR="0003028D" w:rsidRPr="008A41AB" w:rsidRDefault="0003028D" w:rsidP="008A41AB">
            <w:pPr>
              <w:jc w:val="right"/>
            </w:pPr>
            <w:r w:rsidRPr="008A41AB">
              <w:t>2,00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C45F8F" w14:textId="520D752D" w:rsidR="0003028D" w:rsidRPr="00092A66" w:rsidRDefault="0003028D" w:rsidP="00AF4F0E">
            <w:pPr>
              <w:jc w:val="right"/>
              <w:rPr>
                <w:color w:val="auto"/>
              </w:rPr>
            </w:pPr>
            <w:r w:rsidRPr="00092A66">
              <w:rPr>
                <w:color w:val="auto"/>
              </w:rPr>
              <w:t xml:space="preserve"> 3,00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C45F90" w14:textId="592F48EE" w:rsidR="0003028D" w:rsidRPr="00092A66" w:rsidRDefault="0003028D" w:rsidP="00AF4F0E">
            <w:pPr>
              <w:jc w:val="right"/>
              <w:rPr>
                <w:color w:val="auto"/>
              </w:rPr>
            </w:pPr>
            <w:r w:rsidRPr="00092A66">
              <w:rPr>
                <w:color w:val="auto"/>
              </w:rPr>
              <w:t xml:space="preserve"> 3,00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5F91" w14:textId="201DF699" w:rsidR="0003028D" w:rsidRPr="00092A66" w:rsidRDefault="0003028D" w:rsidP="00AF4F0E">
            <w:pPr>
              <w:jc w:val="right"/>
              <w:rPr>
                <w:color w:val="auto"/>
              </w:rPr>
            </w:pPr>
            <w:r w:rsidRPr="00092A66">
              <w:rPr>
                <w:color w:val="auto"/>
              </w:rPr>
              <w:t xml:space="preserve"> 3,00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C45F92" w14:textId="2138AC93" w:rsidR="0003028D" w:rsidRPr="00092A66" w:rsidRDefault="0003028D" w:rsidP="00AF4F0E">
            <w:pPr>
              <w:jc w:val="right"/>
              <w:rPr>
                <w:color w:val="auto"/>
              </w:rPr>
            </w:pPr>
            <w:r w:rsidRPr="00092A66">
              <w:rPr>
                <w:color w:val="auto"/>
              </w:rPr>
              <w:t xml:space="preserve"> 3,00</w:t>
            </w:r>
          </w:p>
        </w:tc>
      </w:tr>
      <w:tr w:rsidR="0003028D" w:rsidRPr="00086FF5" w14:paraId="46C45FA1" w14:textId="77777777" w:rsidTr="00614EFB">
        <w:trPr>
          <w:trHeight w:val="154"/>
        </w:trPr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C45F96" w14:textId="77777777" w:rsidR="0003028D" w:rsidRPr="00086FF5" w:rsidRDefault="0003028D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5F97" w14:textId="77777777" w:rsidR="0003028D" w:rsidRPr="00086FF5" w:rsidRDefault="0003028D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5F98" w14:textId="572D4857" w:rsidR="0003028D" w:rsidRPr="00086FF5" w:rsidRDefault="0003028D" w:rsidP="007C5FB7">
            <w:pPr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2)</w:t>
            </w:r>
          </w:p>
        </w:tc>
        <w:tc>
          <w:tcPr>
            <w:tcW w:w="6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5F99" w14:textId="77777777" w:rsidR="0003028D" w:rsidRDefault="0003028D" w:rsidP="007C5FB7">
            <w:r w:rsidRPr="00523C8B">
              <w:t>przywrócenie pierwotnego hasła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C45F9A" w14:textId="77777777" w:rsidR="0003028D" w:rsidRPr="008A41AB" w:rsidRDefault="0003028D" w:rsidP="00AF4F0E">
            <w:pPr>
              <w:jc w:val="right"/>
            </w:pPr>
            <w:r w:rsidRPr="008A41AB">
              <w:t>0,00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C45F9B" w14:textId="77777777" w:rsidR="0003028D" w:rsidRPr="00012AAF" w:rsidRDefault="0003028D" w:rsidP="00AF4F0E">
            <w:pPr>
              <w:jc w:val="right"/>
            </w:pPr>
            <w:r w:rsidRPr="00012AAF">
              <w:t>0,00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C45F9C" w14:textId="17622E5E" w:rsidR="0003028D" w:rsidRPr="00012AAF" w:rsidRDefault="0003028D" w:rsidP="00AF4F0E">
            <w:pPr>
              <w:jc w:val="right"/>
            </w:pPr>
            <w:r w:rsidRPr="00E91292">
              <w:rPr>
                <w:rFonts w:cs="Arial"/>
                <w:color w:val="auto"/>
                <w:szCs w:val="16"/>
              </w:rPr>
              <w:t>0,00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5F9D" w14:textId="5B74FE43" w:rsidR="0003028D" w:rsidRPr="00012AAF" w:rsidRDefault="0003028D" w:rsidP="00AF4F0E">
            <w:pPr>
              <w:jc w:val="right"/>
            </w:pPr>
            <w:r w:rsidRPr="00E91292">
              <w:rPr>
                <w:rFonts w:cs="Arial"/>
                <w:color w:val="auto"/>
                <w:szCs w:val="16"/>
              </w:rPr>
              <w:t>0,00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C45F9E" w14:textId="1D86CB2D" w:rsidR="0003028D" w:rsidRPr="00012AAF" w:rsidRDefault="0003028D" w:rsidP="00AF4F0E">
            <w:pPr>
              <w:jc w:val="right"/>
            </w:pPr>
            <w:r w:rsidRPr="00E91292">
              <w:rPr>
                <w:rFonts w:cs="Arial"/>
                <w:color w:val="auto"/>
                <w:szCs w:val="16"/>
              </w:rPr>
              <w:t>0,00</w:t>
            </w:r>
          </w:p>
        </w:tc>
      </w:tr>
      <w:tr w:rsidR="0003028D" w:rsidRPr="00086FF5" w14:paraId="46C45FAC" w14:textId="77777777" w:rsidTr="00614EFB">
        <w:trPr>
          <w:trHeight w:val="201"/>
        </w:trPr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C45FA2" w14:textId="77777777" w:rsidR="0003028D" w:rsidRPr="00086FF5" w:rsidRDefault="0003028D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5FA3" w14:textId="4071454D" w:rsidR="0003028D" w:rsidRPr="00086FF5" w:rsidRDefault="0003028D" w:rsidP="00A233B8">
            <w:pPr>
              <w:rPr>
                <w:rFonts w:cs="Arial"/>
                <w:color w:val="auto"/>
                <w:szCs w:val="16"/>
              </w:rPr>
            </w:pPr>
            <w:r>
              <w:rPr>
                <w:rFonts w:cs="Arial"/>
                <w:color w:val="auto"/>
                <w:szCs w:val="16"/>
              </w:rPr>
              <w:t>25.</w:t>
            </w:r>
          </w:p>
        </w:tc>
        <w:tc>
          <w:tcPr>
            <w:tcW w:w="669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5FA4" w14:textId="77777777" w:rsidR="0003028D" w:rsidRPr="00086FF5" w:rsidRDefault="0003028D" w:rsidP="00FD5C4C">
            <w:pPr>
              <w:rPr>
                <w:rFonts w:cs="Arial"/>
                <w:color w:val="auto"/>
                <w:szCs w:val="16"/>
              </w:rPr>
            </w:pPr>
            <w:r w:rsidRPr="00AF4F0E">
              <w:rPr>
                <w:rFonts w:cs="Arial"/>
                <w:color w:val="auto"/>
                <w:szCs w:val="16"/>
              </w:rPr>
              <w:t>Dzienne powiadomienia o wysokości salda lub 5 ostatnich operacjach na rachunku w ramach usługi "Informacja SMS" - miesięczna opłata abonamentowa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C45FA5" w14:textId="63030FDF" w:rsidR="0003028D" w:rsidRPr="008A41AB" w:rsidRDefault="0003028D" w:rsidP="00C51195">
            <w:pPr>
              <w:jc w:val="right"/>
            </w:pPr>
            <w:r w:rsidRPr="008A41AB">
              <w:t xml:space="preserve">0,00 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C45FA6" w14:textId="60E68B74" w:rsidR="0003028D" w:rsidRPr="00092A66" w:rsidRDefault="0003028D" w:rsidP="00CB288F">
            <w:pPr>
              <w:jc w:val="right"/>
              <w:rPr>
                <w:color w:val="auto"/>
              </w:rPr>
            </w:pPr>
            <w:r w:rsidRPr="00092A66">
              <w:rPr>
                <w:color w:val="auto"/>
              </w:rPr>
              <w:t>7,00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C45FA7" w14:textId="233FC529" w:rsidR="0003028D" w:rsidRPr="00092A66" w:rsidRDefault="0003028D" w:rsidP="005F636D">
            <w:pPr>
              <w:jc w:val="right"/>
              <w:rPr>
                <w:color w:val="auto"/>
              </w:rPr>
            </w:pPr>
            <w:r w:rsidRPr="00092A66">
              <w:rPr>
                <w:color w:val="auto"/>
              </w:rPr>
              <w:t xml:space="preserve"> 7,00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5FA8" w14:textId="7B2FAA37" w:rsidR="0003028D" w:rsidRPr="00092A66" w:rsidRDefault="0003028D" w:rsidP="00AF4F0E">
            <w:pPr>
              <w:jc w:val="right"/>
              <w:rPr>
                <w:color w:val="auto"/>
              </w:rPr>
            </w:pPr>
            <w:r w:rsidRPr="00092A66">
              <w:rPr>
                <w:color w:val="auto"/>
              </w:rPr>
              <w:t xml:space="preserve"> 7,00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C45FA9" w14:textId="61EDC4EC" w:rsidR="0003028D" w:rsidRPr="00092A66" w:rsidRDefault="0003028D" w:rsidP="00AF4F0E">
            <w:pPr>
              <w:jc w:val="right"/>
              <w:rPr>
                <w:color w:val="auto"/>
              </w:rPr>
            </w:pPr>
            <w:r w:rsidRPr="00092A66">
              <w:rPr>
                <w:color w:val="auto"/>
              </w:rPr>
              <w:t xml:space="preserve"> 7,00</w:t>
            </w:r>
          </w:p>
        </w:tc>
      </w:tr>
      <w:tr w:rsidR="0003028D" w:rsidRPr="00086FF5" w14:paraId="46C45FB7" w14:textId="77777777" w:rsidTr="00614EFB">
        <w:trPr>
          <w:trHeight w:val="162"/>
        </w:trPr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C45FAD" w14:textId="77777777" w:rsidR="0003028D" w:rsidRPr="00086FF5" w:rsidRDefault="0003028D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5FAE" w14:textId="43E814C3" w:rsidR="0003028D" w:rsidRPr="00086FF5" w:rsidRDefault="0003028D" w:rsidP="00A233B8">
            <w:pPr>
              <w:rPr>
                <w:rFonts w:cs="Arial"/>
                <w:color w:val="auto"/>
                <w:szCs w:val="16"/>
              </w:rPr>
            </w:pPr>
            <w:r>
              <w:rPr>
                <w:rFonts w:cs="Arial"/>
                <w:color w:val="auto"/>
                <w:szCs w:val="16"/>
              </w:rPr>
              <w:t>26.</w:t>
            </w:r>
          </w:p>
        </w:tc>
        <w:tc>
          <w:tcPr>
            <w:tcW w:w="669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5FAF" w14:textId="3CEDA49C" w:rsidR="0003028D" w:rsidRPr="00086FF5" w:rsidRDefault="0003028D" w:rsidP="00A233B8">
            <w:pPr>
              <w:rPr>
                <w:rFonts w:cs="Arial"/>
                <w:color w:val="auto"/>
                <w:szCs w:val="16"/>
              </w:rPr>
            </w:pPr>
            <w:r w:rsidRPr="00092A66">
              <w:rPr>
                <w:rFonts w:cs="Arial"/>
                <w:color w:val="auto"/>
                <w:szCs w:val="16"/>
              </w:rPr>
              <w:t>Pakiet "INFO" obejmujący usługi wymienione w pkt 24 i 25 – miesięczna opłata abonamentowa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C45FB0" w14:textId="68378F7F" w:rsidR="0003028D" w:rsidRPr="004D08A4" w:rsidRDefault="0003028D" w:rsidP="008A41AB">
            <w:pPr>
              <w:tabs>
                <w:tab w:val="center" w:pos="709"/>
                <w:tab w:val="right" w:pos="1419"/>
              </w:tabs>
            </w:pPr>
            <w:r>
              <w:tab/>
            </w:r>
            <w:r>
              <w:tab/>
            </w:r>
            <w:r w:rsidRPr="004D08A4">
              <w:t>0,00</w:t>
            </w:r>
            <w:r>
              <w:t xml:space="preserve"> 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C45FB1" w14:textId="0C04883D" w:rsidR="0003028D" w:rsidRPr="00092A66" w:rsidRDefault="0003028D" w:rsidP="004D08A4">
            <w:pPr>
              <w:jc w:val="right"/>
              <w:rPr>
                <w:color w:val="auto"/>
              </w:rPr>
            </w:pPr>
            <w:r w:rsidRPr="00092A66">
              <w:rPr>
                <w:color w:val="auto"/>
              </w:rPr>
              <w:t xml:space="preserve"> 8,00 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C45FB2" w14:textId="56888763" w:rsidR="0003028D" w:rsidRPr="00092A66" w:rsidRDefault="0003028D" w:rsidP="004D08A4">
            <w:pPr>
              <w:jc w:val="right"/>
              <w:rPr>
                <w:color w:val="auto"/>
              </w:rPr>
            </w:pPr>
            <w:r w:rsidRPr="00092A66">
              <w:rPr>
                <w:color w:val="auto"/>
              </w:rPr>
              <w:t xml:space="preserve"> 8,00 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5FB3" w14:textId="552ADDD8" w:rsidR="0003028D" w:rsidRPr="00092A66" w:rsidRDefault="0003028D" w:rsidP="00AF4F0E">
            <w:pPr>
              <w:jc w:val="right"/>
              <w:rPr>
                <w:color w:val="auto"/>
              </w:rPr>
            </w:pPr>
            <w:r w:rsidRPr="00092A66">
              <w:rPr>
                <w:rFonts w:cs="Arial"/>
                <w:color w:val="auto"/>
                <w:szCs w:val="16"/>
              </w:rPr>
              <w:t xml:space="preserve"> </w:t>
            </w:r>
            <w:r w:rsidRPr="00092A66">
              <w:rPr>
                <w:color w:val="auto"/>
              </w:rPr>
              <w:t>8,00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C45FB4" w14:textId="256AB078" w:rsidR="0003028D" w:rsidRPr="00092A66" w:rsidRDefault="0003028D" w:rsidP="00AF4F0E">
            <w:pPr>
              <w:jc w:val="right"/>
              <w:rPr>
                <w:color w:val="auto"/>
              </w:rPr>
            </w:pPr>
            <w:r w:rsidRPr="00092A66">
              <w:rPr>
                <w:rFonts w:cs="Arial"/>
                <w:color w:val="auto"/>
                <w:szCs w:val="16"/>
              </w:rPr>
              <w:t xml:space="preserve"> </w:t>
            </w:r>
            <w:r w:rsidRPr="00092A66">
              <w:rPr>
                <w:color w:val="auto"/>
              </w:rPr>
              <w:t>8,00</w:t>
            </w:r>
          </w:p>
        </w:tc>
      </w:tr>
      <w:tr w:rsidR="0003028D" w:rsidRPr="00086FF5" w14:paraId="46C45FBB" w14:textId="77777777" w:rsidTr="00614EFB">
        <w:trPr>
          <w:trHeight w:val="22"/>
        </w:trPr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C45FB8" w14:textId="77777777" w:rsidR="0003028D" w:rsidRPr="00086FF5" w:rsidRDefault="0003028D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C45FB9" w14:textId="4D4AB50B" w:rsidR="0003028D" w:rsidRPr="00086FF5" w:rsidRDefault="0003028D" w:rsidP="00A233B8">
            <w:pPr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2</w:t>
            </w:r>
            <w:r>
              <w:rPr>
                <w:rFonts w:cs="Arial"/>
                <w:color w:val="auto"/>
                <w:szCs w:val="16"/>
              </w:rPr>
              <w:t>7.</w:t>
            </w:r>
          </w:p>
        </w:tc>
        <w:tc>
          <w:tcPr>
            <w:tcW w:w="144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5FBA" w14:textId="6586276E" w:rsidR="0003028D" w:rsidRPr="00B56B94" w:rsidRDefault="0003028D" w:rsidP="00092A66">
            <w:pPr>
              <w:rPr>
                <w:color w:val="auto"/>
              </w:rPr>
            </w:pPr>
            <w:r w:rsidRPr="00092A66">
              <w:rPr>
                <w:rFonts w:cs="Arial"/>
                <w:color w:val="auto"/>
                <w:szCs w:val="16"/>
              </w:rPr>
              <w:t xml:space="preserve">Sporządzenie </w:t>
            </w:r>
            <w:r>
              <w:rPr>
                <w:rFonts w:cs="Arial"/>
                <w:color w:val="auto"/>
                <w:szCs w:val="16"/>
              </w:rPr>
              <w:t>i wy</w:t>
            </w:r>
            <w:r w:rsidRPr="00E91292">
              <w:rPr>
                <w:rFonts w:cs="Arial"/>
                <w:color w:val="auto"/>
                <w:szCs w:val="16"/>
              </w:rPr>
              <w:t xml:space="preserve">danie potwierdzenia operacji realizowanej za pośrednictwem </w:t>
            </w:r>
            <w:r w:rsidRPr="00092A66">
              <w:rPr>
                <w:rFonts w:cs="Arial"/>
                <w:color w:val="auto"/>
                <w:szCs w:val="16"/>
              </w:rPr>
              <w:t xml:space="preserve">elektronicznych </w:t>
            </w:r>
            <w:r w:rsidRPr="00E91292">
              <w:rPr>
                <w:rFonts w:cs="Arial"/>
                <w:color w:val="auto"/>
                <w:szCs w:val="16"/>
              </w:rPr>
              <w:t>kanałów dostępu:</w:t>
            </w:r>
          </w:p>
        </w:tc>
      </w:tr>
      <w:tr w:rsidR="0003028D" w:rsidRPr="00086FF5" w14:paraId="46C45FC7" w14:textId="77777777" w:rsidTr="00614EFB">
        <w:trPr>
          <w:trHeight w:val="195"/>
        </w:trPr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C45FBC" w14:textId="77777777" w:rsidR="0003028D" w:rsidRPr="00086FF5" w:rsidRDefault="0003028D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C45FBD" w14:textId="77777777" w:rsidR="0003028D" w:rsidRPr="00086FF5" w:rsidRDefault="0003028D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5FBE" w14:textId="77777777" w:rsidR="0003028D" w:rsidRPr="00086FF5" w:rsidRDefault="0003028D" w:rsidP="00FD5C4C">
            <w:pPr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1)</w:t>
            </w:r>
          </w:p>
        </w:tc>
        <w:tc>
          <w:tcPr>
            <w:tcW w:w="6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5FBF" w14:textId="77777777" w:rsidR="0003028D" w:rsidRPr="00B56B94" w:rsidRDefault="0003028D" w:rsidP="00FD5C4C">
            <w:pPr>
              <w:rPr>
                <w:color w:val="auto"/>
              </w:rPr>
            </w:pPr>
            <w:r w:rsidRPr="00B56B94">
              <w:rPr>
                <w:color w:val="auto"/>
              </w:rPr>
              <w:t>w oddziale PKO Banku Polskiego SA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45FC0" w14:textId="77777777" w:rsidR="0003028D" w:rsidRPr="000E5F7C" w:rsidRDefault="0003028D" w:rsidP="000E5F7C">
            <w:pPr>
              <w:jc w:val="right"/>
            </w:pPr>
            <w:r w:rsidRPr="000E5F7C">
              <w:t>2,50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45FC1" w14:textId="77777777" w:rsidR="0003028D" w:rsidRPr="000E5F7C" w:rsidRDefault="0003028D" w:rsidP="000E5F7C">
            <w:pPr>
              <w:jc w:val="right"/>
            </w:pPr>
            <w:r w:rsidRPr="000E5F7C">
              <w:t>2,50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45FC2" w14:textId="77777777" w:rsidR="0003028D" w:rsidRPr="000E5F7C" w:rsidRDefault="0003028D" w:rsidP="000E5F7C">
            <w:pPr>
              <w:jc w:val="right"/>
            </w:pPr>
            <w:r w:rsidRPr="000E5F7C">
              <w:t>2,50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5FC3" w14:textId="04CC8C0B" w:rsidR="0003028D" w:rsidRPr="000E5F7C" w:rsidRDefault="0003028D" w:rsidP="000E5F7C">
            <w:pPr>
              <w:jc w:val="right"/>
            </w:pPr>
            <w:r w:rsidRPr="00E91292">
              <w:rPr>
                <w:rFonts w:cs="Arial"/>
                <w:color w:val="auto"/>
                <w:szCs w:val="16"/>
              </w:rPr>
              <w:t>2,50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45FC4" w14:textId="4B8FBF7E" w:rsidR="0003028D" w:rsidRPr="000E5F7C" w:rsidRDefault="0003028D" w:rsidP="000E5F7C">
            <w:pPr>
              <w:jc w:val="right"/>
            </w:pPr>
            <w:r w:rsidRPr="00E91292">
              <w:rPr>
                <w:rFonts w:cs="Arial"/>
                <w:color w:val="auto"/>
                <w:szCs w:val="16"/>
              </w:rPr>
              <w:t>2,50</w:t>
            </w:r>
          </w:p>
        </w:tc>
      </w:tr>
      <w:tr w:rsidR="0003028D" w:rsidRPr="00086FF5" w14:paraId="46C45FD3" w14:textId="77777777" w:rsidTr="00614EFB">
        <w:trPr>
          <w:trHeight w:val="22"/>
        </w:trPr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C45FC8" w14:textId="77777777" w:rsidR="0003028D" w:rsidRPr="00086FF5" w:rsidRDefault="0003028D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5FC9" w14:textId="77777777" w:rsidR="0003028D" w:rsidRPr="00086FF5" w:rsidRDefault="0003028D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5FCA" w14:textId="77777777" w:rsidR="0003028D" w:rsidRPr="00086FF5" w:rsidRDefault="0003028D" w:rsidP="00FD5C4C">
            <w:pPr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2)</w:t>
            </w:r>
          </w:p>
        </w:tc>
        <w:tc>
          <w:tcPr>
            <w:tcW w:w="6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5FCB" w14:textId="77777777" w:rsidR="0003028D" w:rsidRPr="00B56B94" w:rsidRDefault="0003028D" w:rsidP="00FD5C4C">
            <w:pPr>
              <w:rPr>
                <w:color w:val="auto"/>
              </w:rPr>
            </w:pPr>
            <w:r w:rsidRPr="00B56B94">
              <w:rPr>
                <w:color w:val="auto"/>
              </w:rPr>
              <w:t>wysłanie pocztą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45FCC" w14:textId="77777777" w:rsidR="0003028D" w:rsidRPr="000E5F7C" w:rsidRDefault="0003028D" w:rsidP="000E5F7C">
            <w:r w:rsidRPr="000E5F7C">
              <w:t>3,00 + koszty przesyłki listem zwykłym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45FCD" w14:textId="77777777" w:rsidR="0003028D" w:rsidRPr="000E5F7C" w:rsidRDefault="0003028D" w:rsidP="000E5F7C">
            <w:r w:rsidRPr="000E5F7C">
              <w:t>3,00 + koszty przesyłki listem zwykłym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45FCE" w14:textId="77777777" w:rsidR="0003028D" w:rsidRPr="000E5F7C" w:rsidRDefault="0003028D" w:rsidP="000E5F7C">
            <w:r w:rsidRPr="000E5F7C">
              <w:t>3,00 + koszty przesyłki listem zwykłym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5FCF" w14:textId="205E7DEF" w:rsidR="0003028D" w:rsidRPr="000E5F7C" w:rsidRDefault="0003028D" w:rsidP="0095274E">
            <w:pPr>
              <w:jc w:val="right"/>
            </w:pPr>
            <w:r w:rsidRPr="00E91292">
              <w:rPr>
                <w:rFonts w:cs="Arial"/>
                <w:color w:val="auto"/>
                <w:szCs w:val="16"/>
              </w:rPr>
              <w:t>6,00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45FD0" w14:textId="20C35DE3" w:rsidR="0003028D" w:rsidRPr="000E5F7C" w:rsidRDefault="0003028D" w:rsidP="0095274E">
            <w:pPr>
              <w:jc w:val="right"/>
            </w:pPr>
            <w:r w:rsidRPr="00E91292">
              <w:rPr>
                <w:rFonts w:cs="Arial"/>
                <w:color w:val="auto"/>
                <w:szCs w:val="16"/>
              </w:rPr>
              <w:t>6,00</w:t>
            </w:r>
          </w:p>
        </w:tc>
      </w:tr>
      <w:tr w:rsidR="0003028D" w:rsidRPr="00086FF5" w14:paraId="46C45FDE" w14:textId="77777777" w:rsidTr="00614EFB">
        <w:trPr>
          <w:trHeight w:val="124"/>
        </w:trPr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C45FD4" w14:textId="77777777" w:rsidR="0003028D" w:rsidRPr="00086FF5" w:rsidRDefault="0003028D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5FD5" w14:textId="7B6B62B1" w:rsidR="0003028D" w:rsidRPr="00086FF5" w:rsidRDefault="0003028D" w:rsidP="00A233B8">
            <w:pPr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2</w:t>
            </w:r>
            <w:r>
              <w:rPr>
                <w:rFonts w:cs="Arial"/>
                <w:color w:val="auto"/>
                <w:szCs w:val="16"/>
              </w:rPr>
              <w:t>8</w:t>
            </w:r>
            <w:r w:rsidRPr="00086FF5">
              <w:rPr>
                <w:rFonts w:cs="Arial"/>
                <w:color w:val="auto"/>
                <w:szCs w:val="16"/>
              </w:rPr>
              <w:t>.</w:t>
            </w:r>
          </w:p>
        </w:tc>
        <w:tc>
          <w:tcPr>
            <w:tcW w:w="6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5FD6" w14:textId="77777777" w:rsidR="0003028D" w:rsidRPr="000E5F7C" w:rsidRDefault="0003028D" w:rsidP="0095274E">
            <w:r w:rsidRPr="00B56B94">
              <w:rPr>
                <w:color w:val="auto"/>
              </w:rPr>
              <w:t>Sprawdzenie salda na rachunku w bankomacie przy użyciu karty debetowej PKO Ekspres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45FD7" w14:textId="77777777" w:rsidR="0003028D" w:rsidRPr="000E5F7C" w:rsidRDefault="0003028D" w:rsidP="000E5F7C">
            <w:pPr>
              <w:jc w:val="right"/>
            </w:pPr>
            <w:r w:rsidRPr="000E5F7C">
              <w:t>0,00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45FD8" w14:textId="77777777" w:rsidR="0003028D" w:rsidRPr="000E5F7C" w:rsidRDefault="0003028D" w:rsidP="000E5F7C">
            <w:pPr>
              <w:jc w:val="right"/>
            </w:pPr>
            <w:r w:rsidRPr="000E5F7C">
              <w:t>0,00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45FD9" w14:textId="77777777" w:rsidR="0003028D" w:rsidRPr="000E5F7C" w:rsidRDefault="0003028D" w:rsidP="000E5F7C">
            <w:pPr>
              <w:jc w:val="right"/>
            </w:pPr>
            <w:r w:rsidRPr="000E5F7C">
              <w:t>0,00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5FDA" w14:textId="77777777" w:rsidR="0003028D" w:rsidRPr="000E5F7C" w:rsidRDefault="0003028D" w:rsidP="000E5F7C">
            <w:pPr>
              <w:jc w:val="right"/>
            </w:pPr>
            <w:r w:rsidRPr="000E5F7C">
              <w:t>0,00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45FDB" w14:textId="77777777" w:rsidR="0003028D" w:rsidRPr="000E5F7C" w:rsidRDefault="0003028D" w:rsidP="000E5F7C">
            <w:pPr>
              <w:jc w:val="right"/>
            </w:pPr>
            <w:r w:rsidRPr="000E5F7C">
              <w:t>0,00</w:t>
            </w:r>
          </w:p>
        </w:tc>
      </w:tr>
      <w:tr w:rsidR="0003028D" w:rsidRPr="00086FF5" w14:paraId="46C45FE9" w14:textId="77777777" w:rsidTr="00614EFB">
        <w:trPr>
          <w:trHeight w:val="243"/>
        </w:trPr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C45FDF" w14:textId="77777777" w:rsidR="0003028D" w:rsidRPr="00086FF5" w:rsidRDefault="0003028D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C45FE0" w14:textId="21F2F315" w:rsidR="0003028D" w:rsidRPr="00086FF5" w:rsidRDefault="0003028D" w:rsidP="00A233B8">
            <w:pPr>
              <w:rPr>
                <w:rFonts w:cs="Arial"/>
                <w:color w:val="auto"/>
                <w:szCs w:val="16"/>
              </w:rPr>
            </w:pPr>
            <w:r>
              <w:rPr>
                <w:rFonts w:cs="Arial"/>
                <w:color w:val="auto"/>
                <w:szCs w:val="16"/>
              </w:rPr>
              <w:t>29</w:t>
            </w:r>
            <w:r w:rsidRPr="00086FF5">
              <w:rPr>
                <w:rFonts w:cs="Arial"/>
                <w:color w:val="auto"/>
                <w:szCs w:val="16"/>
              </w:rPr>
              <w:t>.</w:t>
            </w:r>
          </w:p>
        </w:tc>
        <w:tc>
          <w:tcPr>
            <w:tcW w:w="6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5FE1" w14:textId="77777777" w:rsidR="0003028D" w:rsidRPr="00B56B94" w:rsidRDefault="0003028D" w:rsidP="00FD5C4C">
            <w:pPr>
              <w:rPr>
                <w:color w:val="auto"/>
              </w:rPr>
            </w:pPr>
            <w:r w:rsidRPr="00B56B94">
              <w:rPr>
                <w:color w:val="auto"/>
              </w:rPr>
              <w:t>Wydrukowanie w bankomacie PKO Banku Polskiego SA informacji o wysokości salda rachunku/wolnych środków przy użyciu karty debetowej PKO Ekspres - za każdy wydruk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45FE2" w14:textId="73586939" w:rsidR="0003028D" w:rsidRPr="00092A66" w:rsidRDefault="0003028D" w:rsidP="00EA1B3C">
            <w:pPr>
              <w:jc w:val="right"/>
              <w:rPr>
                <w:color w:val="auto"/>
              </w:rPr>
            </w:pPr>
            <w:r w:rsidRPr="00092A66">
              <w:rPr>
                <w:color w:val="auto"/>
              </w:rPr>
              <w:t xml:space="preserve"> 1,99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45FE3" w14:textId="3C5CD280" w:rsidR="0003028D" w:rsidRPr="00092A66" w:rsidRDefault="0003028D" w:rsidP="00EA1B3C">
            <w:pPr>
              <w:jc w:val="right"/>
              <w:rPr>
                <w:color w:val="auto"/>
              </w:rPr>
            </w:pPr>
            <w:r w:rsidRPr="00092A66">
              <w:rPr>
                <w:color w:val="auto"/>
              </w:rPr>
              <w:t xml:space="preserve"> 1,99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45FE4" w14:textId="5E2A22AC" w:rsidR="0003028D" w:rsidRPr="00092A66" w:rsidRDefault="0003028D" w:rsidP="00EA1B3C">
            <w:pPr>
              <w:jc w:val="right"/>
              <w:rPr>
                <w:color w:val="auto"/>
              </w:rPr>
            </w:pPr>
            <w:r w:rsidRPr="00092A66">
              <w:rPr>
                <w:color w:val="auto"/>
              </w:rPr>
              <w:t xml:space="preserve"> 1,99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5FE5" w14:textId="2EE4CF89" w:rsidR="0003028D" w:rsidRPr="00092A66" w:rsidRDefault="0003028D" w:rsidP="00EA1B3C">
            <w:pPr>
              <w:jc w:val="right"/>
              <w:rPr>
                <w:color w:val="auto"/>
              </w:rPr>
            </w:pPr>
            <w:r w:rsidRPr="00092A66">
              <w:rPr>
                <w:color w:val="auto"/>
              </w:rPr>
              <w:t xml:space="preserve"> 1,99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45FE6" w14:textId="10C70511" w:rsidR="0003028D" w:rsidRPr="00092A66" w:rsidRDefault="0003028D" w:rsidP="00EA1B3C">
            <w:pPr>
              <w:jc w:val="right"/>
              <w:rPr>
                <w:color w:val="auto"/>
              </w:rPr>
            </w:pPr>
            <w:r w:rsidRPr="00092A66">
              <w:rPr>
                <w:color w:val="auto"/>
              </w:rPr>
              <w:t xml:space="preserve"> 1,99</w:t>
            </w:r>
          </w:p>
        </w:tc>
      </w:tr>
      <w:tr w:rsidR="0003028D" w:rsidRPr="00086FF5" w14:paraId="46C45FF4" w14:textId="77777777" w:rsidTr="00614EFB">
        <w:trPr>
          <w:trHeight w:val="77"/>
        </w:trPr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C45FEA" w14:textId="77777777" w:rsidR="0003028D" w:rsidRPr="00086FF5" w:rsidRDefault="0003028D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5FEB" w14:textId="12C7243A" w:rsidR="0003028D" w:rsidRPr="00513CF6" w:rsidRDefault="0003028D" w:rsidP="007C5FB7">
            <w:r>
              <w:t>30</w:t>
            </w:r>
            <w:r w:rsidRPr="00513CF6">
              <w:t xml:space="preserve">. </w:t>
            </w:r>
          </w:p>
        </w:tc>
        <w:tc>
          <w:tcPr>
            <w:tcW w:w="6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5FEC" w14:textId="77777777" w:rsidR="0003028D" w:rsidRPr="001F62AE" w:rsidRDefault="0003028D" w:rsidP="00EA1B3C">
            <w:r w:rsidRPr="001F62AE">
              <w:t>Wydrukowanie w bankomacie PKO Banku Polskiego SA informacji o ostatnich 5</w:t>
            </w:r>
            <w:r>
              <w:t> </w:t>
            </w:r>
            <w:r w:rsidRPr="001F62AE">
              <w:t>operacjach rozliczonych na rachunku, do którego wydano kartę debetową PKO Ekspres - za każdy wydruk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45FED" w14:textId="0940405C" w:rsidR="0003028D" w:rsidRPr="00092A66" w:rsidRDefault="0003028D" w:rsidP="00EA1B3C">
            <w:pPr>
              <w:jc w:val="right"/>
              <w:rPr>
                <w:color w:val="auto"/>
              </w:rPr>
            </w:pPr>
            <w:r w:rsidRPr="00092A66">
              <w:rPr>
                <w:color w:val="auto"/>
              </w:rPr>
              <w:t xml:space="preserve"> 1,99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45FEE" w14:textId="03EB251C" w:rsidR="0003028D" w:rsidRPr="00092A66" w:rsidRDefault="0003028D" w:rsidP="00EA1B3C">
            <w:pPr>
              <w:jc w:val="right"/>
              <w:rPr>
                <w:color w:val="auto"/>
              </w:rPr>
            </w:pPr>
            <w:r w:rsidRPr="00092A66">
              <w:rPr>
                <w:color w:val="auto"/>
              </w:rPr>
              <w:t xml:space="preserve"> 1,99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45FEF" w14:textId="179DE5BB" w:rsidR="0003028D" w:rsidRPr="00092A66" w:rsidRDefault="0003028D" w:rsidP="00EA1B3C">
            <w:pPr>
              <w:jc w:val="right"/>
              <w:rPr>
                <w:color w:val="auto"/>
              </w:rPr>
            </w:pPr>
            <w:r w:rsidRPr="00092A66">
              <w:rPr>
                <w:color w:val="auto"/>
              </w:rPr>
              <w:t xml:space="preserve"> 1,99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5FF0" w14:textId="005081DE" w:rsidR="0003028D" w:rsidRPr="00092A66" w:rsidRDefault="0003028D" w:rsidP="00EA1B3C">
            <w:pPr>
              <w:jc w:val="right"/>
              <w:rPr>
                <w:color w:val="auto"/>
              </w:rPr>
            </w:pPr>
            <w:r w:rsidRPr="00092A66">
              <w:rPr>
                <w:color w:val="auto"/>
              </w:rPr>
              <w:t xml:space="preserve"> 1,99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45FF1" w14:textId="0D5C53B7" w:rsidR="0003028D" w:rsidRPr="00092A66" w:rsidRDefault="0003028D" w:rsidP="00EA1B3C">
            <w:pPr>
              <w:jc w:val="right"/>
              <w:rPr>
                <w:color w:val="auto"/>
              </w:rPr>
            </w:pPr>
            <w:r w:rsidRPr="00092A66">
              <w:rPr>
                <w:color w:val="auto"/>
              </w:rPr>
              <w:t xml:space="preserve"> 1,99</w:t>
            </w:r>
          </w:p>
        </w:tc>
      </w:tr>
      <w:tr w:rsidR="0003028D" w:rsidRPr="00086FF5" w14:paraId="46C45FFF" w14:textId="77777777" w:rsidTr="00614EFB">
        <w:trPr>
          <w:trHeight w:val="156"/>
        </w:trPr>
        <w:tc>
          <w:tcPr>
            <w:tcW w:w="365" w:type="dxa"/>
            <w:vMerge/>
            <w:tcBorders>
              <w:left w:val="single" w:sz="4" w:space="0" w:color="auto"/>
              <w:bottom w:val="single" w:sz="4" w:space="0" w:color="FFFFFF"/>
              <w:right w:val="single" w:sz="4" w:space="0" w:color="auto"/>
            </w:tcBorders>
          </w:tcPr>
          <w:p w14:paraId="46C45FF5" w14:textId="77777777" w:rsidR="0003028D" w:rsidRPr="00086FF5" w:rsidRDefault="0003028D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5FF6" w14:textId="3F551D08" w:rsidR="0003028D" w:rsidRPr="00513CF6" w:rsidRDefault="0003028D" w:rsidP="00A233B8">
            <w:r w:rsidRPr="00513CF6">
              <w:t>3</w:t>
            </w:r>
            <w:r>
              <w:t>1</w:t>
            </w:r>
            <w:r w:rsidRPr="00513CF6">
              <w:t xml:space="preserve">. </w:t>
            </w:r>
          </w:p>
        </w:tc>
        <w:tc>
          <w:tcPr>
            <w:tcW w:w="6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5FF7" w14:textId="77777777" w:rsidR="0003028D" w:rsidRPr="001F62AE" w:rsidRDefault="0003028D" w:rsidP="007C5FB7">
            <w:r w:rsidRPr="001F62AE">
              <w:t>Odtworzenie w formie papierowej kodu PIN dla karty debetowej PKO Ekspres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45FF8" w14:textId="77777777" w:rsidR="0003028D" w:rsidRPr="001F62AE" w:rsidRDefault="0003028D" w:rsidP="00EA1B3C">
            <w:pPr>
              <w:jc w:val="right"/>
            </w:pPr>
            <w:r w:rsidRPr="001F62AE">
              <w:t>10,00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45FF9" w14:textId="77777777" w:rsidR="0003028D" w:rsidRPr="001F62AE" w:rsidRDefault="0003028D" w:rsidP="00EA1B3C">
            <w:pPr>
              <w:jc w:val="right"/>
            </w:pPr>
            <w:r w:rsidRPr="001F62AE">
              <w:t>10,00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45FFA" w14:textId="77777777" w:rsidR="0003028D" w:rsidRPr="001F62AE" w:rsidRDefault="0003028D" w:rsidP="00EA1B3C">
            <w:pPr>
              <w:jc w:val="right"/>
            </w:pPr>
            <w:r w:rsidRPr="001F62AE">
              <w:t>10,00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5FFB" w14:textId="77777777" w:rsidR="0003028D" w:rsidRPr="001F62AE" w:rsidRDefault="0003028D" w:rsidP="00EA1B3C">
            <w:pPr>
              <w:jc w:val="right"/>
            </w:pPr>
            <w:r w:rsidRPr="001F62AE">
              <w:t>10,00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45FFC" w14:textId="77777777" w:rsidR="0003028D" w:rsidRPr="001F62AE" w:rsidRDefault="0003028D" w:rsidP="00EA1B3C">
            <w:pPr>
              <w:jc w:val="right"/>
            </w:pPr>
            <w:r w:rsidRPr="001F62AE">
              <w:t>10,00</w:t>
            </w:r>
          </w:p>
        </w:tc>
      </w:tr>
      <w:tr w:rsidR="0003028D" w:rsidRPr="00086FF5" w14:paraId="46C4600A" w14:textId="77777777" w:rsidTr="00614EFB">
        <w:trPr>
          <w:trHeight w:val="20"/>
        </w:trPr>
        <w:tc>
          <w:tcPr>
            <w:tcW w:w="365" w:type="dxa"/>
            <w:vMerge w:val="restart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6000" w14:textId="77777777" w:rsidR="0003028D" w:rsidRPr="00086FF5" w:rsidRDefault="0003028D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6001" w14:textId="36E42219" w:rsidR="0003028D" w:rsidRPr="00513CF6" w:rsidRDefault="0003028D" w:rsidP="00A233B8">
            <w:r w:rsidRPr="00513CF6">
              <w:t>3</w:t>
            </w:r>
            <w:r>
              <w:t>2</w:t>
            </w:r>
            <w:r w:rsidRPr="00513CF6">
              <w:t xml:space="preserve">. </w:t>
            </w:r>
          </w:p>
        </w:tc>
        <w:tc>
          <w:tcPr>
            <w:tcW w:w="6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6002" w14:textId="77777777" w:rsidR="0003028D" w:rsidRPr="001F62AE" w:rsidRDefault="0003028D" w:rsidP="007C5FB7">
            <w:r w:rsidRPr="001F62AE">
              <w:t>Zmiana kodu PIN dla karty debetowej PKO Ekspres w bankomacie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C46003" w14:textId="77777777" w:rsidR="0003028D" w:rsidRPr="001F62AE" w:rsidRDefault="0003028D" w:rsidP="00EA1B3C">
            <w:pPr>
              <w:jc w:val="right"/>
            </w:pPr>
            <w:r w:rsidRPr="001F62AE">
              <w:t>0,00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C46004" w14:textId="77777777" w:rsidR="0003028D" w:rsidRPr="001F62AE" w:rsidRDefault="0003028D" w:rsidP="00EA1B3C">
            <w:pPr>
              <w:jc w:val="right"/>
            </w:pPr>
            <w:r w:rsidRPr="001F62AE">
              <w:t>0,00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C46005" w14:textId="77777777" w:rsidR="0003028D" w:rsidRPr="001F62AE" w:rsidRDefault="0003028D" w:rsidP="00EA1B3C">
            <w:pPr>
              <w:jc w:val="right"/>
            </w:pPr>
            <w:r w:rsidRPr="001F62AE">
              <w:t>0,00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6006" w14:textId="77777777" w:rsidR="0003028D" w:rsidRPr="001F62AE" w:rsidRDefault="0003028D" w:rsidP="00EA1B3C">
            <w:pPr>
              <w:jc w:val="right"/>
            </w:pPr>
            <w:r w:rsidRPr="001F62AE">
              <w:t>0,00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C46007" w14:textId="77777777" w:rsidR="0003028D" w:rsidRPr="001F62AE" w:rsidRDefault="0003028D" w:rsidP="00EA1B3C">
            <w:pPr>
              <w:jc w:val="right"/>
            </w:pPr>
            <w:r w:rsidRPr="001F62AE">
              <w:t>0,00</w:t>
            </w:r>
          </w:p>
        </w:tc>
      </w:tr>
      <w:tr w:rsidR="0003028D" w:rsidRPr="00086FF5" w14:paraId="46C46015" w14:textId="77777777" w:rsidTr="00614EFB">
        <w:trPr>
          <w:trHeight w:val="193"/>
        </w:trPr>
        <w:tc>
          <w:tcPr>
            <w:tcW w:w="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600B" w14:textId="77777777" w:rsidR="0003028D" w:rsidRPr="00086FF5" w:rsidRDefault="0003028D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600C" w14:textId="47068730" w:rsidR="0003028D" w:rsidRDefault="0003028D" w:rsidP="00A233B8">
            <w:r w:rsidRPr="00513CF6">
              <w:t>3</w:t>
            </w:r>
            <w:r>
              <w:t>3</w:t>
            </w:r>
            <w:r w:rsidRPr="00513CF6">
              <w:t xml:space="preserve">. </w:t>
            </w:r>
          </w:p>
        </w:tc>
        <w:tc>
          <w:tcPr>
            <w:tcW w:w="6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600D" w14:textId="77777777" w:rsidR="0003028D" w:rsidRPr="001F62AE" w:rsidRDefault="0003028D" w:rsidP="007C5FB7">
            <w:r w:rsidRPr="001F62AE">
              <w:t>Sporządzenie i wysłanie zawiadomienia / monitu związanego z powstaniem zadłużenia przeterminowanego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C4600E" w14:textId="77777777" w:rsidR="0003028D" w:rsidRPr="001F62AE" w:rsidRDefault="0003028D" w:rsidP="00EA1B3C">
            <w:pPr>
              <w:jc w:val="right"/>
            </w:pPr>
            <w:r w:rsidRPr="001F62AE">
              <w:t>15,00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C4600F" w14:textId="77777777" w:rsidR="0003028D" w:rsidRPr="001F62AE" w:rsidRDefault="0003028D" w:rsidP="00EA1B3C">
            <w:pPr>
              <w:jc w:val="right"/>
            </w:pPr>
            <w:r w:rsidRPr="001F62AE">
              <w:t>15,00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C46010" w14:textId="77777777" w:rsidR="0003028D" w:rsidRPr="001F62AE" w:rsidRDefault="0003028D" w:rsidP="00EA1B3C">
            <w:pPr>
              <w:jc w:val="right"/>
            </w:pPr>
            <w:r w:rsidRPr="001F62AE">
              <w:t>15,00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6011" w14:textId="77777777" w:rsidR="0003028D" w:rsidRPr="001F62AE" w:rsidRDefault="0003028D" w:rsidP="00EA1B3C">
            <w:pPr>
              <w:jc w:val="right"/>
            </w:pPr>
            <w:r w:rsidRPr="001F62AE">
              <w:t>15,00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C46012" w14:textId="77777777" w:rsidR="0003028D" w:rsidRPr="001F62AE" w:rsidRDefault="0003028D" w:rsidP="00EA1B3C">
            <w:pPr>
              <w:jc w:val="right"/>
            </w:pPr>
            <w:r w:rsidRPr="001F62AE">
              <w:t>15,00</w:t>
            </w:r>
          </w:p>
        </w:tc>
      </w:tr>
    </w:tbl>
    <w:p w14:paraId="46C46016" w14:textId="2D49FEAC" w:rsidR="00EA1B3C" w:rsidRPr="00B56B94" w:rsidRDefault="00EA1B3C" w:rsidP="00B56B94">
      <w:pPr>
        <w:tabs>
          <w:tab w:val="left" w:pos="142"/>
        </w:tabs>
        <w:spacing w:before="40" w:line="160" w:lineRule="exact"/>
        <w:ind w:left="142" w:hanging="142"/>
        <w:rPr>
          <w:color w:val="auto"/>
          <w:sz w:val="13"/>
        </w:rPr>
      </w:pPr>
      <w:r w:rsidRPr="00B56B94">
        <w:rPr>
          <w:color w:val="auto"/>
          <w:sz w:val="13"/>
          <w:vertAlign w:val="superscript"/>
        </w:rPr>
        <w:t>1)</w:t>
      </w:r>
      <w:r w:rsidR="000C24CB" w:rsidRPr="00B56B94">
        <w:rPr>
          <w:color w:val="auto"/>
          <w:sz w:val="13"/>
        </w:rPr>
        <w:tab/>
      </w:r>
      <w:r w:rsidRPr="00B56B94">
        <w:rPr>
          <w:color w:val="auto"/>
          <w:sz w:val="13"/>
        </w:rPr>
        <w:t>Dotyczy operacji bezgotówkowych wykonanych kartą debetową rozliczonych w okresie, za który pobierana jest miesięczna opłata za rachunek. W przypadku zwrotu towaru zakupionego kartą lub anulowania operacji zakupu, kwota operacji zwróconej lub anulowanej zmniejsza wysokość operacji bezgotówkowych dokonanych kartą. W przypadku, gdy do rachunku wydano więcej niż jedną kartę, operacje bezgotówkowe wykonane kartami sumują się</w:t>
      </w:r>
      <w:r w:rsidR="00134A57" w:rsidRPr="00B56B94">
        <w:rPr>
          <w:color w:val="auto"/>
          <w:sz w:val="13"/>
        </w:rPr>
        <w:t>.</w:t>
      </w:r>
    </w:p>
    <w:p w14:paraId="46C46019" w14:textId="30A9CA4B" w:rsidR="00EA1B3C" w:rsidRPr="00B56B94" w:rsidRDefault="00134A57" w:rsidP="00B56B94">
      <w:pPr>
        <w:tabs>
          <w:tab w:val="left" w:pos="142"/>
        </w:tabs>
        <w:spacing w:line="160" w:lineRule="exact"/>
        <w:ind w:left="142" w:hanging="142"/>
        <w:rPr>
          <w:color w:val="auto"/>
          <w:sz w:val="13"/>
        </w:rPr>
      </w:pPr>
      <w:r w:rsidRPr="00B56B94">
        <w:rPr>
          <w:color w:val="auto"/>
          <w:sz w:val="13"/>
          <w:vertAlign w:val="superscript"/>
        </w:rPr>
        <w:t>2</w:t>
      </w:r>
      <w:r w:rsidR="000C24CB" w:rsidRPr="00B56B94">
        <w:rPr>
          <w:color w:val="auto"/>
          <w:sz w:val="13"/>
          <w:vertAlign w:val="superscript"/>
        </w:rPr>
        <w:t>)</w:t>
      </w:r>
      <w:r w:rsidR="000C24CB" w:rsidRPr="00B56B94">
        <w:rPr>
          <w:color w:val="auto"/>
          <w:sz w:val="13"/>
        </w:rPr>
        <w:tab/>
      </w:r>
      <w:r w:rsidR="00EA1B3C" w:rsidRPr="00B56B94">
        <w:rPr>
          <w:color w:val="auto"/>
          <w:sz w:val="13"/>
        </w:rPr>
        <w:t>Opłaty nie pobiera się w przypadku przekazania środków na:</w:t>
      </w:r>
    </w:p>
    <w:p w14:paraId="46C4601A" w14:textId="5477BB17" w:rsidR="00EA1B3C" w:rsidRPr="00B56B94" w:rsidRDefault="00134A57" w:rsidP="00B56B94">
      <w:pPr>
        <w:spacing w:line="160" w:lineRule="exact"/>
        <w:ind w:left="426" w:hanging="142"/>
        <w:rPr>
          <w:color w:val="auto"/>
          <w:sz w:val="13"/>
        </w:rPr>
      </w:pPr>
      <w:r w:rsidRPr="00B56B94">
        <w:rPr>
          <w:color w:val="auto"/>
          <w:sz w:val="13"/>
        </w:rPr>
        <w:t>1</w:t>
      </w:r>
      <w:r w:rsidR="00EA1B3C" w:rsidRPr="00B56B94">
        <w:rPr>
          <w:color w:val="auto"/>
          <w:sz w:val="13"/>
        </w:rPr>
        <w:t>) rachunek PKO Konto Dziecka i posiadania dostępu do usług bankowości elektronicznej do rachunku PKO Konto Dziecka,</w:t>
      </w:r>
    </w:p>
    <w:p w14:paraId="46C4601B" w14:textId="148CF05F" w:rsidR="00EA1B3C" w:rsidRPr="00B56B94" w:rsidRDefault="00134A57" w:rsidP="00B56B94">
      <w:pPr>
        <w:spacing w:line="160" w:lineRule="exact"/>
        <w:ind w:left="426" w:hanging="142"/>
        <w:rPr>
          <w:color w:val="auto"/>
          <w:sz w:val="13"/>
        </w:rPr>
      </w:pPr>
      <w:r w:rsidRPr="00B56B94">
        <w:rPr>
          <w:color w:val="auto"/>
          <w:sz w:val="13"/>
        </w:rPr>
        <w:t>2</w:t>
      </w:r>
      <w:r w:rsidR="00EA1B3C" w:rsidRPr="00B56B94">
        <w:rPr>
          <w:color w:val="auto"/>
          <w:sz w:val="13"/>
        </w:rPr>
        <w:t>) rachunek Karty PKO Junior</w:t>
      </w:r>
      <w:r w:rsidR="00D62479" w:rsidRPr="00B56B94">
        <w:rPr>
          <w:color w:val="auto"/>
          <w:sz w:val="13"/>
        </w:rPr>
        <w:t xml:space="preserve"> </w:t>
      </w:r>
      <w:r w:rsidR="00EA1B3C" w:rsidRPr="00B56B94">
        <w:rPr>
          <w:color w:val="auto"/>
          <w:sz w:val="13"/>
        </w:rPr>
        <w:t>tego samego Posiadacza,</w:t>
      </w:r>
    </w:p>
    <w:p w14:paraId="46C4601C" w14:textId="7F906196" w:rsidR="00EA1B3C" w:rsidRPr="00B56B94" w:rsidRDefault="00134A57" w:rsidP="00B56B94">
      <w:pPr>
        <w:spacing w:line="160" w:lineRule="exact"/>
        <w:ind w:left="426" w:hanging="142"/>
        <w:rPr>
          <w:color w:val="auto"/>
          <w:sz w:val="13"/>
        </w:rPr>
      </w:pPr>
      <w:r w:rsidRPr="00B56B94">
        <w:rPr>
          <w:color w:val="auto"/>
          <w:sz w:val="13"/>
        </w:rPr>
        <w:t>3</w:t>
      </w:r>
      <w:r w:rsidR="00EA1B3C" w:rsidRPr="00B56B94">
        <w:rPr>
          <w:color w:val="auto"/>
          <w:sz w:val="13"/>
        </w:rPr>
        <w:t>) rachunek Pierwsze Konto Oszczędnościowe dziecka z rachunku oszczędnościowo-rozliczeniowego rodzica.</w:t>
      </w:r>
    </w:p>
    <w:p w14:paraId="46C4601D" w14:textId="6A6D58DE" w:rsidR="00EA1B3C" w:rsidRPr="00B56B94" w:rsidRDefault="0015245C" w:rsidP="00B56B94">
      <w:pPr>
        <w:tabs>
          <w:tab w:val="left" w:pos="142"/>
        </w:tabs>
        <w:spacing w:line="160" w:lineRule="exact"/>
        <w:ind w:left="142" w:hanging="142"/>
        <w:rPr>
          <w:color w:val="auto"/>
          <w:sz w:val="13"/>
        </w:rPr>
      </w:pPr>
      <w:r w:rsidRPr="00B56B94">
        <w:rPr>
          <w:color w:val="auto"/>
          <w:sz w:val="13"/>
          <w:vertAlign w:val="superscript"/>
        </w:rPr>
        <w:lastRenderedPageBreak/>
        <w:t>3</w:t>
      </w:r>
      <w:r w:rsidR="00EA1B3C" w:rsidRPr="00B56B94">
        <w:rPr>
          <w:color w:val="auto"/>
          <w:sz w:val="13"/>
          <w:vertAlign w:val="superscript"/>
        </w:rPr>
        <w:t>)</w:t>
      </w:r>
      <w:r w:rsidR="000C24CB" w:rsidRPr="00B56B94">
        <w:rPr>
          <w:color w:val="auto"/>
          <w:sz w:val="13"/>
        </w:rPr>
        <w:tab/>
      </w:r>
      <w:r w:rsidR="00EA1B3C" w:rsidRPr="00B56B94">
        <w:rPr>
          <w:color w:val="auto"/>
          <w:sz w:val="13"/>
        </w:rPr>
        <w:t xml:space="preserve">Usługa </w:t>
      </w:r>
      <w:r w:rsidR="00EA1B3C" w:rsidRPr="00D2597C">
        <w:rPr>
          <w:color w:val="auto"/>
          <w:sz w:val="13"/>
        </w:rPr>
        <w:t>dostępna</w:t>
      </w:r>
      <w:r w:rsidR="00B0123B" w:rsidRPr="00D2597C">
        <w:rPr>
          <w:color w:val="auto"/>
          <w:sz w:val="13"/>
        </w:rPr>
        <w:t xml:space="preserve"> w kanale mobilnym</w:t>
      </w:r>
      <w:r w:rsidR="00EA1B3C" w:rsidRPr="00B56B94">
        <w:rPr>
          <w:color w:val="auto"/>
          <w:sz w:val="13"/>
        </w:rPr>
        <w:t xml:space="preserve"> od dnia podanego w Komunikacie PKO Banku Polskiego SA.</w:t>
      </w:r>
    </w:p>
    <w:p w14:paraId="46C4601E" w14:textId="6D9756B2" w:rsidR="00EA1B3C" w:rsidRPr="00B56B94" w:rsidRDefault="0015245C" w:rsidP="00B56B94">
      <w:pPr>
        <w:tabs>
          <w:tab w:val="left" w:pos="142"/>
        </w:tabs>
        <w:spacing w:line="160" w:lineRule="exact"/>
        <w:ind w:left="142" w:hanging="142"/>
        <w:rPr>
          <w:color w:val="auto"/>
          <w:sz w:val="13"/>
        </w:rPr>
      </w:pPr>
      <w:r w:rsidRPr="00B56B94">
        <w:rPr>
          <w:color w:val="auto"/>
          <w:sz w:val="13"/>
          <w:vertAlign w:val="superscript"/>
        </w:rPr>
        <w:t>4</w:t>
      </w:r>
      <w:r w:rsidR="00EA1B3C" w:rsidRPr="00B56B94">
        <w:rPr>
          <w:color w:val="auto"/>
          <w:sz w:val="13"/>
          <w:vertAlign w:val="superscript"/>
        </w:rPr>
        <w:t>)</w:t>
      </w:r>
      <w:r w:rsidR="00EA1B3C" w:rsidRPr="00B56B94">
        <w:rPr>
          <w:color w:val="auto"/>
          <w:sz w:val="13"/>
        </w:rPr>
        <w:t xml:space="preserve"> </w:t>
      </w:r>
      <w:r w:rsidR="000C24CB" w:rsidRPr="00B56B94">
        <w:rPr>
          <w:color w:val="auto"/>
          <w:sz w:val="13"/>
        </w:rPr>
        <w:tab/>
        <w:t>Z</w:t>
      </w:r>
      <w:r w:rsidR="00EA1B3C" w:rsidRPr="00B56B94">
        <w:rPr>
          <w:color w:val="auto"/>
          <w:sz w:val="13"/>
        </w:rPr>
        <w:t xml:space="preserve">lecenie zostanie zrealizowane w ramach najbliższej sesji systemu </w:t>
      </w:r>
      <w:proofErr w:type="spellStart"/>
      <w:r w:rsidR="00EA1B3C" w:rsidRPr="00B56B94">
        <w:rPr>
          <w:color w:val="auto"/>
          <w:sz w:val="13"/>
        </w:rPr>
        <w:t>Elixir</w:t>
      </w:r>
      <w:proofErr w:type="spellEnd"/>
      <w:r w:rsidR="00EA1B3C" w:rsidRPr="00B56B94">
        <w:rPr>
          <w:color w:val="auto"/>
          <w:sz w:val="13"/>
        </w:rPr>
        <w:t>, o ile zostało złożone w oddziale co najmniej 40 minut przed zakończeniem przyjmowania przez KIR zleceń na daną sesję. Godzina graniczna złożenia do realizacji zleceń płatniczych o charakterze pilnym, które mają być zrealizowane w dniu ich złożenia wskazana jest w Komunikacie PKO Banku Polskiego SA.</w:t>
      </w:r>
    </w:p>
    <w:p w14:paraId="5F98E250" w14:textId="69DDA1CE" w:rsidR="00C86D35" w:rsidRPr="00A233B8" w:rsidRDefault="00E2166F" w:rsidP="00B56B94">
      <w:pPr>
        <w:tabs>
          <w:tab w:val="left" w:pos="142"/>
        </w:tabs>
        <w:spacing w:line="160" w:lineRule="exact"/>
        <w:ind w:left="142" w:hanging="142"/>
        <w:rPr>
          <w:b/>
          <w:strike/>
          <w:color w:val="FF0000"/>
          <w:sz w:val="13"/>
        </w:rPr>
      </w:pPr>
      <w:r w:rsidRPr="00B56B94">
        <w:rPr>
          <w:color w:val="auto"/>
          <w:sz w:val="13"/>
          <w:vertAlign w:val="superscript"/>
        </w:rPr>
        <w:t>5</w:t>
      </w:r>
      <w:r w:rsidR="000C24CB" w:rsidRPr="00B56B94">
        <w:rPr>
          <w:color w:val="auto"/>
          <w:sz w:val="13"/>
          <w:vertAlign w:val="superscript"/>
        </w:rPr>
        <w:t>)</w:t>
      </w:r>
      <w:r w:rsidR="000C24CB" w:rsidRPr="00B56B94">
        <w:rPr>
          <w:color w:val="auto"/>
          <w:sz w:val="13"/>
        </w:rPr>
        <w:tab/>
      </w:r>
      <w:r w:rsidR="00EA1B3C" w:rsidRPr="00B56B94">
        <w:rPr>
          <w:color w:val="auto"/>
          <w:sz w:val="13"/>
        </w:rPr>
        <w:t xml:space="preserve">Usługa w administrowaniu </w:t>
      </w:r>
      <w:r w:rsidR="00EA1B3C" w:rsidRPr="00D2597C">
        <w:rPr>
          <w:color w:val="auto"/>
          <w:sz w:val="13"/>
        </w:rPr>
        <w:t>od dnia 24 lipca 2015 r.</w:t>
      </w:r>
      <w:r w:rsidR="00C4084A" w:rsidRPr="00B56B94">
        <w:rPr>
          <w:b/>
          <w:i/>
          <w:color w:val="FF0000"/>
          <w:sz w:val="13"/>
        </w:rPr>
        <w:t xml:space="preserve">  </w:t>
      </w:r>
    </w:p>
    <w:p w14:paraId="46C46023" w14:textId="7BF9CFFC" w:rsidR="00EA1B3C" w:rsidRPr="00B56B94" w:rsidRDefault="00A233B8" w:rsidP="00B56B94">
      <w:pPr>
        <w:tabs>
          <w:tab w:val="left" w:pos="142"/>
        </w:tabs>
        <w:spacing w:line="160" w:lineRule="exact"/>
        <w:ind w:left="142" w:hanging="142"/>
        <w:rPr>
          <w:color w:val="auto"/>
          <w:sz w:val="13"/>
        </w:rPr>
      </w:pPr>
      <w:r>
        <w:rPr>
          <w:color w:val="auto"/>
          <w:sz w:val="13"/>
          <w:vertAlign w:val="superscript"/>
        </w:rPr>
        <w:t>6</w:t>
      </w:r>
      <w:r w:rsidR="00EA1B3C" w:rsidRPr="00B56B94">
        <w:rPr>
          <w:color w:val="auto"/>
          <w:sz w:val="13"/>
          <w:vertAlign w:val="superscript"/>
        </w:rPr>
        <w:t>)</w:t>
      </w:r>
      <w:r w:rsidR="00EA1B3C" w:rsidRPr="00B56B94">
        <w:rPr>
          <w:color w:val="auto"/>
          <w:sz w:val="13"/>
        </w:rPr>
        <w:t xml:space="preserve"> Wznowienie albo wydanie karty po unieważnieniu z wybranym wizerunkiem z galerii następuje pod warunkiem, że dany wizerunek nadal jest dostępny w ofercie. W sytuacji wycofania danego wizerunku z galerii karta zostanie wydana ze standardowym wizerunkiem.</w:t>
      </w:r>
    </w:p>
    <w:p w14:paraId="46C46026" w14:textId="7C61BE8D" w:rsidR="0020490C" w:rsidRPr="00682682" w:rsidRDefault="00EA2B10" w:rsidP="00B56B94">
      <w:pPr>
        <w:tabs>
          <w:tab w:val="left" w:pos="142"/>
        </w:tabs>
        <w:spacing w:line="160" w:lineRule="exact"/>
        <w:ind w:left="142" w:hanging="142"/>
        <w:rPr>
          <w:color w:val="auto"/>
          <w:sz w:val="13"/>
          <w:szCs w:val="13"/>
        </w:rPr>
      </w:pPr>
      <w:r>
        <w:rPr>
          <w:color w:val="auto"/>
          <w:sz w:val="13"/>
          <w:vertAlign w:val="superscript"/>
        </w:rPr>
        <w:t>7</w:t>
      </w:r>
      <w:r w:rsidR="00EA1B3C" w:rsidRPr="00B56B94">
        <w:rPr>
          <w:color w:val="auto"/>
          <w:sz w:val="13"/>
          <w:vertAlign w:val="superscript"/>
        </w:rPr>
        <w:t>)</w:t>
      </w:r>
      <w:r w:rsidR="000C24CB" w:rsidRPr="00B56B94">
        <w:rPr>
          <w:color w:val="auto"/>
          <w:sz w:val="13"/>
        </w:rPr>
        <w:tab/>
      </w:r>
      <w:r w:rsidR="00EA1B3C" w:rsidRPr="00B56B94">
        <w:rPr>
          <w:color w:val="auto"/>
          <w:sz w:val="13"/>
        </w:rPr>
        <w:t>Opłata pobierana miesięcznie z dołu, uzależniona od liczby autoryzowanych operacji, przy pomocy kodów jednorazowych z karty.</w:t>
      </w:r>
    </w:p>
    <w:sectPr w:rsidR="0020490C" w:rsidRPr="00682682" w:rsidSect="00B4161A">
      <w:headerReference w:type="first" r:id="rId11"/>
      <w:type w:val="continuous"/>
      <w:pgSz w:w="16838" w:h="11906" w:orient="landscape" w:code="9"/>
      <w:pgMar w:top="851" w:right="567" w:bottom="680" w:left="1247" w:header="312" w:footer="680" w:gutter="0"/>
      <w:cols w:space="135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5E5AC5" w14:textId="77777777" w:rsidR="00012440" w:rsidRDefault="00012440">
      <w:r>
        <w:separator/>
      </w:r>
    </w:p>
  </w:endnote>
  <w:endnote w:type="continuationSeparator" w:id="0">
    <w:p w14:paraId="18862FEE" w14:textId="77777777" w:rsidR="00012440" w:rsidRDefault="00012440">
      <w:r>
        <w:continuationSeparator/>
      </w:r>
    </w:p>
  </w:endnote>
  <w:endnote w:type="continuationNotice" w:id="1">
    <w:p w14:paraId="0DEEC9BB" w14:textId="77777777" w:rsidR="00012440" w:rsidRDefault="00012440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PKO Bank Polski">
    <w:panose1 w:val="020B0604020202020204"/>
    <w:charset w:val="EE"/>
    <w:family w:val="swiss"/>
    <w:pitch w:val="variable"/>
    <w:sig w:usb0="800000AF" w:usb1="4000004A" w:usb2="00000000" w:usb3="00000000" w:csb0="00000003" w:csb1="00000000"/>
  </w:font>
  <w:font w:name="PKO Bank Polski Bd">
    <w:panose1 w:val="02000000000000000000"/>
    <w:charset w:val="EE"/>
    <w:family w:val="auto"/>
    <w:pitch w:val="variable"/>
    <w:sig w:usb0="800000AF" w:usb1="4000004A" w:usb2="00000000" w:usb3="00000000" w:csb0="00000003" w:csb1="00000000"/>
  </w:font>
  <w:font w:name="PKO Bank Polski Rg">
    <w:panose1 w:val="02000000000000000000"/>
    <w:charset w:val="EE"/>
    <w:family w:val="auto"/>
    <w:pitch w:val="variable"/>
    <w:sig w:usb0="800000AF" w:usb1="4000004A" w:usb2="00000000" w:usb3="00000000" w:csb0="0000000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09507A" w14:textId="77777777" w:rsidR="00012440" w:rsidRDefault="00012440">
      <w:r>
        <w:separator/>
      </w:r>
    </w:p>
  </w:footnote>
  <w:footnote w:type="continuationSeparator" w:id="0">
    <w:p w14:paraId="20636E55" w14:textId="77777777" w:rsidR="00012440" w:rsidRDefault="00012440">
      <w:r>
        <w:continuationSeparator/>
      </w:r>
    </w:p>
  </w:footnote>
  <w:footnote w:type="continuationNotice" w:id="1">
    <w:p w14:paraId="27166AFE" w14:textId="77777777" w:rsidR="00012440" w:rsidRDefault="00012440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645B14" w14:textId="77777777" w:rsidR="00F10135" w:rsidRPr="00F10135" w:rsidRDefault="00F10135" w:rsidP="009B3655">
    <w:pPr>
      <w:pStyle w:val="Stopka"/>
    </w:pPr>
    <w:r w:rsidRPr="00F10135">
      <w:t>KATALOG INFORMACYJNY PKO BANKU POLSKIEGO SA</w:t>
    </w:r>
  </w:p>
  <w:p w14:paraId="560D973A" w14:textId="77777777" w:rsidR="00F10135" w:rsidRPr="00F10135" w:rsidRDefault="00F10135" w:rsidP="009B3655">
    <w:pPr>
      <w:pStyle w:val="Stopka"/>
    </w:pPr>
    <w:r w:rsidRPr="00F10135">
      <w:t>TARYFA PROWIZJI I OPŁAT BANKOWYCH ZA USŁUGI OFEROWANE KLIENTOM DETALICZNYM</w:t>
    </w:r>
  </w:p>
  <w:p w14:paraId="46C4602D" w14:textId="626F7D6F" w:rsidR="00D57F1B" w:rsidRPr="00F10135" w:rsidRDefault="00F10135" w:rsidP="009B3655">
    <w:pPr>
      <w:pStyle w:val="Stopka"/>
    </w:pPr>
    <w:r w:rsidRPr="00F10135">
      <w:t>Wersja obowiązująca od dnia 1 maja 2016 r.</w:t>
    </w:r>
    <w:r w:rsidR="00D57F1B">
      <w:rPr>
        <w:noProof/>
      </w:rPr>
      <w:drawing>
        <wp:anchor distT="0" distB="0" distL="114300" distR="114300" simplePos="0" relativeHeight="251657728" behindDoc="1" locked="0" layoutInCell="1" allowOverlap="1" wp14:anchorId="46C4602F" wp14:editId="46C46030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2300605" cy="1475740"/>
          <wp:effectExtent l="0" t="0" r="0" b="0"/>
          <wp:wrapNone/>
          <wp:docPr id="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00605" cy="1475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4BCF0D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E782F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8C9C9F5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2EE4C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F916701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F3646B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D8456E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A6C81C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C48BB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75E44C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BB47F93"/>
    <w:multiLevelType w:val="hybridMultilevel"/>
    <w:tmpl w:val="DF5A435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5C707E8"/>
    <w:multiLevelType w:val="hybridMultilevel"/>
    <w:tmpl w:val="E9BC6E80"/>
    <w:lvl w:ilvl="0" w:tplc="42BCAE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6067B36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>
    <w:nsid w:val="2C057DA4"/>
    <w:multiLevelType w:val="hybridMultilevel"/>
    <w:tmpl w:val="9E88712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D1119B7"/>
    <w:multiLevelType w:val="hybridMultilevel"/>
    <w:tmpl w:val="31FE30C6"/>
    <w:lvl w:ilvl="0" w:tplc="6EF64FCA">
      <w:start w:val="1"/>
      <w:numFmt w:val="decimal"/>
      <w:lvlText w:val="%1)"/>
      <w:lvlJc w:val="left"/>
      <w:pPr>
        <w:ind w:left="720" w:hanging="360"/>
      </w:pPr>
      <w:rPr>
        <w:vertAlign w:val="superscrip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8BD5B41"/>
    <w:multiLevelType w:val="hybridMultilevel"/>
    <w:tmpl w:val="413E48AC"/>
    <w:lvl w:ilvl="0" w:tplc="5868E22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622599F"/>
    <w:multiLevelType w:val="hybridMultilevel"/>
    <w:tmpl w:val="E9C2762A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3C453BE"/>
    <w:multiLevelType w:val="hybridMultilevel"/>
    <w:tmpl w:val="80C6B7C6"/>
    <w:lvl w:ilvl="0" w:tplc="4CA4B8D8">
      <w:start w:val="3"/>
      <w:numFmt w:val="decimal"/>
      <w:lvlText w:val="%1."/>
      <w:lvlJc w:val="left"/>
      <w:pPr>
        <w:tabs>
          <w:tab w:val="num" w:pos="3477"/>
        </w:tabs>
        <w:ind w:left="3480" w:hanging="360"/>
      </w:pPr>
      <w:rPr>
        <w:rFonts w:ascii="Arial" w:hAnsi="Arial" w:hint="default"/>
        <w:b/>
        <w:i w:val="0"/>
        <w:color w:val="auto"/>
        <w:sz w:val="24"/>
        <w:szCs w:val="24"/>
      </w:rPr>
    </w:lvl>
    <w:lvl w:ilvl="1" w:tplc="1CCC2176">
      <w:start w:val="1"/>
      <w:numFmt w:val="decimal"/>
      <w:lvlText w:val="%2."/>
      <w:lvlJc w:val="left"/>
      <w:pPr>
        <w:tabs>
          <w:tab w:val="num" w:pos="1437"/>
        </w:tabs>
        <w:ind w:left="1440" w:hanging="360"/>
      </w:pPr>
      <w:rPr>
        <w:rFonts w:ascii="Arial" w:hAnsi="Arial" w:hint="default"/>
        <w:b/>
        <w:i w:val="0"/>
        <w:color w:val="auto"/>
        <w:sz w:val="24"/>
        <w:szCs w:val="24"/>
      </w:rPr>
    </w:lvl>
    <w:lvl w:ilvl="2" w:tplc="8F16A4A4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hint="default"/>
        <w:b w:val="0"/>
        <w:i w:val="0"/>
        <w:color w:val="auto"/>
        <w:sz w:val="24"/>
        <w:szCs w:val="24"/>
      </w:rPr>
    </w:lvl>
    <w:lvl w:ilvl="3" w:tplc="257686A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</w:rPr>
    </w:lvl>
    <w:lvl w:ilvl="4" w:tplc="F70C279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  <w:b/>
        <w:i w:val="0"/>
        <w:color w:val="auto"/>
        <w:sz w:val="24"/>
        <w:szCs w:val="24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EC88B6A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szCs w:val="24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47846EC"/>
    <w:multiLevelType w:val="hybridMultilevel"/>
    <w:tmpl w:val="3C5638E6"/>
    <w:lvl w:ilvl="0" w:tplc="5868E22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4DD5950"/>
    <w:multiLevelType w:val="hybridMultilevel"/>
    <w:tmpl w:val="40B0345A"/>
    <w:lvl w:ilvl="0" w:tplc="42BCAE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86F677F"/>
    <w:multiLevelType w:val="hybridMultilevel"/>
    <w:tmpl w:val="E7FEA88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C1307CE"/>
    <w:multiLevelType w:val="multilevel"/>
    <w:tmpl w:val="44DC33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E936DF0"/>
    <w:multiLevelType w:val="multilevel"/>
    <w:tmpl w:val="AFF021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PKOlistanumerowana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5FAD3762"/>
    <w:multiLevelType w:val="multilevel"/>
    <w:tmpl w:val="869235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5B90084"/>
    <w:multiLevelType w:val="hybridMultilevel"/>
    <w:tmpl w:val="32F444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85A6382"/>
    <w:multiLevelType w:val="hybridMultilevel"/>
    <w:tmpl w:val="2438C768"/>
    <w:lvl w:ilvl="0" w:tplc="8CBED0A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  <w:b/>
        <w:i w:val="0"/>
        <w:caps w:val="0"/>
        <w:strike w:val="0"/>
        <w:dstrike w:val="0"/>
        <w:vanish w:val="0"/>
        <w:color w:val="auto"/>
        <w:sz w:val="16"/>
        <w:szCs w:val="16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8F35A9F"/>
    <w:multiLevelType w:val="hybridMultilevel"/>
    <w:tmpl w:val="869235E2"/>
    <w:lvl w:ilvl="0" w:tplc="42BCAE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C1F0EE5"/>
    <w:multiLevelType w:val="hybridMultilevel"/>
    <w:tmpl w:val="89088324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19"/>
  </w:num>
  <w:num w:numId="4">
    <w:abstractNumId w:val="26"/>
  </w:num>
  <w:num w:numId="5">
    <w:abstractNumId w:val="23"/>
  </w:num>
  <w:num w:numId="6">
    <w:abstractNumId w:val="18"/>
  </w:num>
  <w:num w:numId="7">
    <w:abstractNumId w:val="15"/>
  </w:num>
  <w:num w:numId="8">
    <w:abstractNumId w:val="20"/>
  </w:num>
  <w:num w:numId="9">
    <w:abstractNumId w:val="21"/>
  </w:num>
  <w:num w:numId="10">
    <w:abstractNumId w:val="13"/>
  </w:num>
  <w:num w:numId="11">
    <w:abstractNumId w:val="25"/>
  </w:num>
  <w:num w:numId="12">
    <w:abstractNumId w:val="17"/>
  </w:num>
  <w:num w:numId="13">
    <w:abstractNumId w:val="27"/>
  </w:num>
  <w:num w:numId="14">
    <w:abstractNumId w:val="16"/>
  </w:num>
  <w:num w:numId="15">
    <w:abstractNumId w:val="22"/>
  </w:num>
  <w:num w:numId="1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9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454"/>
  <w:hyphenationZone w:val="425"/>
  <w:drawingGridHorizontalSpacing w:val="181"/>
  <w:drawingGridVerticalSpacing w:val="181"/>
  <w:displayHorizontalDrawingGridEvery w:val="0"/>
  <w:displayVerticalDrawingGridEvery w:val="0"/>
  <w:doNotUseMarginsForDrawingGridOrigin/>
  <w:drawingGridVerticalOrigin w:val="198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5B4D"/>
    <w:rsid w:val="000053B0"/>
    <w:rsid w:val="00012440"/>
    <w:rsid w:val="00015CB6"/>
    <w:rsid w:val="00017176"/>
    <w:rsid w:val="00020898"/>
    <w:rsid w:val="00020956"/>
    <w:rsid w:val="00021810"/>
    <w:rsid w:val="0002434F"/>
    <w:rsid w:val="0003028D"/>
    <w:rsid w:val="00030B87"/>
    <w:rsid w:val="000365F3"/>
    <w:rsid w:val="000419F6"/>
    <w:rsid w:val="00051C33"/>
    <w:rsid w:val="00053738"/>
    <w:rsid w:val="00054D5A"/>
    <w:rsid w:val="00055113"/>
    <w:rsid w:val="00061AA6"/>
    <w:rsid w:val="00063979"/>
    <w:rsid w:val="0007148B"/>
    <w:rsid w:val="00072443"/>
    <w:rsid w:val="000747B0"/>
    <w:rsid w:val="000753B5"/>
    <w:rsid w:val="00083881"/>
    <w:rsid w:val="000846D6"/>
    <w:rsid w:val="00084B4B"/>
    <w:rsid w:val="00092A66"/>
    <w:rsid w:val="0009304C"/>
    <w:rsid w:val="00093AC9"/>
    <w:rsid w:val="0009677B"/>
    <w:rsid w:val="00097BB4"/>
    <w:rsid w:val="000A4F25"/>
    <w:rsid w:val="000A5649"/>
    <w:rsid w:val="000A5B4D"/>
    <w:rsid w:val="000B0170"/>
    <w:rsid w:val="000C24CB"/>
    <w:rsid w:val="000C2E12"/>
    <w:rsid w:val="000D3A3D"/>
    <w:rsid w:val="000D7A7E"/>
    <w:rsid w:val="000E5F7C"/>
    <w:rsid w:val="000E6F13"/>
    <w:rsid w:val="000F1F8E"/>
    <w:rsid w:val="000F2A54"/>
    <w:rsid w:val="000F7D52"/>
    <w:rsid w:val="001023B1"/>
    <w:rsid w:val="00103FD0"/>
    <w:rsid w:val="00104E0F"/>
    <w:rsid w:val="0010721E"/>
    <w:rsid w:val="001155F8"/>
    <w:rsid w:val="00115D30"/>
    <w:rsid w:val="00122CA9"/>
    <w:rsid w:val="001233CB"/>
    <w:rsid w:val="001320A8"/>
    <w:rsid w:val="001347A6"/>
    <w:rsid w:val="00134A57"/>
    <w:rsid w:val="00136CD8"/>
    <w:rsid w:val="001400D2"/>
    <w:rsid w:val="00150B2C"/>
    <w:rsid w:val="0015153D"/>
    <w:rsid w:val="001523EA"/>
    <w:rsid w:val="0015245C"/>
    <w:rsid w:val="00154A30"/>
    <w:rsid w:val="0015654F"/>
    <w:rsid w:val="001576CC"/>
    <w:rsid w:val="00163C81"/>
    <w:rsid w:val="00164A1D"/>
    <w:rsid w:val="0016501B"/>
    <w:rsid w:val="0017504D"/>
    <w:rsid w:val="0017698A"/>
    <w:rsid w:val="001775D5"/>
    <w:rsid w:val="00181D71"/>
    <w:rsid w:val="00192EB7"/>
    <w:rsid w:val="0019437C"/>
    <w:rsid w:val="001A73B0"/>
    <w:rsid w:val="001B6246"/>
    <w:rsid w:val="001C66A1"/>
    <w:rsid w:val="001C69B5"/>
    <w:rsid w:val="001D5FAA"/>
    <w:rsid w:val="001E31B0"/>
    <w:rsid w:val="001E560B"/>
    <w:rsid w:val="001F1B10"/>
    <w:rsid w:val="001F6865"/>
    <w:rsid w:val="002022F7"/>
    <w:rsid w:val="00202D08"/>
    <w:rsid w:val="0020490C"/>
    <w:rsid w:val="00213CC0"/>
    <w:rsid w:val="002140E6"/>
    <w:rsid w:val="00214A29"/>
    <w:rsid w:val="00215664"/>
    <w:rsid w:val="00216280"/>
    <w:rsid w:val="00217B1E"/>
    <w:rsid w:val="00231126"/>
    <w:rsid w:val="00233853"/>
    <w:rsid w:val="002377F6"/>
    <w:rsid w:val="00251BFF"/>
    <w:rsid w:val="0027179B"/>
    <w:rsid w:val="00273457"/>
    <w:rsid w:val="002755DF"/>
    <w:rsid w:val="00277959"/>
    <w:rsid w:val="0028380D"/>
    <w:rsid w:val="002851B1"/>
    <w:rsid w:val="002863B3"/>
    <w:rsid w:val="002A1A14"/>
    <w:rsid w:val="002A1BBD"/>
    <w:rsid w:val="002B7B55"/>
    <w:rsid w:val="002D00E6"/>
    <w:rsid w:val="002D7B3D"/>
    <w:rsid w:val="002E12DC"/>
    <w:rsid w:val="003014EF"/>
    <w:rsid w:val="0030307A"/>
    <w:rsid w:val="00304B7A"/>
    <w:rsid w:val="00310125"/>
    <w:rsid w:val="00314E50"/>
    <w:rsid w:val="00335AA7"/>
    <w:rsid w:val="00335CFE"/>
    <w:rsid w:val="00353AF8"/>
    <w:rsid w:val="0035569A"/>
    <w:rsid w:val="00356A1D"/>
    <w:rsid w:val="00360F4F"/>
    <w:rsid w:val="00362276"/>
    <w:rsid w:val="00362CF6"/>
    <w:rsid w:val="00367478"/>
    <w:rsid w:val="0038092C"/>
    <w:rsid w:val="00382640"/>
    <w:rsid w:val="0039198E"/>
    <w:rsid w:val="003935F1"/>
    <w:rsid w:val="003954C6"/>
    <w:rsid w:val="00396F52"/>
    <w:rsid w:val="003A7197"/>
    <w:rsid w:val="003A7A74"/>
    <w:rsid w:val="003A7BCF"/>
    <w:rsid w:val="003C3006"/>
    <w:rsid w:val="003C511F"/>
    <w:rsid w:val="003D053D"/>
    <w:rsid w:val="003D1DF5"/>
    <w:rsid w:val="003D2599"/>
    <w:rsid w:val="003D2AD8"/>
    <w:rsid w:val="003D7F9F"/>
    <w:rsid w:val="003E52EC"/>
    <w:rsid w:val="003E59CE"/>
    <w:rsid w:val="003F3BB1"/>
    <w:rsid w:val="003F4D58"/>
    <w:rsid w:val="003F7275"/>
    <w:rsid w:val="0040099F"/>
    <w:rsid w:val="00401018"/>
    <w:rsid w:val="004061D0"/>
    <w:rsid w:val="00411F15"/>
    <w:rsid w:val="004157D2"/>
    <w:rsid w:val="004253E0"/>
    <w:rsid w:val="00434B53"/>
    <w:rsid w:val="00435C12"/>
    <w:rsid w:val="004445B7"/>
    <w:rsid w:val="004445BF"/>
    <w:rsid w:val="004463FD"/>
    <w:rsid w:val="0044644B"/>
    <w:rsid w:val="0044781C"/>
    <w:rsid w:val="004557A1"/>
    <w:rsid w:val="00461B8E"/>
    <w:rsid w:val="00461CD9"/>
    <w:rsid w:val="0046485E"/>
    <w:rsid w:val="004A3715"/>
    <w:rsid w:val="004A60A2"/>
    <w:rsid w:val="004A7B85"/>
    <w:rsid w:val="004B19A8"/>
    <w:rsid w:val="004B4FBD"/>
    <w:rsid w:val="004B653D"/>
    <w:rsid w:val="004C117A"/>
    <w:rsid w:val="004C283F"/>
    <w:rsid w:val="004C2941"/>
    <w:rsid w:val="004C2C76"/>
    <w:rsid w:val="004C5185"/>
    <w:rsid w:val="004C64CB"/>
    <w:rsid w:val="004C6F1E"/>
    <w:rsid w:val="004D08A4"/>
    <w:rsid w:val="004D0F2F"/>
    <w:rsid w:val="004D4471"/>
    <w:rsid w:val="004D4EA4"/>
    <w:rsid w:val="004D5133"/>
    <w:rsid w:val="004E190F"/>
    <w:rsid w:val="004F0AB8"/>
    <w:rsid w:val="004F15BF"/>
    <w:rsid w:val="004F3134"/>
    <w:rsid w:val="004F3B62"/>
    <w:rsid w:val="004F7564"/>
    <w:rsid w:val="005014F3"/>
    <w:rsid w:val="00503C4B"/>
    <w:rsid w:val="0050462F"/>
    <w:rsid w:val="00513B0A"/>
    <w:rsid w:val="005145E3"/>
    <w:rsid w:val="00516AE0"/>
    <w:rsid w:val="005262B5"/>
    <w:rsid w:val="0053182C"/>
    <w:rsid w:val="005344BB"/>
    <w:rsid w:val="00540DF8"/>
    <w:rsid w:val="00557A5D"/>
    <w:rsid w:val="005606A1"/>
    <w:rsid w:val="00562FCC"/>
    <w:rsid w:val="00567A63"/>
    <w:rsid w:val="005704D0"/>
    <w:rsid w:val="00585B38"/>
    <w:rsid w:val="00587A6D"/>
    <w:rsid w:val="00587CFB"/>
    <w:rsid w:val="00594AB3"/>
    <w:rsid w:val="0059789F"/>
    <w:rsid w:val="005A25DB"/>
    <w:rsid w:val="005A4AD8"/>
    <w:rsid w:val="005B0405"/>
    <w:rsid w:val="005B0F0E"/>
    <w:rsid w:val="005B4D84"/>
    <w:rsid w:val="005C042C"/>
    <w:rsid w:val="005C2A60"/>
    <w:rsid w:val="005C7B6B"/>
    <w:rsid w:val="005E0276"/>
    <w:rsid w:val="005E0EF8"/>
    <w:rsid w:val="005E7CA3"/>
    <w:rsid w:val="005F1AAD"/>
    <w:rsid w:val="005F5619"/>
    <w:rsid w:val="005F636D"/>
    <w:rsid w:val="00606945"/>
    <w:rsid w:val="00606F3C"/>
    <w:rsid w:val="00610269"/>
    <w:rsid w:val="00610772"/>
    <w:rsid w:val="0061107B"/>
    <w:rsid w:val="00614EFB"/>
    <w:rsid w:val="006159DC"/>
    <w:rsid w:val="00616048"/>
    <w:rsid w:val="00620DBF"/>
    <w:rsid w:val="00622478"/>
    <w:rsid w:val="006242C9"/>
    <w:rsid w:val="00624B42"/>
    <w:rsid w:val="0062539D"/>
    <w:rsid w:val="00627F63"/>
    <w:rsid w:val="00631E60"/>
    <w:rsid w:val="00633018"/>
    <w:rsid w:val="00641701"/>
    <w:rsid w:val="0064296E"/>
    <w:rsid w:val="00644E50"/>
    <w:rsid w:val="00647972"/>
    <w:rsid w:val="00651B78"/>
    <w:rsid w:val="00654D3C"/>
    <w:rsid w:val="00655B96"/>
    <w:rsid w:val="00656F86"/>
    <w:rsid w:val="00657D52"/>
    <w:rsid w:val="0066036B"/>
    <w:rsid w:val="00660C3B"/>
    <w:rsid w:val="00674EA0"/>
    <w:rsid w:val="00675B40"/>
    <w:rsid w:val="00682682"/>
    <w:rsid w:val="006930A9"/>
    <w:rsid w:val="00697F3E"/>
    <w:rsid w:val="006A233B"/>
    <w:rsid w:val="006A5272"/>
    <w:rsid w:val="006A6C4C"/>
    <w:rsid w:val="006A7A2F"/>
    <w:rsid w:val="006B77A1"/>
    <w:rsid w:val="006C20E1"/>
    <w:rsid w:val="006C26AF"/>
    <w:rsid w:val="006D334E"/>
    <w:rsid w:val="006D5450"/>
    <w:rsid w:val="006D775E"/>
    <w:rsid w:val="006E00BA"/>
    <w:rsid w:val="006E3B7A"/>
    <w:rsid w:val="006E5BF3"/>
    <w:rsid w:val="006F1782"/>
    <w:rsid w:val="007024EC"/>
    <w:rsid w:val="007051E5"/>
    <w:rsid w:val="007126B7"/>
    <w:rsid w:val="007177C0"/>
    <w:rsid w:val="00724564"/>
    <w:rsid w:val="00727BD5"/>
    <w:rsid w:val="00734541"/>
    <w:rsid w:val="00744320"/>
    <w:rsid w:val="00745858"/>
    <w:rsid w:val="00750567"/>
    <w:rsid w:val="00757BDC"/>
    <w:rsid w:val="00761E15"/>
    <w:rsid w:val="00764895"/>
    <w:rsid w:val="00764E7D"/>
    <w:rsid w:val="00766078"/>
    <w:rsid w:val="00771B59"/>
    <w:rsid w:val="007774DE"/>
    <w:rsid w:val="00781B1F"/>
    <w:rsid w:val="00793A00"/>
    <w:rsid w:val="007972A8"/>
    <w:rsid w:val="007A2F0B"/>
    <w:rsid w:val="007A4922"/>
    <w:rsid w:val="007B0E57"/>
    <w:rsid w:val="007B0E8D"/>
    <w:rsid w:val="007B38B6"/>
    <w:rsid w:val="007C1C76"/>
    <w:rsid w:val="007C5FB7"/>
    <w:rsid w:val="007C7471"/>
    <w:rsid w:val="007C7CA6"/>
    <w:rsid w:val="007D768F"/>
    <w:rsid w:val="007E57D0"/>
    <w:rsid w:val="007E72E1"/>
    <w:rsid w:val="007F43B2"/>
    <w:rsid w:val="007F4F5A"/>
    <w:rsid w:val="007F6E19"/>
    <w:rsid w:val="007F745B"/>
    <w:rsid w:val="00800CCA"/>
    <w:rsid w:val="00807E90"/>
    <w:rsid w:val="008105A4"/>
    <w:rsid w:val="0081351C"/>
    <w:rsid w:val="008142BA"/>
    <w:rsid w:val="0081588E"/>
    <w:rsid w:val="00815C9B"/>
    <w:rsid w:val="00816C7B"/>
    <w:rsid w:val="00820CF8"/>
    <w:rsid w:val="00821963"/>
    <w:rsid w:val="008250CC"/>
    <w:rsid w:val="008277BC"/>
    <w:rsid w:val="008334CE"/>
    <w:rsid w:val="00837BCF"/>
    <w:rsid w:val="008412E8"/>
    <w:rsid w:val="00846604"/>
    <w:rsid w:val="00852032"/>
    <w:rsid w:val="00861B7F"/>
    <w:rsid w:val="00864B63"/>
    <w:rsid w:val="00885B1C"/>
    <w:rsid w:val="008869B3"/>
    <w:rsid w:val="00890895"/>
    <w:rsid w:val="00891600"/>
    <w:rsid w:val="00896B90"/>
    <w:rsid w:val="00896FBD"/>
    <w:rsid w:val="008A3885"/>
    <w:rsid w:val="008A41AB"/>
    <w:rsid w:val="008B13C9"/>
    <w:rsid w:val="008C38E1"/>
    <w:rsid w:val="008D632E"/>
    <w:rsid w:val="008E609C"/>
    <w:rsid w:val="008E7610"/>
    <w:rsid w:val="008F0113"/>
    <w:rsid w:val="008F419C"/>
    <w:rsid w:val="008F5F82"/>
    <w:rsid w:val="008F641E"/>
    <w:rsid w:val="0090191D"/>
    <w:rsid w:val="0090405C"/>
    <w:rsid w:val="00910C5B"/>
    <w:rsid w:val="009121F2"/>
    <w:rsid w:val="0091532E"/>
    <w:rsid w:val="00921EA5"/>
    <w:rsid w:val="00940627"/>
    <w:rsid w:val="0094154A"/>
    <w:rsid w:val="00943FCE"/>
    <w:rsid w:val="0095274E"/>
    <w:rsid w:val="00953E73"/>
    <w:rsid w:val="00954D5E"/>
    <w:rsid w:val="009558A3"/>
    <w:rsid w:val="00955D88"/>
    <w:rsid w:val="00971691"/>
    <w:rsid w:val="009742F6"/>
    <w:rsid w:val="00990612"/>
    <w:rsid w:val="0099784F"/>
    <w:rsid w:val="009A0403"/>
    <w:rsid w:val="009A074B"/>
    <w:rsid w:val="009A144A"/>
    <w:rsid w:val="009B192A"/>
    <w:rsid w:val="009B2402"/>
    <w:rsid w:val="009B3655"/>
    <w:rsid w:val="009C1D34"/>
    <w:rsid w:val="009C2E89"/>
    <w:rsid w:val="009D12C1"/>
    <w:rsid w:val="009D5228"/>
    <w:rsid w:val="009E0A30"/>
    <w:rsid w:val="009E15CD"/>
    <w:rsid w:val="009E3115"/>
    <w:rsid w:val="009E3A96"/>
    <w:rsid w:val="009E3C0F"/>
    <w:rsid w:val="009F5A2D"/>
    <w:rsid w:val="009F7103"/>
    <w:rsid w:val="00A022D8"/>
    <w:rsid w:val="00A11587"/>
    <w:rsid w:val="00A16E34"/>
    <w:rsid w:val="00A20640"/>
    <w:rsid w:val="00A22719"/>
    <w:rsid w:val="00A233B8"/>
    <w:rsid w:val="00A307DE"/>
    <w:rsid w:val="00A32947"/>
    <w:rsid w:val="00A36B88"/>
    <w:rsid w:val="00A43B43"/>
    <w:rsid w:val="00A474AF"/>
    <w:rsid w:val="00A5020B"/>
    <w:rsid w:val="00A50D12"/>
    <w:rsid w:val="00A53EB3"/>
    <w:rsid w:val="00A56160"/>
    <w:rsid w:val="00A635F6"/>
    <w:rsid w:val="00A826BA"/>
    <w:rsid w:val="00A859DF"/>
    <w:rsid w:val="00A85E9F"/>
    <w:rsid w:val="00A86FA5"/>
    <w:rsid w:val="00A876D2"/>
    <w:rsid w:val="00A920BD"/>
    <w:rsid w:val="00A9215E"/>
    <w:rsid w:val="00A96285"/>
    <w:rsid w:val="00A96D0F"/>
    <w:rsid w:val="00A97127"/>
    <w:rsid w:val="00AA362E"/>
    <w:rsid w:val="00AA3BFE"/>
    <w:rsid w:val="00AB0226"/>
    <w:rsid w:val="00AB4039"/>
    <w:rsid w:val="00AB5634"/>
    <w:rsid w:val="00AC133E"/>
    <w:rsid w:val="00AD5686"/>
    <w:rsid w:val="00AD6FF4"/>
    <w:rsid w:val="00AE2378"/>
    <w:rsid w:val="00AE5342"/>
    <w:rsid w:val="00AF4F0E"/>
    <w:rsid w:val="00B0123B"/>
    <w:rsid w:val="00B02EF7"/>
    <w:rsid w:val="00B03DCC"/>
    <w:rsid w:val="00B04653"/>
    <w:rsid w:val="00B07B25"/>
    <w:rsid w:val="00B12935"/>
    <w:rsid w:val="00B14E56"/>
    <w:rsid w:val="00B14F9D"/>
    <w:rsid w:val="00B23ECD"/>
    <w:rsid w:val="00B306D6"/>
    <w:rsid w:val="00B32919"/>
    <w:rsid w:val="00B4161A"/>
    <w:rsid w:val="00B46CAD"/>
    <w:rsid w:val="00B53A12"/>
    <w:rsid w:val="00B54AA9"/>
    <w:rsid w:val="00B54C35"/>
    <w:rsid w:val="00B56B94"/>
    <w:rsid w:val="00B576F4"/>
    <w:rsid w:val="00B66193"/>
    <w:rsid w:val="00B7248A"/>
    <w:rsid w:val="00B85A6B"/>
    <w:rsid w:val="00B90E4B"/>
    <w:rsid w:val="00B92FB2"/>
    <w:rsid w:val="00B93423"/>
    <w:rsid w:val="00BA7D34"/>
    <w:rsid w:val="00BB16F1"/>
    <w:rsid w:val="00BB33E7"/>
    <w:rsid w:val="00BC2B5A"/>
    <w:rsid w:val="00BC3B1E"/>
    <w:rsid w:val="00BD353F"/>
    <w:rsid w:val="00BD6033"/>
    <w:rsid w:val="00BE32FE"/>
    <w:rsid w:val="00BE49B0"/>
    <w:rsid w:val="00BE6C0B"/>
    <w:rsid w:val="00BE76C7"/>
    <w:rsid w:val="00BF3C4E"/>
    <w:rsid w:val="00BF3C93"/>
    <w:rsid w:val="00BF6E4A"/>
    <w:rsid w:val="00C01AE4"/>
    <w:rsid w:val="00C070C5"/>
    <w:rsid w:val="00C1157A"/>
    <w:rsid w:val="00C11739"/>
    <w:rsid w:val="00C17B4D"/>
    <w:rsid w:val="00C21CDC"/>
    <w:rsid w:val="00C22CAE"/>
    <w:rsid w:val="00C23409"/>
    <w:rsid w:val="00C23EB9"/>
    <w:rsid w:val="00C31184"/>
    <w:rsid w:val="00C335D1"/>
    <w:rsid w:val="00C3532A"/>
    <w:rsid w:val="00C4084A"/>
    <w:rsid w:val="00C45A75"/>
    <w:rsid w:val="00C51195"/>
    <w:rsid w:val="00C61770"/>
    <w:rsid w:val="00C623CA"/>
    <w:rsid w:val="00C6253F"/>
    <w:rsid w:val="00C6602A"/>
    <w:rsid w:val="00C7114D"/>
    <w:rsid w:val="00C80E15"/>
    <w:rsid w:val="00C81875"/>
    <w:rsid w:val="00C8473E"/>
    <w:rsid w:val="00C86D35"/>
    <w:rsid w:val="00C87608"/>
    <w:rsid w:val="00C90997"/>
    <w:rsid w:val="00C9195B"/>
    <w:rsid w:val="00CA090B"/>
    <w:rsid w:val="00CA14AB"/>
    <w:rsid w:val="00CA2394"/>
    <w:rsid w:val="00CA6279"/>
    <w:rsid w:val="00CB1A0B"/>
    <w:rsid w:val="00CB288F"/>
    <w:rsid w:val="00CB5418"/>
    <w:rsid w:val="00CC1BF2"/>
    <w:rsid w:val="00CC29F0"/>
    <w:rsid w:val="00CC2DB3"/>
    <w:rsid w:val="00CC2EDA"/>
    <w:rsid w:val="00CC323C"/>
    <w:rsid w:val="00CC3451"/>
    <w:rsid w:val="00CC4234"/>
    <w:rsid w:val="00CD0EA3"/>
    <w:rsid w:val="00CD715C"/>
    <w:rsid w:val="00CE1223"/>
    <w:rsid w:val="00CE1DC3"/>
    <w:rsid w:val="00CE30AD"/>
    <w:rsid w:val="00CE3995"/>
    <w:rsid w:val="00CE4494"/>
    <w:rsid w:val="00CE65D4"/>
    <w:rsid w:val="00CE677F"/>
    <w:rsid w:val="00CF0E49"/>
    <w:rsid w:val="00CF17CD"/>
    <w:rsid w:val="00CF2DD6"/>
    <w:rsid w:val="00CF4BEB"/>
    <w:rsid w:val="00CF6198"/>
    <w:rsid w:val="00CF77E6"/>
    <w:rsid w:val="00D00504"/>
    <w:rsid w:val="00D11D54"/>
    <w:rsid w:val="00D15006"/>
    <w:rsid w:val="00D16D62"/>
    <w:rsid w:val="00D224A0"/>
    <w:rsid w:val="00D2368C"/>
    <w:rsid w:val="00D24648"/>
    <w:rsid w:val="00D2597C"/>
    <w:rsid w:val="00D323EC"/>
    <w:rsid w:val="00D3379B"/>
    <w:rsid w:val="00D350F7"/>
    <w:rsid w:val="00D35822"/>
    <w:rsid w:val="00D37167"/>
    <w:rsid w:val="00D37ADB"/>
    <w:rsid w:val="00D43480"/>
    <w:rsid w:val="00D52208"/>
    <w:rsid w:val="00D57F1B"/>
    <w:rsid w:val="00D62479"/>
    <w:rsid w:val="00D63E4E"/>
    <w:rsid w:val="00D72F79"/>
    <w:rsid w:val="00D73894"/>
    <w:rsid w:val="00D80C64"/>
    <w:rsid w:val="00D82ACB"/>
    <w:rsid w:val="00D90E5A"/>
    <w:rsid w:val="00D93883"/>
    <w:rsid w:val="00D93E6D"/>
    <w:rsid w:val="00D96CD9"/>
    <w:rsid w:val="00D9762B"/>
    <w:rsid w:val="00DA5A1A"/>
    <w:rsid w:val="00DA69B4"/>
    <w:rsid w:val="00DB0602"/>
    <w:rsid w:val="00DB2BAF"/>
    <w:rsid w:val="00DC32FD"/>
    <w:rsid w:val="00DD17F5"/>
    <w:rsid w:val="00DD27D1"/>
    <w:rsid w:val="00DD297D"/>
    <w:rsid w:val="00DE124D"/>
    <w:rsid w:val="00DE56EF"/>
    <w:rsid w:val="00DE6697"/>
    <w:rsid w:val="00DF1B7B"/>
    <w:rsid w:val="00DF4054"/>
    <w:rsid w:val="00DF6F1D"/>
    <w:rsid w:val="00E01A29"/>
    <w:rsid w:val="00E05BFE"/>
    <w:rsid w:val="00E12AC5"/>
    <w:rsid w:val="00E138BA"/>
    <w:rsid w:val="00E2166F"/>
    <w:rsid w:val="00E2234C"/>
    <w:rsid w:val="00E419CD"/>
    <w:rsid w:val="00E445D2"/>
    <w:rsid w:val="00E45624"/>
    <w:rsid w:val="00E47A98"/>
    <w:rsid w:val="00E71371"/>
    <w:rsid w:val="00E7331E"/>
    <w:rsid w:val="00E7415A"/>
    <w:rsid w:val="00E74FD9"/>
    <w:rsid w:val="00E76892"/>
    <w:rsid w:val="00E77116"/>
    <w:rsid w:val="00E808CF"/>
    <w:rsid w:val="00E83859"/>
    <w:rsid w:val="00E9310B"/>
    <w:rsid w:val="00EA1B3C"/>
    <w:rsid w:val="00EA2B10"/>
    <w:rsid w:val="00EB02C2"/>
    <w:rsid w:val="00EB08CE"/>
    <w:rsid w:val="00EB5B5B"/>
    <w:rsid w:val="00EC3351"/>
    <w:rsid w:val="00EC7465"/>
    <w:rsid w:val="00EC7CDA"/>
    <w:rsid w:val="00ED1188"/>
    <w:rsid w:val="00ED53D5"/>
    <w:rsid w:val="00ED582F"/>
    <w:rsid w:val="00EE0304"/>
    <w:rsid w:val="00EF5980"/>
    <w:rsid w:val="00EF6F44"/>
    <w:rsid w:val="00F0138D"/>
    <w:rsid w:val="00F015F5"/>
    <w:rsid w:val="00F02A00"/>
    <w:rsid w:val="00F030EE"/>
    <w:rsid w:val="00F05049"/>
    <w:rsid w:val="00F05A1F"/>
    <w:rsid w:val="00F10135"/>
    <w:rsid w:val="00F12CC7"/>
    <w:rsid w:val="00F13508"/>
    <w:rsid w:val="00F1730A"/>
    <w:rsid w:val="00F34F1B"/>
    <w:rsid w:val="00F41938"/>
    <w:rsid w:val="00F600CE"/>
    <w:rsid w:val="00F6399A"/>
    <w:rsid w:val="00F67290"/>
    <w:rsid w:val="00F7649C"/>
    <w:rsid w:val="00F77AA0"/>
    <w:rsid w:val="00F84D25"/>
    <w:rsid w:val="00F84F1A"/>
    <w:rsid w:val="00F910C9"/>
    <w:rsid w:val="00F949C2"/>
    <w:rsid w:val="00F9582F"/>
    <w:rsid w:val="00F970A6"/>
    <w:rsid w:val="00FA2DCA"/>
    <w:rsid w:val="00FA39FF"/>
    <w:rsid w:val="00FA72D3"/>
    <w:rsid w:val="00FB1A61"/>
    <w:rsid w:val="00FB6EBC"/>
    <w:rsid w:val="00FC02AD"/>
    <w:rsid w:val="00FC549B"/>
    <w:rsid w:val="00FD2E66"/>
    <w:rsid w:val="00FD5C4C"/>
    <w:rsid w:val="00FD7E8A"/>
    <w:rsid w:val="00FE472C"/>
    <w:rsid w:val="00FE6483"/>
    <w:rsid w:val="00FF102D"/>
    <w:rsid w:val="00FF2C3D"/>
    <w:rsid w:val="00FF2FC7"/>
    <w:rsid w:val="00FF5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6C45C0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ED1188"/>
    <w:pPr>
      <w:spacing w:line="180" w:lineRule="exact"/>
    </w:pPr>
    <w:rPr>
      <w:rFonts w:ascii="PKO Bank Polski" w:hAnsi="PKO Bank Polski"/>
      <w:color w:val="000000"/>
      <w:sz w:val="16"/>
      <w:szCs w:val="24"/>
    </w:rPr>
  </w:style>
  <w:style w:type="paragraph" w:styleId="Nagwek1">
    <w:name w:val="heading 1"/>
    <w:basedOn w:val="Normalny"/>
    <w:next w:val="Normalny"/>
    <w:link w:val="Nagwek1Znak"/>
    <w:qFormat/>
    <w:rsid w:val="00335CFE"/>
    <w:pPr>
      <w:keepNext/>
      <w:spacing w:before="240" w:after="60"/>
      <w:outlineLvl w:val="0"/>
    </w:pPr>
    <w:rPr>
      <w:rFonts w:ascii="PKO Bank Polski Bd" w:hAnsi="PKO Bank Polski Bd"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335CFE"/>
    <w:rPr>
      <w:rFonts w:ascii="PKO Bank Polski Bd" w:hAnsi="PKO Bank Polski Bd"/>
      <w:bCs/>
      <w:color w:val="000000"/>
      <w:kern w:val="32"/>
      <w:sz w:val="32"/>
      <w:szCs w:val="32"/>
    </w:rPr>
  </w:style>
  <w:style w:type="paragraph" w:styleId="Tekstprzypisukocowego">
    <w:name w:val="endnote text"/>
    <w:basedOn w:val="Normalny"/>
    <w:semiHidden/>
    <w:rsid w:val="000053B0"/>
    <w:pPr>
      <w:spacing w:line="160" w:lineRule="exact"/>
    </w:pPr>
    <w:rPr>
      <w:sz w:val="13"/>
      <w:szCs w:val="20"/>
    </w:rPr>
  </w:style>
  <w:style w:type="character" w:styleId="Odwoanieprzypisukocowego">
    <w:name w:val="endnote reference"/>
    <w:semiHidden/>
    <w:rsid w:val="00D80C64"/>
    <w:rPr>
      <w:vertAlign w:val="superscript"/>
    </w:rPr>
  </w:style>
  <w:style w:type="paragraph" w:styleId="Stopka">
    <w:name w:val="footer"/>
    <w:basedOn w:val="Normalny"/>
    <w:link w:val="StopkaZnak"/>
    <w:uiPriority w:val="99"/>
    <w:rsid w:val="007E57D0"/>
    <w:pPr>
      <w:tabs>
        <w:tab w:val="center" w:pos="4536"/>
        <w:tab w:val="right" w:pos="9072"/>
      </w:tabs>
      <w:spacing w:line="160" w:lineRule="exact"/>
    </w:pPr>
    <w:rPr>
      <w:sz w:val="13"/>
      <w:szCs w:val="20"/>
    </w:rPr>
  </w:style>
  <w:style w:type="paragraph" w:styleId="Tekstpodstawowy">
    <w:name w:val="Body Text"/>
    <w:basedOn w:val="Normalny"/>
    <w:link w:val="TekstpodstawowyZnak"/>
    <w:rsid w:val="00335CFE"/>
    <w:pPr>
      <w:spacing w:line="360" w:lineRule="auto"/>
    </w:pPr>
    <w:rPr>
      <w:sz w:val="22"/>
      <w:szCs w:val="20"/>
    </w:rPr>
  </w:style>
  <w:style w:type="paragraph" w:styleId="Nagwek">
    <w:name w:val="header"/>
    <w:basedOn w:val="Normalny"/>
    <w:link w:val="NagwekZnak"/>
    <w:rsid w:val="00821963"/>
    <w:pPr>
      <w:spacing w:line="280" w:lineRule="exact"/>
    </w:pPr>
    <w:rPr>
      <w:rFonts w:ascii="PKO Bank Polski Bd" w:hAnsi="PKO Bank Polski Bd"/>
      <w:caps/>
      <w:sz w:val="22"/>
    </w:rPr>
  </w:style>
  <w:style w:type="character" w:customStyle="1" w:styleId="NagwekZnak">
    <w:name w:val="Nagłówek Znak"/>
    <w:link w:val="Nagwek"/>
    <w:rsid w:val="00821963"/>
    <w:rPr>
      <w:rFonts w:ascii="PKO Bank Polski Bd" w:hAnsi="PKO Bank Polski Bd"/>
      <w:caps/>
      <w:color w:val="000000"/>
      <w:sz w:val="22"/>
      <w:szCs w:val="24"/>
    </w:rPr>
  </w:style>
  <w:style w:type="table" w:styleId="Tabela-Siatka">
    <w:name w:val="Table Grid"/>
    <w:basedOn w:val="Standardowy"/>
    <w:rsid w:val="00A227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KOWypelnianiepodkreslone">
    <w:name w:val="PKO Wypelnianie podkreslone"/>
    <w:basedOn w:val="Normalny"/>
    <w:next w:val="Normalny"/>
    <w:link w:val="PKOWypelnianiepodkresloneZnak"/>
    <w:qFormat/>
    <w:rsid w:val="0002434F"/>
    <w:pPr>
      <w:pBdr>
        <w:left w:val="single" w:sz="4" w:space="1" w:color="auto"/>
        <w:bottom w:val="single" w:sz="4" w:space="0" w:color="auto"/>
        <w:right w:val="single" w:sz="4" w:space="1" w:color="auto"/>
      </w:pBdr>
      <w:spacing w:line="240" w:lineRule="exact"/>
    </w:pPr>
    <w:rPr>
      <w:u w:color="000000"/>
    </w:rPr>
  </w:style>
  <w:style w:type="character" w:customStyle="1" w:styleId="PKOWypelnianiepodkresloneZnak">
    <w:name w:val="PKO Wypelnianie podkreslone Znak"/>
    <w:link w:val="PKOWypelnianiepodkreslone"/>
    <w:rsid w:val="0002434F"/>
    <w:rPr>
      <w:rFonts w:ascii="PKO Bank Polski Rg" w:hAnsi="PKO Bank Polski Rg"/>
      <w:color w:val="000000"/>
      <w:sz w:val="16"/>
      <w:szCs w:val="24"/>
      <w:u w:color="000000"/>
    </w:rPr>
  </w:style>
  <w:style w:type="paragraph" w:customStyle="1" w:styleId="PKOPoleFormularza">
    <w:name w:val="PKO Pole Formularza"/>
    <w:basedOn w:val="Normalny"/>
    <w:link w:val="PKOPoleFormularzaZnak"/>
    <w:qFormat/>
    <w:rsid w:val="004445BF"/>
    <w:pPr>
      <w:keepLines/>
      <w:textboxTightWrap w:val="allLines"/>
    </w:pPr>
  </w:style>
  <w:style w:type="character" w:customStyle="1" w:styleId="PKOPoleFormularzaZnak">
    <w:name w:val="PKO Pole Formularza Znak"/>
    <w:link w:val="PKOPoleFormularza"/>
    <w:rsid w:val="004445BF"/>
    <w:rPr>
      <w:rFonts w:ascii="PKO Bank Polski Rg" w:hAnsi="PKO Bank Polski Rg"/>
      <w:color w:val="000000"/>
      <w:sz w:val="16"/>
      <w:szCs w:val="24"/>
    </w:rPr>
  </w:style>
  <w:style w:type="paragraph" w:customStyle="1" w:styleId="PKOParagrafpunkt">
    <w:name w:val="PKO Paragraf punkt"/>
    <w:basedOn w:val="Normalny"/>
    <w:qFormat/>
    <w:rsid w:val="00335CFE"/>
    <w:pPr>
      <w:spacing w:before="120" w:after="60"/>
      <w:jc w:val="center"/>
    </w:pPr>
    <w:rPr>
      <w:rFonts w:ascii="PKO Bank Polski Bd" w:hAnsi="PKO Bank Polski Bd"/>
    </w:rPr>
  </w:style>
  <w:style w:type="paragraph" w:customStyle="1" w:styleId="PKOOpisPolaFormularza">
    <w:name w:val="PKO Opis Pola Formularza"/>
    <w:basedOn w:val="Normalny"/>
    <w:qFormat/>
    <w:rsid w:val="00AD5686"/>
    <w:pPr>
      <w:spacing w:after="80"/>
    </w:pPr>
  </w:style>
  <w:style w:type="paragraph" w:customStyle="1" w:styleId="PKONaglowekTabela">
    <w:name w:val="PKO Naglowek Tabela"/>
    <w:basedOn w:val="Normalny"/>
    <w:qFormat/>
    <w:rsid w:val="00F6399A"/>
    <w:pPr>
      <w:spacing w:after="60"/>
    </w:pPr>
    <w:rPr>
      <w:b/>
    </w:rPr>
  </w:style>
  <w:style w:type="paragraph" w:styleId="Tekstdymka">
    <w:name w:val="Balloon Text"/>
    <w:basedOn w:val="Normalny"/>
    <w:link w:val="TekstdymkaZnak"/>
    <w:rsid w:val="00BA7D34"/>
    <w:pPr>
      <w:spacing w:line="240" w:lineRule="auto"/>
    </w:pPr>
    <w:rPr>
      <w:rFonts w:ascii="Tahoma" w:hAnsi="Tahoma" w:cs="Tahoma"/>
      <w:szCs w:val="16"/>
    </w:rPr>
  </w:style>
  <w:style w:type="character" w:customStyle="1" w:styleId="TekstdymkaZnak">
    <w:name w:val="Tekst dymka Znak"/>
    <w:link w:val="Tekstdymka"/>
    <w:rsid w:val="00BA7D34"/>
    <w:rPr>
      <w:rFonts w:ascii="Tahoma" w:hAnsi="Tahoma" w:cs="Tahoma"/>
      <w:color w:val="000000"/>
      <w:sz w:val="16"/>
      <w:szCs w:val="16"/>
    </w:rPr>
  </w:style>
  <w:style w:type="paragraph" w:customStyle="1" w:styleId="PKONormalny1">
    <w:name w:val="PKO Normalny 1"/>
    <w:basedOn w:val="Normalny"/>
    <w:link w:val="PKONormalny1Znak"/>
    <w:qFormat/>
    <w:rsid w:val="00585B38"/>
    <w:pPr>
      <w:spacing w:line="240" w:lineRule="auto"/>
    </w:pPr>
    <w:rPr>
      <w:rFonts w:eastAsia="Calibri"/>
      <w:color w:val="auto"/>
      <w:szCs w:val="20"/>
      <w:lang w:eastAsia="en-US"/>
    </w:rPr>
  </w:style>
  <w:style w:type="character" w:customStyle="1" w:styleId="PKONormalny1Znak">
    <w:name w:val="PKO Normalny 1 Znak"/>
    <w:link w:val="PKONormalny1"/>
    <w:rsid w:val="00585B38"/>
    <w:rPr>
      <w:rFonts w:ascii="PKO Bank Polski" w:eastAsia="Calibri" w:hAnsi="PKO Bank Polski"/>
      <w:sz w:val="16"/>
      <w:lang w:eastAsia="en-US"/>
    </w:rPr>
  </w:style>
  <w:style w:type="paragraph" w:styleId="Akapitzlist">
    <w:name w:val="List Paragraph"/>
    <w:basedOn w:val="Normalny"/>
    <w:uiPriority w:val="34"/>
    <w:qFormat/>
    <w:rsid w:val="00E808CF"/>
    <w:pPr>
      <w:ind w:left="720"/>
      <w:contextualSpacing/>
    </w:pPr>
  </w:style>
  <w:style w:type="paragraph" w:customStyle="1" w:styleId="PKOlistanumerowana2">
    <w:name w:val="PKO lista numerowana2"/>
    <w:basedOn w:val="Normalny"/>
    <w:qFormat/>
    <w:rsid w:val="00E808CF"/>
    <w:pPr>
      <w:numPr>
        <w:ilvl w:val="1"/>
        <w:numId w:val="15"/>
      </w:numPr>
      <w:spacing w:before="60" w:after="60" w:line="240" w:lineRule="auto"/>
      <w:outlineLvl w:val="1"/>
    </w:pPr>
    <w:rPr>
      <w:rFonts w:eastAsia="Calibri"/>
      <w:szCs w:val="20"/>
    </w:rPr>
  </w:style>
  <w:style w:type="paragraph" w:customStyle="1" w:styleId="PKOWypelnianiepodpis">
    <w:name w:val="PKO Wypelnianie podpis"/>
    <w:basedOn w:val="Normalny"/>
    <w:next w:val="Normalny"/>
    <w:link w:val="PKOWypelnianiepodpisZnak"/>
    <w:qFormat/>
    <w:rsid w:val="0002434F"/>
    <w:pPr>
      <w:pBdr>
        <w:left w:val="single" w:sz="18" w:space="1" w:color="auto"/>
        <w:bottom w:val="single" w:sz="4" w:space="0" w:color="auto"/>
        <w:right w:val="single" w:sz="4" w:space="1" w:color="auto"/>
      </w:pBdr>
      <w:spacing w:line="240" w:lineRule="exact"/>
    </w:pPr>
    <w:rPr>
      <w:u w:color="000000"/>
    </w:rPr>
  </w:style>
  <w:style w:type="character" w:customStyle="1" w:styleId="PKOWypelnianiepodpisZnak">
    <w:name w:val="PKO Wypelnianie podpis Znak"/>
    <w:link w:val="PKOWypelnianiepodpis"/>
    <w:rsid w:val="0002434F"/>
    <w:rPr>
      <w:rFonts w:ascii="PKO Bank Polski Rg" w:hAnsi="PKO Bank Polski Rg"/>
      <w:color w:val="000000"/>
      <w:sz w:val="16"/>
      <w:szCs w:val="24"/>
      <w:u w:color="000000"/>
    </w:rPr>
  </w:style>
  <w:style w:type="paragraph" w:customStyle="1" w:styleId="PKOnaglowekdokumentu">
    <w:name w:val="PKO naglowek dokumentu"/>
    <w:basedOn w:val="Normalny"/>
    <w:qFormat/>
    <w:rsid w:val="00CD715C"/>
    <w:pPr>
      <w:spacing w:after="60" w:line="280" w:lineRule="exact"/>
    </w:pPr>
    <w:rPr>
      <w:b/>
      <w:caps/>
      <w:sz w:val="22"/>
    </w:rPr>
  </w:style>
  <w:style w:type="paragraph" w:customStyle="1" w:styleId="PKOPodtytul">
    <w:name w:val="PKO Podtytul"/>
    <w:basedOn w:val="Normalny"/>
    <w:qFormat/>
    <w:rsid w:val="00030B87"/>
    <w:pPr>
      <w:spacing w:before="60"/>
    </w:pPr>
    <w:rPr>
      <w:rFonts w:eastAsia="Calibri"/>
      <w:b/>
      <w:color w:val="auto"/>
      <w:szCs w:val="15"/>
      <w:lang w:eastAsia="en-US"/>
    </w:rPr>
  </w:style>
  <w:style w:type="character" w:styleId="Hipercze">
    <w:name w:val="Hyperlink"/>
    <w:uiPriority w:val="99"/>
    <w:rsid w:val="009A074B"/>
    <w:rPr>
      <w:color w:val="0000FF"/>
      <w:u w:val="single"/>
    </w:rPr>
  </w:style>
  <w:style w:type="paragraph" w:styleId="Tekstprzypisudolnego">
    <w:name w:val="footnote text"/>
    <w:basedOn w:val="Normalny"/>
    <w:link w:val="TekstprzypisudolnegoZnak"/>
    <w:rsid w:val="00A53EB3"/>
    <w:pPr>
      <w:spacing w:line="160" w:lineRule="exact"/>
    </w:pPr>
    <w:rPr>
      <w:sz w:val="13"/>
      <w:szCs w:val="20"/>
    </w:rPr>
  </w:style>
  <w:style w:type="character" w:customStyle="1" w:styleId="TekstpodstawowyZnak">
    <w:name w:val="Tekst podstawowy Znak"/>
    <w:link w:val="Tekstpodstawowy"/>
    <w:rsid w:val="000053B0"/>
    <w:rPr>
      <w:rFonts w:ascii="PKO Bank Polski" w:hAnsi="PKO Bank Polski"/>
      <w:color w:val="000000"/>
      <w:sz w:val="22"/>
    </w:rPr>
  </w:style>
  <w:style w:type="character" w:customStyle="1" w:styleId="TekstprzypisudolnegoZnak">
    <w:name w:val="Tekst przypisu dolnego Znak"/>
    <w:link w:val="Tekstprzypisudolnego"/>
    <w:rsid w:val="00A53EB3"/>
    <w:rPr>
      <w:rFonts w:ascii="PKO Bank Polski" w:hAnsi="PKO Bank Polski"/>
      <w:color w:val="000000"/>
      <w:sz w:val="13"/>
    </w:rPr>
  </w:style>
  <w:style w:type="character" w:customStyle="1" w:styleId="StopkaZnak">
    <w:name w:val="Stopka Znak"/>
    <w:link w:val="Stopka"/>
    <w:uiPriority w:val="99"/>
    <w:rsid w:val="007E57D0"/>
    <w:rPr>
      <w:rFonts w:ascii="PKO Bank Polski" w:hAnsi="PKO Bank Polski"/>
      <w:color w:val="000000"/>
      <w:sz w:val="13"/>
    </w:rPr>
  </w:style>
  <w:style w:type="character" w:styleId="Odwoaniedokomentarza">
    <w:name w:val="annotation reference"/>
    <w:rsid w:val="009A0403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9A0403"/>
    <w:rPr>
      <w:sz w:val="20"/>
      <w:szCs w:val="20"/>
    </w:rPr>
  </w:style>
  <w:style w:type="character" w:customStyle="1" w:styleId="TekstkomentarzaZnak">
    <w:name w:val="Tekst komentarza Znak"/>
    <w:link w:val="Tekstkomentarza"/>
    <w:rsid w:val="009A0403"/>
    <w:rPr>
      <w:rFonts w:ascii="PKO Bank Polski" w:hAnsi="PKO Bank Polski"/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9A0403"/>
    <w:rPr>
      <w:b/>
      <w:bCs/>
    </w:rPr>
  </w:style>
  <w:style w:type="character" w:customStyle="1" w:styleId="TematkomentarzaZnak">
    <w:name w:val="Temat komentarza Znak"/>
    <w:link w:val="Tematkomentarza"/>
    <w:rsid w:val="009A0403"/>
    <w:rPr>
      <w:rFonts w:ascii="PKO Bank Polski" w:hAnsi="PKO Bank Polski"/>
      <w:b/>
      <w:bCs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ED1188"/>
    <w:pPr>
      <w:spacing w:line="180" w:lineRule="exact"/>
    </w:pPr>
    <w:rPr>
      <w:rFonts w:ascii="PKO Bank Polski" w:hAnsi="PKO Bank Polski"/>
      <w:color w:val="000000"/>
      <w:sz w:val="16"/>
      <w:szCs w:val="24"/>
    </w:rPr>
  </w:style>
  <w:style w:type="paragraph" w:styleId="Nagwek1">
    <w:name w:val="heading 1"/>
    <w:basedOn w:val="Normalny"/>
    <w:next w:val="Normalny"/>
    <w:link w:val="Nagwek1Znak"/>
    <w:qFormat/>
    <w:rsid w:val="00335CFE"/>
    <w:pPr>
      <w:keepNext/>
      <w:spacing w:before="240" w:after="60"/>
      <w:outlineLvl w:val="0"/>
    </w:pPr>
    <w:rPr>
      <w:rFonts w:ascii="PKO Bank Polski Bd" w:hAnsi="PKO Bank Polski Bd"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335CFE"/>
    <w:rPr>
      <w:rFonts w:ascii="PKO Bank Polski Bd" w:hAnsi="PKO Bank Polski Bd"/>
      <w:bCs/>
      <w:color w:val="000000"/>
      <w:kern w:val="32"/>
      <w:sz w:val="32"/>
      <w:szCs w:val="32"/>
    </w:rPr>
  </w:style>
  <w:style w:type="paragraph" w:styleId="Tekstprzypisukocowego">
    <w:name w:val="endnote text"/>
    <w:basedOn w:val="Normalny"/>
    <w:semiHidden/>
    <w:rsid w:val="000053B0"/>
    <w:pPr>
      <w:spacing w:line="160" w:lineRule="exact"/>
    </w:pPr>
    <w:rPr>
      <w:sz w:val="13"/>
      <w:szCs w:val="20"/>
    </w:rPr>
  </w:style>
  <w:style w:type="character" w:styleId="Odwoanieprzypisukocowego">
    <w:name w:val="endnote reference"/>
    <w:semiHidden/>
    <w:rsid w:val="00D80C64"/>
    <w:rPr>
      <w:vertAlign w:val="superscript"/>
    </w:rPr>
  </w:style>
  <w:style w:type="paragraph" w:styleId="Stopka">
    <w:name w:val="footer"/>
    <w:basedOn w:val="Normalny"/>
    <w:link w:val="StopkaZnak"/>
    <w:uiPriority w:val="99"/>
    <w:rsid w:val="007E57D0"/>
    <w:pPr>
      <w:tabs>
        <w:tab w:val="center" w:pos="4536"/>
        <w:tab w:val="right" w:pos="9072"/>
      </w:tabs>
      <w:spacing w:line="160" w:lineRule="exact"/>
    </w:pPr>
    <w:rPr>
      <w:sz w:val="13"/>
      <w:szCs w:val="20"/>
    </w:rPr>
  </w:style>
  <w:style w:type="paragraph" w:styleId="Tekstpodstawowy">
    <w:name w:val="Body Text"/>
    <w:basedOn w:val="Normalny"/>
    <w:link w:val="TekstpodstawowyZnak"/>
    <w:rsid w:val="00335CFE"/>
    <w:pPr>
      <w:spacing w:line="360" w:lineRule="auto"/>
    </w:pPr>
    <w:rPr>
      <w:sz w:val="22"/>
      <w:szCs w:val="20"/>
    </w:rPr>
  </w:style>
  <w:style w:type="paragraph" w:styleId="Nagwek">
    <w:name w:val="header"/>
    <w:basedOn w:val="Normalny"/>
    <w:link w:val="NagwekZnak"/>
    <w:rsid w:val="00821963"/>
    <w:pPr>
      <w:spacing w:line="280" w:lineRule="exact"/>
    </w:pPr>
    <w:rPr>
      <w:rFonts w:ascii="PKO Bank Polski Bd" w:hAnsi="PKO Bank Polski Bd"/>
      <w:caps/>
      <w:sz w:val="22"/>
    </w:rPr>
  </w:style>
  <w:style w:type="character" w:customStyle="1" w:styleId="NagwekZnak">
    <w:name w:val="Nagłówek Znak"/>
    <w:link w:val="Nagwek"/>
    <w:rsid w:val="00821963"/>
    <w:rPr>
      <w:rFonts w:ascii="PKO Bank Polski Bd" w:hAnsi="PKO Bank Polski Bd"/>
      <w:caps/>
      <w:color w:val="000000"/>
      <w:sz w:val="22"/>
      <w:szCs w:val="24"/>
    </w:rPr>
  </w:style>
  <w:style w:type="table" w:styleId="Tabela-Siatka">
    <w:name w:val="Table Grid"/>
    <w:basedOn w:val="Standardowy"/>
    <w:rsid w:val="00A227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KOWypelnianiepodkreslone">
    <w:name w:val="PKO Wypelnianie podkreslone"/>
    <w:basedOn w:val="Normalny"/>
    <w:next w:val="Normalny"/>
    <w:link w:val="PKOWypelnianiepodkresloneZnak"/>
    <w:qFormat/>
    <w:rsid w:val="0002434F"/>
    <w:pPr>
      <w:pBdr>
        <w:left w:val="single" w:sz="4" w:space="1" w:color="auto"/>
        <w:bottom w:val="single" w:sz="4" w:space="0" w:color="auto"/>
        <w:right w:val="single" w:sz="4" w:space="1" w:color="auto"/>
      </w:pBdr>
      <w:spacing w:line="240" w:lineRule="exact"/>
    </w:pPr>
    <w:rPr>
      <w:u w:color="000000"/>
    </w:rPr>
  </w:style>
  <w:style w:type="character" w:customStyle="1" w:styleId="PKOWypelnianiepodkresloneZnak">
    <w:name w:val="PKO Wypelnianie podkreslone Znak"/>
    <w:link w:val="PKOWypelnianiepodkreslone"/>
    <w:rsid w:val="0002434F"/>
    <w:rPr>
      <w:rFonts w:ascii="PKO Bank Polski Rg" w:hAnsi="PKO Bank Polski Rg"/>
      <w:color w:val="000000"/>
      <w:sz w:val="16"/>
      <w:szCs w:val="24"/>
      <w:u w:color="000000"/>
    </w:rPr>
  </w:style>
  <w:style w:type="paragraph" w:customStyle="1" w:styleId="PKOPoleFormularza">
    <w:name w:val="PKO Pole Formularza"/>
    <w:basedOn w:val="Normalny"/>
    <w:link w:val="PKOPoleFormularzaZnak"/>
    <w:qFormat/>
    <w:rsid w:val="004445BF"/>
    <w:pPr>
      <w:keepLines/>
      <w:textboxTightWrap w:val="allLines"/>
    </w:pPr>
  </w:style>
  <w:style w:type="character" w:customStyle="1" w:styleId="PKOPoleFormularzaZnak">
    <w:name w:val="PKO Pole Formularza Znak"/>
    <w:link w:val="PKOPoleFormularza"/>
    <w:rsid w:val="004445BF"/>
    <w:rPr>
      <w:rFonts w:ascii="PKO Bank Polski Rg" w:hAnsi="PKO Bank Polski Rg"/>
      <w:color w:val="000000"/>
      <w:sz w:val="16"/>
      <w:szCs w:val="24"/>
    </w:rPr>
  </w:style>
  <w:style w:type="paragraph" w:customStyle="1" w:styleId="PKOParagrafpunkt">
    <w:name w:val="PKO Paragraf punkt"/>
    <w:basedOn w:val="Normalny"/>
    <w:qFormat/>
    <w:rsid w:val="00335CFE"/>
    <w:pPr>
      <w:spacing w:before="120" w:after="60"/>
      <w:jc w:val="center"/>
    </w:pPr>
    <w:rPr>
      <w:rFonts w:ascii="PKO Bank Polski Bd" w:hAnsi="PKO Bank Polski Bd"/>
    </w:rPr>
  </w:style>
  <w:style w:type="paragraph" w:customStyle="1" w:styleId="PKOOpisPolaFormularza">
    <w:name w:val="PKO Opis Pola Formularza"/>
    <w:basedOn w:val="Normalny"/>
    <w:qFormat/>
    <w:rsid w:val="00AD5686"/>
    <w:pPr>
      <w:spacing w:after="80"/>
    </w:pPr>
  </w:style>
  <w:style w:type="paragraph" w:customStyle="1" w:styleId="PKONaglowekTabela">
    <w:name w:val="PKO Naglowek Tabela"/>
    <w:basedOn w:val="Normalny"/>
    <w:qFormat/>
    <w:rsid w:val="00F6399A"/>
    <w:pPr>
      <w:spacing w:after="60"/>
    </w:pPr>
    <w:rPr>
      <w:b/>
    </w:rPr>
  </w:style>
  <w:style w:type="paragraph" w:styleId="Tekstdymka">
    <w:name w:val="Balloon Text"/>
    <w:basedOn w:val="Normalny"/>
    <w:link w:val="TekstdymkaZnak"/>
    <w:rsid w:val="00BA7D34"/>
    <w:pPr>
      <w:spacing w:line="240" w:lineRule="auto"/>
    </w:pPr>
    <w:rPr>
      <w:rFonts w:ascii="Tahoma" w:hAnsi="Tahoma" w:cs="Tahoma"/>
      <w:szCs w:val="16"/>
    </w:rPr>
  </w:style>
  <w:style w:type="character" w:customStyle="1" w:styleId="TekstdymkaZnak">
    <w:name w:val="Tekst dymka Znak"/>
    <w:link w:val="Tekstdymka"/>
    <w:rsid w:val="00BA7D34"/>
    <w:rPr>
      <w:rFonts w:ascii="Tahoma" w:hAnsi="Tahoma" w:cs="Tahoma"/>
      <w:color w:val="000000"/>
      <w:sz w:val="16"/>
      <w:szCs w:val="16"/>
    </w:rPr>
  </w:style>
  <w:style w:type="paragraph" w:customStyle="1" w:styleId="PKONormalny1">
    <w:name w:val="PKO Normalny 1"/>
    <w:basedOn w:val="Normalny"/>
    <w:link w:val="PKONormalny1Znak"/>
    <w:qFormat/>
    <w:rsid w:val="00585B38"/>
    <w:pPr>
      <w:spacing w:line="240" w:lineRule="auto"/>
    </w:pPr>
    <w:rPr>
      <w:rFonts w:eastAsia="Calibri"/>
      <w:color w:val="auto"/>
      <w:szCs w:val="20"/>
      <w:lang w:eastAsia="en-US"/>
    </w:rPr>
  </w:style>
  <w:style w:type="character" w:customStyle="1" w:styleId="PKONormalny1Znak">
    <w:name w:val="PKO Normalny 1 Znak"/>
    <w:link w:val="PKONormalny1"/>
    <w:rsid w:val="00585B38"/>
    <w:rPr>
      <w:rFonts w:ascii="PKO Bank Polski" w:eastAsia="Calibri" w:hAnsi="PKO Bank Polski"/>
      <w:sz w:val="16"/>
      <w:lang w:eastAsia="en-US"/>
    </w:rPr>
  </w:style>
  <w:style w:type="paragraph" w:styleId="Akapitzlist">
    <w:name w:val="List Paragraph"/>
    <w:basedOn w:val="Normalny"/>
    <w:uiPriority w:val="34"/>
    <w:qFormat/>
    <w:rsid w:val="00E808CF"/>
    <w:pPr>
      <w:ind w:left="720"/>
      <w:contextualSpacing/>
    </w:pPr>
  </w:style>
  <w:style w:type="paragraph" w:customStyle="1" w:styleId="PKOlistanumerowana2">
    <w:name w:val="PKO lista numerowana2"/>
    <w:basedOn w:val="Normalny"/>
    <w:qFormat/>
    <w:rsid w:val="00E808CF"/>
    <w:pPr>
      <w:numPr>
        <w:ilvl w:val="1"/>
        <w:numId w:val="15"/>
      </w:numPr>
      <w:spacing w:before="60" w:after="60" w:line="240" w:lineRule="auto"/>
      <w:outlineLvl w:val="1"/>
    </w:pPr>
    <w:rPr>
      <w:rFonts w:eastAsia="Calibri"/>
      <w:szCs w:val="20"/>
    </w:rPr>
  </w:style>
  <w:style w:type="paragraph" w:customStyle="1" w:styleId="PKOWypelnianiepodpis">
    <w:name w:val="PKO Wypelnianie podpis"/>
    <w:basedOn w:val="Normalny"/>
    <w:next w:val="Normalny"/>
    <w:link w:val="PKOWypelnianiepodpisZnak"/>
    <w:qFormat/>
    <w:rsid w:val="0002434F"/>
    <w:pPr>
      <w:pBdr>
        <w:left w:val="single" w:sz="18" w:space="1" w:color="auto"/>
        <w:bottom w:val="single" w:sz="4" w:space="0" w:color="auto"/>
        <w:right w:val="single" w:sz="4" w:space="1" w:color="auto"/>
      </w:pBdr>
      <w:spacing w:line="240" w:lineRule="exact"/>
    </w:pPr>
    <w:rPr>
      <w:u w:color="000000"/>
    </w:rPr>
  </w:style>
  <w:style w:type="character" w:customStyle="1" w:styleId="PKOWypelnianiepodpisZnak">
    <w:name w:val="PKO Wypelnianie podpis Znak"/>
    <w:link w:val="PKOWypelnianiepodpis"/>
    <w:rsid w:val="0002434F"/>
    <w:rPr>
      <w:rFonts w:ascii="PKO Bank Polski Rg" w:hAnsi="PKO Bank Polski Rg"/>
      <w:color w:val="000000"/>
      <w:sz w:val="16"/>
      <w:szCs w:val="24"/>
      <w:u w:color="000000"/>
    </w:rPr>
  </w:style>
  <w:style w:type="paragraph" w:customStyle="1" w:styleId="PKOnaglowekdokumentu">
    <w:name w:val="PKO naglowek dokumentu"/>
    <w:basedOn w:val="Normalny"/>
    <w:qFormat/>
    <w:rsid w:val="00CD715C"/>
    <w:pPr>
      <w:spacing w:after="60" w:line="280" w:lineRule="exact"/>
    </w:pPr>
    <w:rPr>
      <w:b/>
      <w:caps/>
      <w:sz w:val="22"/>
    </w:rPr>
  </w:style>
  <w:style w:type="paragraph" w:customStyle="1" w:styleId="PKOPodtytul">
    <w:name w:val="PKO Podtytul"/>
    <w:basedOn w:val="Normalny"/>
    <w:qFormat/>
    <w:rsid w:val="00030B87"/>
    <w:pPr>
      <w:spacing w:before="60"/>
    </w:pPr>
    <w:rPr>
      <w:rFonts w:eastAsia="Calibri"/>
      <w:b/>
      <w:color w:val="auto"/>
      <w:szCs w:val="15"/>
      <w:lang w:eastAsia="en-US"/>
    </w:rPr>
  </w:style>
  <w:style w:type="character" w:styleId="Hipercze">
    <w:name w:val="Hyperlink"/>
    <w:uiPriority w:val="99"/>
    <w:rsid w:val="009A074B"/>
    <w:rPr>
      <w:color w:val="0000FF"/>
      <w:u w:val="single"/>
    </w:rPr>
  </w:style>
  <w:style w:type="paragraph" w:styleId="Tekstprzypisudolnego">
    <w:name w:val="footnote text"/>
    <w:basedOn w:val="Normalny"/>
    <w:link w:val="TekstprzypisudolnegoZnak"/>
    <w:rsid w:val="00A53EB3"/>
    <w:pPr>
      <w:spacing w:line="160" w:lineRule="exact"/>
    </w:pPr>
    <w:rPr>
      <w:sz w:val="13"/>
      <w:szCs w:val="20"/>
    </w:rPr>
  </w:style>
  <w:style w:type="character" w:customStyle="1" w:styleId="TekstpodstawowyZnak">
    <w:name w:val="Tekst podstawowy Znak"/>
    <w:link w:val="Tekstpodstawowy"/>
    <w:rsid w:val="000053B0"/>
    <w:rPr>
      <w:rFonts w:ascii="PKO Bank Polski" w:hAnsi="PKO Bank Polski"/>
      <w:color w:val="000000"/>
      <w:sz w:val="22"/>
    </w:rPr>
  </w:style>
  <w:style w:type="character" w:customStyle="1" w:styleId="TekstprzypisudolnegoZnak">
    <w:name w:val="Tekst przypisu dolnego Znak"/>
    <w:link w:val="Tekstprzypisudolnego"/>
    <w:rsid w:val="00A53EB3"/>
    <w:rPr>
      <w:rFonts w:ascii="PKO Bank Polski" w:hAnsi="PKO Bank Polski"/>
      <w:color w:val="000000"/>
      <w:sz w:val="13"/>
    </w:rPr>
  </w:style>
  <w:style w:type="character" w:customStyle="1" w:styleId="StopkaZnak">
    <w:name w:val="Stopka Znak"/>
    <w:link w:val="Stopka"/>
    <w:uiPriority w:val="99"/>
    <w:rsid w:val="007E57D0"/>
    <w:rPr>
      <w:rFonts w:ascii="PKO Bank Polski" w:hAnsi="PKO Bank Polski"/>
      <w:color w:val="000000"/>
      <w:sz w:val="13"/>
    </w:rPr>
  </w:style>
  <w:style w:type="character" w:styleId="Odwoaniedokomentarza">
    <w:name w:val="annotation reference"/>
    <w:rsid w:val="009A0403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9A0403"/>
    <w:rPr>
      <w:sz w:val="20"/>
      <w:szCs w:val="20"/>
    </w:rPr>
  </w:style>
  <w:style w:type="character" w:customStyle="1" w:styleId="TekstkomentarzaZnak">
    <w:name w:val="Tekst komentarza Znak"/>
    <w:link w:val="Tekstkomentarza"/>
    <w:rsid w:val="009A0403"/>
    <w:rPr>
      <w:rFonts w:ascii="PKO Bank Polski" w:hAnsi="PKO Bank Polski"/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9A0403"/>
    <w:rPr>
      <w:b/>
      <w:bCs/>
    </w:rPr>
  </w:style>
  <w:style w:type="character" w:customStyle="1" w:styleId="TematkomentarzaZnak">
    <w:name w:val="Temat komentarza Znak"/>
    <w:link w:val="Tematkomentarza"/>
    <w:rsid w:val="009A0403"/>
    <w:rPr>
      <w:rFonts w:ascii="PKO Bank Polski" w:hAnsi="PKO Bank Polski"/>
      <w:b/>
      <w:b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0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7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1405942\Desktop\Cz%20%203%20ROR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373B9E1417C76479300A939110379E7" ma:contentTypeVersion="0" ma:contentTypeDescription="Utwórz nowy dokument." ma:contentTypeScope="" ma:versionID="d5a7eb683fe2a57f8ba0962066ddd8e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2a4808c853e9eb948d4d7c462f60bb1c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C42413F-5633-423B-97D3-C2A5798FED4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CEC6C04-24BF-411D-88E8-303A330F01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0441EE1-FA56-4FEE-82D8-8B49892B440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Cz  3 ROR</Template>
  <TotalTime>531</TotalTime>
  <Pages>1</Pages>
  <Words>1746</Words>
  <Characters>10482</Characters>
  <Application>Microsoft Office Word</Application>
  <DocSecurity>0</DocSecurity>
  <Lines>87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Problemy nurtujące administratorów produktów dotyczące ubezpieczeń SSK i pożyczki:</vt:lpstr>
    </vt:vector>
  </TitlesOfParts>
  <Company>PKO BP SA</Company>
  <LinksUpToDate>false</LinksUpToDate>
  <CharactersWithSpaces>12204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Problemy nurtujące administratorów produktów dotyczące ubezpieczeń SSK i pożyczki:</dc:title>
  <dc:creator>Tomasz Rajfura</dc:creator>
  <cp:lastModifiedBy>Gołębiewska Elżbieta</cp:lastModifiedBy>
  <cp:revision>122</cp:revision>
  <cp:lastPrinted>2016-07-06T09:03:00Z</cp:lastPrinted>
  <dcterms:created xsi:type="dcterms:W3CDTF">2015-09-10T15:06:00Z</dcterms:created>
  <dcterms:modified xsi:type="dcterms:W3CDTF">2016-07-06T09:03:00Z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0x0101004373B9E1417C76479300A939110379E7</vt:lpwstr>
  </property>
</Properties>
</file>