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tblpY="1"/>
        <w:tblOverlap w:val="never"/>
        <w:tblW w:w="6124" w:type="dxa"/>
        <w:tblBorders>
          <w:bottom w:val="single" w:sz="1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4"/>
      </w:tblGrid>
      <w:tr w:rsidR="00567A63" w:rsidRPr="00AE04EB" w14:paraId="059160F7" w14:textId="77777777" w:rsidTr="00CF77E6">
        <w:trPr>
          <w:trHeight w:val="1418"/>
        </w:trPr>
        <w:tc>
          <w:tcPr>
            <w:tcW w:w="6124" w:type="dxa"/>
            <w:shd w:val="clear" w:color="auto" w:fill="auto"/>
            <w:vAlign w:val="bottom"/>
          </w:tcPr>
          <w:p w14:paraId="059160F6" w14:textId="77777777" w:rsidR="00567A63" w:rsidRPr="00AE04EB" w:rsidRDefault="00910C5B" w:rsidP="00CF77E6">
            <w:pPr>
              <w:pStyle w:val="PKOnaglowekdokumentu"/>
            </w:pPr>
            <w:bookmarkStart w:id="0" w:name="_GoBack"/>
            <w:bookmarkEnd w:id="0"/>
            <w:r w:rsidRPr="00AE04EB">
              <w:t>CZĘŚĆ I. RACHUNKI BANKOWE</w:t>
            </w:r>
          </w:p>
        </w:tc>
      </w:tr>
    </w:tbl>
    <w:p w14:paraId="059160F8" w14:textId="77777777" w:rsidR="00764E7D" w:rsidRPr="00AE04EB" w:rsidRDefault="00A474AF" w:rsidP="0020490C">
      <w:pPr>
        <w:rPr>
          <w:szCs w:val="16"/>
        </w:rPr>
      </w:pPr>
      <w:r w:rsidRPr="00AE04EB">
        <w:br w:type="textWrapping" w:clear="all"/>
      </w:r>
    </w:p>
    <w:p w14:paraId="059160F9" w14:textId="77777777" w:rsidR="00C9195B" w:rsidRPr="00AE04EB" w:rsidRDefault="00C9195B" w:rsidP="0020490C">
      <w:pPr>
        <w:rPr>
          <w:b/>
        </w:rPr>
      </w:pPr>
    </w:p>
    <w:p w14:paraId="059160FA" w14:textId="4532422E" w:rsidR="0020490C" w:rsidRPr="00AE04EB" w:rsidRDefault="0020490C" w:rsidP="004463FD">
      <w:pPr>
        <w:spacing w:after="60"/>
        <w:rPr>
          <w:b/>
        </w:rPr>
      </w:pPr>
      <w:r w:rsidRPr="00AE04EB">
        <w:rPr>
          <w:b/>
        </w:rPr>
        <w:t>DZIAŁ VII. RACHUNKI BANKOWE WYCOFANE Z OFERTY</w:t>
      </w:r>
      <w:r w:rsidR="0049513A" w:rsidRPr="00AE04EB">
        <w:rPr>
          <w:rFonts w:cs="Arial"/>
          <w:b/>
          <w:bCs/>
          <w:szCs w:val="16"/>
        </w:rPr>
        <w:t xml:space="preserve"> ORAZ KARTY DEBETOWE W FORMIE TRADYCYJNEJ</w:t>
      </w:r>
      <w:r w:rsidRPr="00AE04EB">
        <w:rPr>
          <w:b/>
        </w:rPr>
        <w:t xml:space="preserve"> - </w:t>
      </w:r>
      <w:r w:rsidRPr="00361404">
        <w:rPr>
          <w:b/>
        </w:rPr>
        <w:t xml:space="preserve">TABELA NR </w:t>
      </w:r>
      <w:r w:rsidR="007867B0" w:rsidRPr="00361404">
        <w:rPr>
          <w:b/>
        </w:rPr>
        <w:t>4</w:t>
      </w:r>
    </w:p>
    <w:tbl>
      <w:tblPr>
        <w:tblW w:w="5000" w:type="pct"/>
        <w:tblInd w:w="70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33"/>
        <w:gridCol w:w="396"/>
        <w:gridCol w:w="395"/>
        <w:gridCol w:w="346"/>
        <w:gridCol w:w="6631"/>
        <w:gridCol w:w="1734"/>
        <w:gridCol w:w="1734"/>
        <w:gridCol w:w="1734"/>
        <w:gridCol w:w="1735"/>
      </w:tblGrid>
      <w:tr w:rsidR="000E2011" w:rsidRPr="00AE04EB" w14:paraId="05916100" w14:textId="1416F74D" w:rsidTr="000E2011">
        <w:trPr>
          <w:trHeight w:val="1375"/>
        </w:trPr>
        <w:tc>
          <w:tcPr>
            <w:tcW w:w="43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0ECEDFF2" w14:textId="77777777" w:rsidR="000E2011" w:rsidRPr="00AE04EB" w:rsidRDefault="000E2011" w:rsidP="00A9215E">
            <w:pPr>
              <w:rPr>
                <w:rFonts w:cs="Arial"/>
                <w:szCs w:val="16"/>
              </w:rPr>
            </w:pPr>
          </w:p>
          <w:p w14:paraId="059160FB" w14:textId="79D9B22B" w:rsidR="000E2011" w:rsidRPr="00AE04EB" w:rsidRDefault="000E2011" w:rsidP="00A9215E">
            <w:pPr>
              <w:jc w:val="center"/>
              <w:rPr>
                <w:rFonts w:cs="Arial"/>
                <w:szCs w:val="16"/>
              </w:rPr>
            </w:pPr>
          </w:p>
        </w:tc>
        <w:tc>
          <w:tcPr>
            <w:tcW w:w="7768" w:type="dxa"/>
            <w:gridSpan w:val="4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59160FC" w14:textId="7C6CCA56" w:rsidR="000E2011" w:rsidRPr="00AE04EB" w:rsidRDefault="000E2011" w:rsidP="0025168B">
            <w:pPr>
              <w:rPr>
                <w:b/>
                <w:szCs w:val="16"/>
              </w:rPr>
            </w:pPr>
            <w:r>
              <w:rPr>
                <w:rFonts w:cs="Arial"/>
                <w:b/>
                <w:szCs w:val="16"/>
              </w:rPr>
              <w:t xml:space="preserve">Tytuł </w:t>
            </w:r>
            <w:r w:rsidRPr="00361404">
              <w:rPr>
                <w:rFonts w:cs="Arial"/>
                <w:b/>
                <w:szCs w:val="16"/>
              </w:rPr>
              <w:t>prowizji/opłaty</w:t>
            </w:r>
          </w:p>
        </w:tc>
        <w:tc>
          <w:tcPr>
            <w:tcW w:w="173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059160FD" w14:textId="77777777" w:rsidR="000E2011" w:rsidRPr="00AE04EB" w:rsidRDefault="000E2011" w:rsidP="00AE194B">
            <w:pPr>
              <w:rPr>
                <w:b/>
                <w:bCs/>
                <w:szCs w:val="16"/>
              </w:rPr>
            </w:pPr>
            <w:r w:rsidRPr="00AE04EB">
              <w:rPr>
                <w:b/>
                <w:bCs/>
                <w:szCs w:val="16"/>
              </w:rPr>
              <w:t>Rachunek nieoszczędnościowy dla osób fizycznych nie prowadzących działalności gospodarczej</w:t>
            </w:r>
          </w:p>
          <w:p w14:paraId="059160FE" w14:textId="3537D23C" w:rsidR="000E2011" w:rsidRPr="00AE04EB" w:rsidRDefault="000E2011" w:rsidP="00AA3566">
            <w:pPr>
              <w:rPr>
                <w:b/>
                <w:bCs/>
                <w:szCs w:val="16"/>
              </w:rPr>
            </w:pPr>
            <w:r w:rsidRPr="00AE04EB">
              <w:rPr>
                <w:szCs w:val="16"/>
              </w:rPr>
              <w:t>(oferowany do dnia 21</w:t>
            </w:r>
            <w:r>
              <w:rPr>
                <w:szCs w:val="16"/>
              </w:rPr>
              <w:t> </w:t>
            </w:r>
            <w:r w:rsidRPr="00AE04EB">
              <w:rPr>
                <w:szCs w:val="16"/>
              </w:rPr>
              <w:t>lipca 2005 r.)</w:t>
            </w:r>
          </w:p>
        </w:tc>
        <w:tc>
          <w:tcPr>
            <w:tcW w:w="173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56804676" w14:textId="77777777" w:rsidR="000E2011" w:rsidRPr="00AE04EB" w:rsidRDefault="000E2011" w:rsidP="0022020E">
            <w:pPr>
              <w:ind w:right="95"/>
              <w:rPr>
                <w:b/>
                <w:bCs/>
                <w:szCs w:val="16"/>
              </w:rPr>
            </w:pPr>
            <w:r w:rsidRPr="00AE04EB">
              <w:rPr>
                <w:b/>
                <w:bCs/>
                <w:szCs w:val="16"/>
              </w:rPr>
              <w:t>Rachunek oszczędnościowy</w:t>
            </w:r>
            <w:r w:rsidRPr="00AE04EB">
              <w:rPr>
                <w:b/>
                <w:bCs/>
                <w:szCs w:val="16"/>
              </w:rPr>
              <w:br/>
              <w:t>w GBP</w:t>
            </w:r>
            <w:r w:rsidRPr="00AE04EB">
              <w:rPr>
                <w:b/>
                <w:bCs/>
                <w:strike/>
                <w:szCs w:val="16"/>
                <w:vertAlign w:val="superscript"/>
              </w:rPr>
              <w:br/>
            </w:r>
            <w:r w:rsidRPr="00AE04EB">
              <w:rPr>
                <w:bCs/>
                <w:szCs w:val="16"/>
              </w:rPr>
              <w:t>(oferowany do dnia 25 marca 2012 r.)</w:t>
            </w:r>
          </w:p>
          <w:p w14:paraId="059160FF" w14:textId="709B1E9E" w:rsidR="000E2011" w:rsidRPr="00AE04EB" w:rsidRDefault="000E2011" w:rsidP="00A9215E">
            <w:pPr>
              <w:jc w:val="center"/>
              <w:rPr>
                <w:b/>
                <w:bCs/>
                <w:szCs w:val="16"/>
              </w:rPr>
            </w:pPr>
          </w:p>
        </w:tc>
        <w:tc>
          <w:tcPr>
            <w:tcW w:w="173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1FAD54D8" w14:textId="77777777" w:rsidR="000E2011" w:rsidRPr="00FD3364" w:rsidRDefault="000E2011" w:rsidP="000E2011">
            <w:pPr>
              <w:ind w:right="95"/>
              <w:rPr>
                <w:b/>
                <w:bCs/>
                <w:szCs w:val="16"/>
              </w:rPr>
            </w:pPr>
            <w:r w:rsidRPr="00FD3364">
              <w:rPr>
                <w:b/>
                <w:bCs/>
                <w:szCs w:val="16"/>
              </w:rPr>
              <w:t xml:space="preserve">Rachunek </w:t>
            </w:r>
            <w:r>
              <w:rPr>
                <w:b/>
                <w:bCs/>
                <w:szCs w:val="16"/>
              </w:rPr>
              <w:t>oszczędnościowy</w:t>
            </w:r>
            <w:r w:rsidRPr="00FD3364">
              <w:rPr>
                <w:b/>
                <w:bCs/>
                <w:strike/>
                <w:szCs w:val="16"/>
              </w:rPr>
              <w:t xml:space="preserve"> </w:t>
            </w:r>
            <w:r w:rsidRPr="003715FB">
              <w:rPr>
                <w:b/>
                <w:bCs/>
                <w:szCs w:val="16"/>
              </w:rPr>
              <w:t>płatny na żądanie</w:t>
            </w:r>
            <w:r w:rsidRPr="00FD3364">
              <w:rPr>
                <w:b/>
                <w:bCs/>
                <w:szCs w:val="16"/>
              </w:rPr>
              <w:t xml:space="preserve"> </w:t>
            </w:r>
            <w:r>
              <w:rPr>
                <w:b/>
                <w:bCs/>
                <w:szCs w:val="16"/>
              </w:rPr>
              <w:t xml:space="preserve"> </w:t>
            </w:r>
            <w:r w:rsidRPr="000E2011">
              <w:rPr>
                <w:b/>
                <w:bCs/>
                <w:szCs w:val="16"/>
              </w:rPr>
              <w:t>(rachunek walutowy)</w:t>
            </w:r>
            <w:r>
              <w:rPr>
                <w:b/>
                <w:bCs/>
                <w:szCs w:val="16"/>
              </w:rPr>
              <w:t xml:space="preserve"> </w:t>
            </w:r>
            <w:r w:rsidRPr="00FD3364">
              <w:rPr>
                <w:b/>
                <w:bCs/>
                <w:szCs w:val="16"/>
              </w:rPr>
              <w:t xml:space="preserve">w walucie polskiej </w:t>
            </w:r>
          </w:p>
          <w:p w14:paraId="57346C90" w14:textId="579CB7D0" w:rsidR="000E2011" w:rsidRPr="00555CE8" w:rsidRDefault="000E2011" w:rsidP="000E2011">
            <w:pPr>
              <w:rPr>
                <w:bCs/>
                <w:szCs w:val="16"/>
              </w:rPr>
            </w:pPr>
            <w:r w:rsidRPr="000E2011">
              <w:rPr>
                <w:bCs/>
                <w:szCs w:val="16"/>
              </w:rPr>
              <w:t>(oferowany do dnia 30 kwietnia 2016 r.)</w:t>
            </w:r>
          </w:p>
        </w:tc>
        <w:tc>
          <w:tcPr>
            <w:tcW w:w="173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079659BB" w14:textId="77777777" w:rsidR="000E2011" w:rsidRDefault="000E2011" w:rsidP="000E2011">
            <w:pPr>
              <w:rPr>
                <w:rFonts w:cs="Arial"/>
                <w:b/>
                <w:bCs/>
                <w:szCs w:val="16"/>
                <w:vertAlign w:val="superscript"/>
              </w:rPr>
            </w:pPr>
            <w:r>
              <w:rPr>
                <w:rFonts w:cs="Arial"/>
                <w:b/>
                <w:bCs/>
                <w:szCs w:val="16"/>
              </w:rPr>
              <w:t>Rachunek</w:t>
            </w:r>
            <w:r w:rsidRPr="00FD3364">
              <w:rPr>
                <w:rFonts w:cs="Arial"/>
                <w:b/>
                <w:bCs/>
                <w:szCs w:val="16"/>
              </w:rPr>
              <w:t xml:space="preserve"> pracowniczych kas zapomogowo-pożyczkowych</w:t>
            </w:r>
            <w:r w:rsidRPr="00FD3364">
              <w:rPr>
                <w:rFonts w:cs="Arial"/>
                <w:b/>
                <w:bCs/>
                <w:szCs w:val="16"/>
              </w:rPr>
              <w:br/>
              <w:t xml:space="preserve">(PKZP) </w:t>
            </w:r>
            <w:r w:rsidRPr="00FD3364">
              <w:rPr>
                <w:rFonts w:cs="Arial"/>
                <w:b/>
                <w:bCs/>
                <w:szCs w:val="16"/>
                <w:vertAlign w:val="superscript"/>
              </w:rPr>
              <w:t>1)</w:t>
            </w:r>
          </w:p>
          <w:p w14:paraId="16F7E5C3" w14:textId="2DFD202B" w:rsidR="000E2011" w:rsidRPr="00555CE8" w:rsidRDefault="000E2011" w:rsidP="000E2011">
            <w:pPr>
              <w:rPr>
                <w:bCs/>
                <w:szCs w:val="16"/>
              </w:rPr>
            </w:pPr>
            <w:r w:rsidRPr="000E2011">
              <w:rPr>
                <w:bCs/>
                <w:szCs w:val="16"/>
              </w:rPr>
              <w:t>(oferowany do dnia 30 kwietnia 2016 r.)</w:t>
            </w:r>
          </w:p>
        </w:tc>
      </w:tr>
      <w:tr w:rsidR="003A1DC3" w:rsidRPr="00AE04EB" w14:paraId="05916105" w14:textId="162420ED" w:rsidTr="000E2011">
        <w:trPr>
          <w:trHeight w:val="120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01" w14:textId="77777777" w:rsidR="00AE04EB" w:rsidRPr="00AE04EB" w:rsidRDefault="00AE04EB" w:rsidP="00A9215E">
            <w:pPr>
              <w:jc w:val="center"/>
              <w:rPr>
                <w:rFonts w:cs="Arial"/>
                <w:szCs w:val="16"/>
              </w:rPr>
            </w:pPr>
            <w:r w:rsidRPr="00AE04EB">
              <w:rPr>
                <w:rFonts w:cs="Arial"/>
                <w:szCs w:val="16"/>
              </w:rPr>
              <w:t>1</w:t>
            </w:r>
          </w:p>
        </w:tc>
        <w:tc>
          <w:tcPr>
            <w:tcW w:w="7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02" w14:textId="77777777" w:rsidR="00AE04EB" w:rsidRPr="00AE04EB" w:rsidRDefault="00AE04EB" w:rsidP="00A9215E">
            <w:pPr>
              <w:jc w:val="center"/>
              <w:rPr>
                <w:szCs w:val="16"/>
              </w:rPr>
            </w:pPr>
            <w:r w:rsidRPr="00AE04EB">
              <w:rPr>
                <w:szCs w:val="16"/>
              </w:rPr>
              <w:t>2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03" w14:textId="77777777" w:rsidR="00AE04EB" w:rsidRPr="00AE04EB" w:rsidRDefault="00AE04EB" w:rsidP="00A9215E">
            <w:pPr>
              <w:jc w:val="center"/>
              <w:rPr>
                <w:szCs w:val="16"/>
              </w:rPr>
            </w:pPr>
            <w:r w:rsidRPr="00AE04EB">
              <w:rPr>
                <w:szCs w:val="16"/>
              </w:rPr>
              <w:t>3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04" w14:textId="77777777" w:rsidR="00AE04EB" w:rsidRPr="00AE04EB" w:rsidRDefault="00AE04EB" w:rsidP="00A9215E">
            <w:pPr>
              <w:jc w:val="center"/>
              <w:rPr>
                <w:szCs w:val="16"/>
              </w:rPr>
            </w:pPr>
            <w:r w:rsidRPr="00AE04EB">
              <w:rPr>
                <w:szCs w:val="16"/>
              </w:rPr>
              <w:t>4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9A95" w14:textId="1D4FA9E6" w:rsidR="00AE04EB" w:rsidRPr="00AE04EB" w:rsidRDefault="00AE04EB" w:rsidP="00A9215E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6736" w14:textId="083F47A2" w:rsidR="00AE04EB" w:rsidRPr="00AE04EB" w:rsidRDefault="00AE04EB" w:rsidP="00A9215E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6</w:t>
            </w:r>
          </w:p>
        </w:tc>
      </w:tr>
      <w:tr w:rsidR="00E314B6" w:rsidRPr="00AE04EB" w14:paraId="3937A757" w14:textId="77777777" w:rsidTr="000E2011">
        <w:trPr>
          <w:trHeight w:val="120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DA58" w14:textId="77777777" w:rsidR="00E314B6" w:rsidRPr="00AE04EB" w:rsidRDefault="00E314B6" w:rsidP="00A9215E">
            <w:pPr>
              <w:jc w:val="center"/>
              <w:rPr>
                <w:rFonts w:cs="Arial"/>
                <w:szCs w:val="16"/>
              </w:rPr>
            </w:pPr>
          </w:p>
        </w:tc>
        <w:tc>
          <w:tcPr>
            <w:tcW w:w="7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1B37" w14:textId="77777777" w:rsidR="00E314B6" w:rsidRPr="00AE04EB" w:rsidRDefault="00E314B6" w:rsidP="00A9215E">
            <w:pPr>
              <w:jc w:val="center"/>
              <w:rPr>
                <w:szCs w:val="16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DE20" w14:textId="26C73B2A" w:rsidR="00E314B6" w:rsidRPr="00AE04EB" w:rsidRDefault="00E314B6" w:rsidP="00A9215E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w złotych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66F6" w14:textId="0D823508" w:rsidR="00E314B6" w:rsidRPr="00AE04EB" w:rsidRDefault="00E314B6" w:rsidP="00A9215E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w złotych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D672" w14:textId="22EC1178" w:rsidR="00E314B6" w:rsidRDefault="00E314B6" w:rsidP="00A9215E">
            <w:pPr>
              <w:jc w:val="center"/>
              <w:rPr>
                <w:szCs w:val="16"/>
              </w:rPr>
            </w:pPr>
            <w:r w:rsidRPr="00C178C6">
              <w:rPr>
                <w:szCs w:val="16"/>
              </w:rPr>
              <w:t>w złotych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762E" w14:textId="5566FA31" w:rsidR="00E314B6" w:rsidRDefault="00E314B6" w:rsidP="00A9215E">
            <w:pPr>
              <w:jc w:val="center"/>
              <w:rPr>
                <w:szCs w:val="16"/>
              </w:rPr>
            </w:pPr>
            <w:r w:rsidRPr="00C178C6">
              <w:rPr>
                <w:szCs w:val="16"/>
              </w:rPr>
              <w:t>w złotych</w:t>
            </w:r>
          </w:p>
        </w:tc>
      </w:tr>
      <w:tr w:rsidR="00AE04EB" w:rsidRPr="00AE04EB" w14:paraId="05916108" w14:textId="4DD4FE8A" w:rsidTr="000E2011">
        <w:trPr>
          <w:trHeight w:val="120"/>
        </w:trPr>
        <w:tc>
          <w:tcPr>
            <w:tcW w:w="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993B3" w14:textId="77777777" w:rsidR="00AE04EB" w:rsidRPr="00AE04EB" w:rsidRDefault="00AE04EB" w:rsidP="00555CE8">
            <w:pPr>
              <w:rPr>
                <w:b/>
                <w:bCs/>
                <w:szCs w:val="16"/>
              </w:rPr>
            </w:pPr>
            <w:r w:rsidRPr="00AE04EB">
              <w:rPr>
                <w:b/>
                <w:bCs/>
                <w:szCs w:val="16"/>
              </w:rPr>
              <w:t xml:space="preserve">I. </w:t>
            </w:r>
          </w:p>
          <w:p w14:paraId="05916106" w14:textId="5403AE18" w:rsidR="00AE04EB" w:rsidRPr="00AE04EB" w:rsidRDefault="00AE04EB" w:rsidP="00A9215E">
            <w:pPr>
              <w:rPr>
                <w:b/>
                <w:bCs/>
                <w:szCs w:val="16"/>
              </w:rPr>
            </w:pPr>
          </w:p>
        </w:tc>
        <w:tc>
          <w:tcPr>
            <w:tcW w:w="147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5196" w14:textId="250214D5" w:rsidR="00AE04EB" w:rsidRPr="00AE04EB" w:rsidRDefault="00AE04EB" w:rsidP="00A9215E">
            <w:pPr>
              <w:rPr>
                <w:szCs w:val="16"/>
              </w:rPr>
            </w:pPr>
            <w:r>
              <w:rPr>
                <w:b/>
                <w:bCs/>
                <w:szCs w:val="16"/>
              </w:rPr>
              <w:t>RACHUNKI</w:t>
            </w:r>
          </w:p>
        </w:tc>
      </w:tr>
      <w:tr w:rsidR="003A1DC3" w:rsidRPr="00AE04EB" w14:paraId="0591610E" w14:textId="27B88F25" w:rsidTr="000E2011">
        <w:trPr>
          <w:trHeight w:val="120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109" w14:textId="0E1B8614" w:rsidR="00AE04EB" w:rsidRPr="00AE04EB" w:rsidRDefault="00AE04EB" w:rsidP="00A9215E">
            <w:pPr>
              <w:rPr>
                <w:rFonts w:cs="Arial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0A" w14:textId="524F3214" w:rsidR="00AE04EB" w:rsidRPr="00AE04EB" w:rsidRDefault="00AE04EB" w:rsidP="00555CE8">
            <w:pPr>
              <w:rPr>
                <w:szCs w:val="16"/>
              </w:rPr>
            </w:pPr>
            <w:r w:rsidRPr="00AE04EB">
              <w:rPr>
                <w:szCs w:val="16"/>
              </w:rPr>
              <w:t>1.</w:t>
            </w:r>
          </w:p>
        </w:tc>
        <w:tc>
          <w:tcPr>
            <w:tcW w:w="7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0B" w14:textId="70A7CD08" w:rsidR="00AE04EB" w:rsidRPr="00AE04EB" w:rsidRDefault="00AE04EB" w:rsidP="00555CE8">
            <w:pPr>
              <w:rPr>
                <w:szCs w:val="16"/>
              </w:rPr>
            </w:pPr>
            <w:r w:rsidRPr="00AE04EB">
              <w:rPr>
                <w:szCs w:val="16"/>
              </w:rPr>
              <w:t xml:space="preserve">Prowadzenie rachunku - miesięcznie 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0609" w14:textId="259ADBD9" w:rsidR="00AE04EB" w:rsidRPr="00AE04EB" w:rsidRDefault="00AE04EB" w:rsidP="00555CE8">
            <w:pPr>
              <w:jc w:val="right"/>
              <w:rPr>
                <w:szCs w:val="16"/>
              </w:rPr>
            </w:pPr>
            <w:r w:rsidRPr="00AE04EB">
              <w:rPr>
                <w:szCs w:val="16"/>
              </w:rPr>
              <w:t>10,00</w:t>
            </w:r>
          </w:p>
          <w:p w14:paraId="0591610C" w14:textId="501A8CDD" w:rsidR="00AE04EB" w:rsidRPr="00AE04EB" w:rsidRDefault="00AE04EB" w:rsidP="00555CE8">
            <w:pPr>
              <w:jc w:val="right"/>
              <w:rPr>
                <w:szCs w:val="16"/>
              </w:rPr>
            </w:pPr>
            <w:r w:rsidRPr="00AE04EB">
              <w:rPr>
                <w:szCs w:val="16"/>
              </w:rPr>
              <w:t>0,00 – Posiadacze Rachunku PLATINIUM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0D" w14:textId="02AA08A6" w:rsidR="00AE04EB" w:rsidRPr="00AE04EB" w:rsidRDefault="00AE04EB" w:rsidP="00555CE8">
            <w:pPr>
              <w:jc w:val="right"/>
              <w:rPr>
                <w:szCs w:val="16"/>
              </w:rPr>
            </w:pPr>
            <w:r w:rsidRPr="00AE04EB">
              <w:rPr>
                <w:szCs w:val="16"/>
              </w:rPr>
              <w:t>0,00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EC25" w14:textId="1844AB88" w:rsidR="00AE04EB" w:rsidRPr="001607BC" w:rsidRDefault="00AE04EB" w:rsidP="00555CE8">
            <w:pPr>
              <w:jc w:val="right"/>
              <w:rPr>
                <w:szCs w:val="16"/>
              </w:rPr>
            </w:pPr>
            <w:r>
              <w:rPr>
                <w:rFonts w:cs="Arial"/>
                <w:szCs w:val="16"/>
              </w:rPr>
              <w:t xml:space="preserve"> </w:t>
            </w:r>
            <w:r w:rsidRPr="001607BC">
              <w:rPr>
                <w:rFonts w:cs="Arial"/>
                <w:color w:val="auto"/>
                <w:szCs w:val="16"/>
              </w:rPr>
              <w:t>6,90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1B99" w14:textId="57B2D53B" w:rsidR="00AE04EB" w:rsidRPr="00AE04EB" w:rsidRDefault="00AE04EB" w:rsidP="00555CE8">
            <w:pPr>
              <w:jc w:val="right"/>
              <w:rPr>
                <w:szCs w:val="16"/>
              </w:rPr>
            </w:pPr>
            <w:r w:rsidRPr="00947E8D">
              <w:rPr>
                <w:rFonts w:cs="Arial"/>
                <w:szCs w:val="16"/>
              </w:rPr>
              <w:t>10,00</w:t>
            </w:r>
          </w:p>
        </w:tc>
      </w:tr>
      <w:tr w:rsidR="003A1DC3" w:rsidRPr="00AE04EB" w14:paraId="05916114" w14:textId="7720D3AD" w:rsidTr="000E2011">
        <w:trPr>
          <w:trHeight w:val="120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10F" w14:textId="23BCF566" w:rsidR="00AE04EB" w:rsidRPr="00AE04EB" w:rsidRDefault="00AE04EB" w:rsidP="00A9215E">
            <w:pPr>
              <w:rPr>
                <w:rFonts w:cs="Arial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10" w14:textId="77777777" w:rsidR="00AE04EB" w:rsidRPr="00AE04EB" w:rsidRDefault="00AE04EB" w:rsidP="00555CE8">
            <w:pPr>
              <w:rPr>
                <w:szCs w:val="16"/>
              </w:rPr>
            </w:pPr>
            <w:r w:rsidRPr="00AE04EB">
              <w:rPr>
                <w:szCs w:val="16"/>
              </w:rPr>
              <w:t>2.</w:t>
            </w:r>
          </w:p>
        </w:tc>
        <w:tc>
          <w:tcPr>
            <w:tcW w:w="7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11" w14:textId="77777777" w:rsidR="00AE04EB" w:rsidRPr="00AE04EB" w:rsidRDefault="00AE04EB" w:rsidP="00555CE8">
            <w:pPr>
              <w:rPr>
                <w:szCs w:val="16"/>
              </w:rPr>
            </w:pPr>
            <w:r w:rsidRPr="00AE04EB">
              <w:rPr>
                <w:szCs w:val="16"/>
              </w:rPr>
              <w:t xml:space="preserve">Abonament miesięczny za korzystanie z usług bankowości elektronicznej (iPKO) 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12" w14:textId="77777777" w:rsidR="00AE04EB" w:rsidRPr="00AE04EB" w:rsidRDefault="00AE04EB" w:rsidP="00555CE8">
            <w:pPr>
              <w:rPr>
                <w:szCs w:val="16"/>
              </w:rPr>
            </w:pPr>
            <w:r w:rsidRPr="00AE04EB">
              <w:rPr>
                <w:szCs w:val="16"/>
              </w:rPr>
              <w:t>x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6113" w14:textId="77777777" w:rsidR="00AE04EB" w:rsidRPr="00AE04EB" w:rsidRDefault="00AE04EB" w:rsidP="00555CE8">
            <w:pPr>
              <w:jc w:val="right"/>
              <w:rPr>
                <w:szCs w:val="16"/>
              </w:rPr>
            </w:pPr>
            <w:r w:rsidRPr="00AE04EB">
              <w:rPr>
                <w:szCs w:val="16"/>
              </w:rPr>
              <w:t>0,00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48EF" w14:textId="2AFE5153" w:rsidR="00AE04EB" w:rsidRPr="001607BC" w:rsidRDefault="00AE04EB" w:rsidP="00555CE8">
            <w:pPr>
              <w:jc w:val="right"/>
              <w:rPr>
                <w:szCs w:val="16"/>
              </w:rPr>
            </w:pPr>
            <w:r w:rsidRPr="001607BC">
              <w:rPr>
                <w:szCs w:val="16"/>
              </w:rPr>
              <w:t>0,00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3D2A" w14:textId="2290E06C" w:rsidR="00AE04EB" w:rsidRPr="001607BC" w:rsidRDefault="00AE04EB" w:rsidP="00555CE8">
            <w:pPr>
              <w:rPr>
                <w:szCs w:val="16"/>
              </w:rPr>
            </w:pPr>
            <w:r w:rsidRPr="001607BC">
              <w:rPr>
                <w:szCs w:val="16"/>
              </w:rPr>
              <w:t>x</w:t>
            </w:r>
          </w:p>
        </w:tc>
      </w:tr>
      <w:tr w:rsidR="00AE04EB" w:rsidRPr="00AE04EB" w14:paraId="05916118" w14:textId="074FD21E" w:rsidTr="000E2011">
        <w:trPr>
          <w:trHeight w:val="120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115" w14:textId="1812CA9E" w:rsidR="00AE04EB" w:rsidRPr="00AE04EB" w:rsidRDefault="00AE04EB" w:rsidP="00A9215E">
            <w:pPr>
              <w:rPr>
                <w:rFonts w:cs="Arial"/>
                <w:szCs w:val="16"/>
              </w:rPr>
            </w:pPr>
          </w:p>
        </w:tc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49BD9" w14:textId="77777777" w:rsidR="00AE04EB" w:rsidRPr="00AE04EB" w:rsidRDefault="00AE04EB" w:rsidP="00555CE8">
            <w:pPr>
              <w:rPr>
                <w:szCs w:val="16"/>
              </w:rPr>
            </w:pPr>
            <w:r w:rsidRPr="00AE04EB">
              <w:rPr>
                <w:szCs w:val="16"/>
              </w:rPr>
              <w:t>3.</w:t>
            </w:r>
          </w:p>
          <w:p w14:paraId="7D5BC5CB" w14:textId="06AA2C2C" w:rsidR="00AE04EB" w:rsidRPr="00AE04EB" w:rsidRDefault="00AE04EB" w:rsidP="00A9215E">
            <w:pPr>
              <w:rPr>
                <w:rFonts w:cs="Arial"/>
                <w:szCs w:val="16"/>
              </w:rPr>
            </w:pPr>
          </w:p>
          <w:p w14:paraId="44C00783" w14:textId="73906CC8" w:rsidR="00AE04EB" w:rsidRPr="00AE04EB" w:rsidRDefault="00AE04EB" w:rsidP="00A9215E">
            <w:pPr>
              <w:rPr>
                <w:rFonts w:cs="Arial"/>
                <w:szCs w:val="16"/>
              </w:rPr>
            </w:pPr>
          </w:p>
          <w:p w14:paraId="15ED15B8" w14:textId="7252F510" w:rsidR="00AE04EB" w:rsidRPr="00AE04EB" w:rsidRDefault="00AE04EB" w:rsidP="00A9215E">
            <w:pPr>
              <w:rPr>
                <w:rFonts w:cs="Arial"/>
                <w:szCs w:val="16"/>
              </w:rPr>
            </w:pPr>
          </w:p>
          <w:p w14:paraId="4366E140" w14:textId="540C2E24" w:rsidR="00AE04EB" w:rsidRPr="00AE04EB" w:rsidRDefault="00AE04EB" w:rsidP="00A9215E">
            <w:pPr>
              <w:rPr>
                <w:rFonts w:cs="Arial"/>
                <w:szCs w:val="16"/>
              </w:rPr>
            </w:pPr>
          </w:p>
          <w:p w14:paraId="05916116" w14:textId="45FE9E50" w:rsidR="00AE04EB" w:rsidRPr="00AE04EB" w:rsidRDefault="00AE04EB" w:rsidP="00A9215E">
            <w:pPr>
              <w:rPr>
                <w:szCs w:val="16"/>
              </w:rPr>
            </w:pPr>
          </w:p>
        </w:tc>
        <w:tc>
          <w:tcPr>
            <w:tcW w:w="14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4C94" w14:textId="494A29B5" w:rsidR="00AE04EB" w:rsidRPr="001607BC" w:rsidRDefault="00AE04EB" w:rsidP="00AE04EB">
            <w:pPr>
              <w:rPr>
                <w:szCs w:val="16"/>
              </w:rPr>
            </w:pPr>
            <w:r w:rsidRPr="001607BC">
              <w:rPr>
                <w:szCs w:val="16"/>
              </w:rPr>
              <w:t>Przelew/ przelew predefiniowany - realizacja dyspozycji przekazania środków</w:t>
            </w:r>
            <w:r w:rsidR="0062495E" w:rsidRPr="001607BC">
              <w:rPr>
                <w:rFonts w:cs="Arial"/>
                <w:color w:val="auto"/>
                <w:szCs w:val="16"/>
              </w:rPr>
              <w:t>, z wyjątkiem dyspozycji wymienionych w pkt 4:</w:t>
            </w:r>
            <w:r w:rsidRPr="001607BC">
              <w:rPr>
                <w:szCs w:val="16"/>
              </w:rPr>
              <w:t>:</w:t>
            </w:r>
          </w:p>
        </w:tc>
      </w:tr>
      <w:tr w:rsidR="00555CE8" w:rsidRPr="00AE04EB" w14:paraId="0591611D" w14:textId="68FCB59F" w:rsidTr="000E2011">
        <w:trPr>
          <w:trHeight w:val="120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119" w14:textId="4A16531C" w:rsidR="00555CE8" w:rsidRPr="00AE04EB" w:rsidRDefault="00555CE8" w:rsidP="00A9215E">
            <w:pPr>
              <w:rPr>
                <w:rFonts w:cs="Arial"/>
                <w:szCs w:val="16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11A" w14:textId="550CD17B" w:rsidR="00555CE8" w:rsidRPr="00AE04EB" w:rsidRDefault="00555CE8" w:rsidP="00A9215E">
            <w:pPr>
              <w:rPr>
                <w:rFonts w:cs="Arial"/>
                <w:szCs w:val="16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D140BA" w14:textId="77777777" w:rsidR="00555CE8" w:rsidRPr="00AE04EB" w:rsidRDefault="00555CE8" w:rsidP="00555CE8">
            <w:pPr>
              <w:rPr>
                <w:szCs w:val="16"/>
              </w:rPr>
            </w:pPr>
            <w:r w:rsidRPr="00AE04EB">
              <w:rPr>
                <w:szCs w:val="16"/>
              </w:rPr>
              <w:t>1)</w:t>
            </w:r>
          </w:p>
          <w:p w14:paraId="39EC4706" w14:textId="77777777" w:rsidR="00555CE8" w:rsidRPr="00AE04EB" w:rsidRDefault="00555CE8" w:rsidP="00A9215E">
            <w:pPr>
              <w:rPr>
                <w:szCs w:val="16"/>
              </w:rPr>
            </w:pPr>
          </w:p>
          <w:p w14:paraId="0591611B" w14:textId="75C74160" w:rsidR="00555CE8" w:rsidRPr="00AE04EB" w:rsidRDefault="00555CE8" w:rsidP="00A9215E">
            <w:pPr>
              <w:rPr>
                <w:szCs w:val="16"/>
              </w:rPr>
            </w:pPr>
          </w:p>
        </w:tc>
        <w:tc>
          <w:tcPr>
            <w:tcW w:w="139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7E50" w14:textId="38367F45" w:rsidR="00555CE8" w:rsidRPr="001607BC" w:rsidRDefault="00555CE8" w:rsidP="00A9215E">
            <w:pPr>
              <w:rPr>
                <w:szCs w:val="16"/>
              </w:rPr>
            </w:pPr>
            <w:r w:rsidRPr="001607BC">
              <w:rPr>
                <w:szCs w:val="16"/>
              </w:rPr>
              <w:t>pomiędzy rachunkami tego samego Posiadacza rachunku, prowadzonymi w PKO Banku Polskim SA (w tym na rachunki prowadzone na rzecz tego samego Posiadacza rachunku prowadzone przez inne spółki PKO Banku Polskiego SA z siedzibą na terytorium RP):</w:t>
            </w:r>
          </w:p>
        </w:tc>
      </w:tr>
      <w:tr w:rsidR="00324F3A" w:rsidRPr="00AE04EB" w14:paraId="05916125" w14:textId="531E2BBE" w:rsidTr="000E2011">
        <w:trPr>
          <w:trHeight w:val="152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11E" w14:textId="7CF49B02" w:rsidR="00AE04EB" w:rsidRPr="00AE04EB" w:rsidRDefault="00AE04EB" w:rsidP="00A9215E">
            <w:pPr>
              <w:rPr>
                <w:rFonts w:cs="Arial"/>
                <w:szCs w:val="16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11F" w14:textId="15AF2233" w:rsidR="00AE04EB" w:rsidRPr="00AE04EB" w:rsidRDefault="00AE04EB" w:rsidP="00A9215E">
            <w:pPr>
              <w:rPr>
                <w:rFonts w:cs="Arial"/>
                <w:szCs w:val="16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120" w14:textId="15DCF72A" w:rsidR="00AE04EB" w:rsidRPr="00AE04EB" w:rsidRDefault="00AE04EB" w:rsidP="00A9215E">
            <w:pPr>
              <w:rPr>
                <w:szCs w:val="16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21" w14:textId="67B2C122" w:rsidR="00AE04EB" w:rsidRPr="001607BC" w:rsidRDefault="00AE04EB" w:rsidP="00555CE8">
            <w:pPr>
              <w:rPr>
                <w:szCs w:val="16"/>
              </w:rPr>
            </w:pPr>
            <w:r w:rsidRPr="001607BC">
              <w:rPr>
                <w:szCs w:val="16"/>
              </w:rPr>
              <w:t>a)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22" w14:textId="3AC95BD8" w:rsidR="00AE04EB" w:rsidRPr="001607BC" w:rsidRDefault="00AE04EB" w:rsidP="00555CE8">
            <w:pPr>
              <w:rPr>
                <w:szCs w:val="16"/>
              </w:rPr>
            </w:pPr>
            <w:r w:rsidRPr="001607BC">
              <w:rPr>
                <w:szCs w:val="16"/>
              </w:rPr>
              <w:t>w oddziale PKO Banku Polskiego SA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6123" w14:textId="66CE03ED" w:rsidR="00AE04EB" w:rsidRPr="001607BC" w:rsidRDefault="00AE04EB" w:rsidP="00555CE8">
            <w:pPr>
              <w:jc w:val="right"/>
              <w:rPr>
                <w:szCs w:val="16"/>
              </w:rPr>
            </w:pPr>
            <w:r w:rsidRPr="001607BC">
              <w:rPr>
                <w:szCs w:val="16"/>
              </w:rPr>
              <w:t>0,00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6124" w14:textId="11A455C8" w:rsidR="00AE04EB" w:rsidRPr="001607BC" w:rsidRDefault="00AE04EB" w:rsidP="00555CE8">
            <w:pPr>
              <w:jc w:val="right"/>
              <w:rPr>
                <w:szCs w:val="16"/>
              </w:rPr>
            </w:pPr>
            <w:r w:rsidRPr="001607BC">
              <w:rPr>
                <w:szCs w:val="16"/>
              </w:rPr>
              <w:t>9,99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6436" w14:textId="0C475B6D" w:rsidR="00AE04EB" w:rsidRPr="001607BC" w:rsidRDefault="00AE04EB" w:rsidP="00555CE8">
            <w:pPr>
              <w:jc w:val="right"/>
              <w:rPr>
                <w:szCs w:val="16"/>
              </w:rPr>
            </w:pPr>
            <w:r w:rsidRPr="001607BC">
              <w:rPr>
                <w:rFonts w:cs="Arial"/>
                <w:szCs w:val="16"/>
              </w:rPr>
              <w:t>0,00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BFF7" w14:textId="79613701" w:rsidR="00AE04EB" w:rsidRPr="001607BC" w:rsidRDefault="00AE04EB" w:rsidP="00555CE8">
            <w:pPr>
              <w:jc w:val="right"/>
              <w:rPr>
                <w:szCs w:val="16"/>
              </w:rPr>
            </w:pPr>
            <w:r w:rsidRPr="001607BC">
              <w:rPr>
                <w:rFonts w:cs="Arial"/>
                <w:szCs w:val="16"/>
              </w:rPr>
              <w:t>0,00</w:t>
            </w:r>
          </w:p>
        </w:tc>
      </w:tr>
      <w:tr w:rsidR="00324F3A" w:rsidRPr="00AE04EB" w14:paraId="0591612D" w14:textId="1FFC2433" w:rsidTr="000E2011">
        <w:trPr>
          <w:trHeight w:val="120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126" w14:textId="5C869BE8" w:rsidR="00AE04EB" w:rsidRPr="00AE04EB" w:rsidRDefault="00AE04EB" w:rsidP="00A9215E">
            <w:pPr>
              <w:rPr>
                <w:rFonts w:cs="Arial"/>
                <w:szCs w:val="16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127" w14:textId="30050388" w:rsidR="00AE04EB" w:rsidRPr="00AE04EB" w:rsidRDefault="00AE04EB" w:rsidP="00A9215E">
            <w:pPr>
              <w:rPr>
                <w:rFonts w:cs="Arial"/>
                <w:szCs w:val="16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128" w14:textId="720DC091" w:rsidR="00AE04EB" w:rsidRPr="00AE04EB" w:rsidRDefault="00AE04EB" w:rsidP="00A9215E">
            <w:pPr>
              <w:rPr>
                <w:szCs w:val="16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29" w14:textId="646EB189" w:rsidR="00AE04EB" w:rsidRPr="001607BC" w:rsidRDefault="00AE04EB" w:rsidP="00555CE8">
            <w:pPr>
              <w:rPr>
                <w:szCs w:val="16"/>
              </w:rPr>
            </w:pPr>
            <w:r w:rsidRPr="001607BC">
              <w:rPr>
                <w:szCs w:val="16"/>
              </w:rPr>
              <w:t>b)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2A" w14:textId="79FAE51E" w:rsidR="00AE04EB" w:rsidRPr="001607BC" w:rsidRDefault="00AE04EB" w:rsidP="00555CE8">
            <w:pPr>
              <w:rPr>
                <w:szCs w:val="16"/>
              </w:rPr>
            </w:pPr>
            <w:r w:rsidRPr="001607BC">
              <w:rPr>
                <w:szCs w:val="16"/>
              </w:rPr>
              <w:t>za pośrednictwem</w:t>
            </w:r>
            <w:r w:rsidRPr="001607BC">
              <w:rPr>
                <w:b/>
                <w:bCs/>
                <w:i/>
                <w:iCs/>
                <w:szCs w:val="16"/>
              </w:rPr>
              <w:t xml:space="preserve"> </w:t>
            </w:r>
            <w:r w:rsidRPr="001607BC">
              <w:rPr>
                <w:szCs w:val="16"/>
              </w:rPr>
              <w:t>serwisu</w:t>
            </w:r>
            <w:r w:rsidRPr="001607BC">
              <w:rPr>
                <w:b/>
                <w:bCs/>
                <w:i/>
                <w:iCs/>
                <w:szCs w:val="16"/>
              </w:rPr>
              <w:t xml:space="preserve"> </w:t>
            </w:r>
            <w:r w:rsidRPr="001607BC">
              <w:rPr>
                <w:szCs w:val="16"/>
              </w:rPr>
              <w:t>telefonicznego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612B" w14:textId="6BA6ADF4" w:rsidR="00AE04EB" w:rsidRPr="001607BC" w:rsidRDefault="00AE04EB" w:rsidP="00555CE8">
            <w:pPr>
              <w:rPr>
                <w:szCs w:val="16"/>
              </w:rPr>
            </w:pPr>
            <w:r w:rsidRPr="001607BC">
              <w:rPr>
                <w:szCs w:val="16"/>
              </w:rPr>
              <w:t>x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612C" w14:textId="21F3A32A" w:rsidR="00AE04EB" w:rsidRPr="001607BC" w:rsidRDefault="00AE04EB" w:rsidP="00555CE8">
            <w:pPr>
              <w:jc w:val="right"/>
              <w:rPr>
                <w:szCs w:val="16"/>
              </w:rPr>
            </w:pPr>
            <w:r w:rsidRPr="001607BC">
              <w:rPr>
                <w:szCs w:val="16"/>
              </w:rPr>
              <w:t>9,99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D58B" w14:textId="7E430C01" w:rsidR="00AE04EB" w:rsidRPr="001607BC" w:rsidRDefault="00AE04EB" w:rsidP="00555CE8">
            <w:pPr>
              <w:jc w:val="right"/>
              <w:rPr>
                <w:szCs w:val="16"/>
              </w:rPr>
            </w:pPr>
            <w:r w:rsidRPr="001607BC">
              <w:rPr>
                <w:rFonts w:cs="Arial"/>
                <w:szCs w:val="16"/>
              </w:rPr>
              <w:t>0,00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5278" w14:textId="7AE25144" w:rsidR="00AE04EB" w:rsidRPr="001607BC" w:rsidRDefault="00AE04EB" w:rsidP="00555CE8">
            <w:pPr>
              <w:rPr>
                <w:szCs w:val="16"/>
              </w:rPr>
            </w:pPr>
            <w:r w:rsidRPr="001607BC">
              <w:rPr>
                <w:rFonts w:cs="Arial"/>
                <w:szCs w:val="16"/>
              </w:rPr>
              <w:t>x</w:t>
            </w:r>
          </w:p>
        </w:tc>
      </w:tr>
      <w:tr w:rsidR="00324F3A" w:rsidRPr="00AE04EB" w14:paraId="0B426F8B" w14:textId="3D517C0B" w:rsidTr="000E2011">
        <w:trPr>
          <w:trHeight w:val="120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C5D9BB" w14:textId="30A722E0" w:rsidR="00AE04EB" w:rsidRPr="00AE04EB" w:rsidRDefault="00AE04EB" w:rsidP="00A9215E">
            <w:pPr>
              <w:rPr>
                <w:rFonts w:cs="Arial"/>
                <w:szCs w:val="16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3EBC6B" w14:textId="55625F4E" w:rsidR="00AE04EB" w:rsidRPr="00AE04EB" w:rsidRDefault="00AE04EB" w:rsidP="00A9215E">
            <w:pPr>
              <w:rPr>
                <w:rFonts w:cs="Arial"/>
                <w:szCs w:val="16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CF1468" w14:textId="0C31D4AB" w:rsidR="00AE04EB" w:rsidRPr="00AE04EB" w:rsidRDefault="00AE04EB" w:rsidP="00A9215E">
            <w:pPr>
              <w:rPr>
                <w:szCs w:val="16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DB2F" w14:textId="054FE924" w:rsidR="00AE04EB" w:rsidRPr="001607BC" w:rsidRDefault="00AE04EB" w:rsidP="00555CE8">
            <w:pPr>
              <w:rPr>
                <w:szCs w:val="16"/>
              </w:rPr>
            </w:pPr>
            <w:r w:rsidRPr="001607BC">
              <w:rPr>
                <w:szCs w:val="16"/>
              </w:rPr>
              <w:t>c)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6839" w14:textId="37B82806" w:rsidR="00AE04EB" w:rsidRPr="001607BC" w:rsidRDefault="00AE04EB" w:rsidP="00555CE8">
            <w:pPr>
              <w:rPr>
                <w:szCs w:val="16"/>
              </w:rPr>
            </w:pPr>
            <w:r w:rsidRPr="001607BC">
              <w:rPr>
                <w:szCs w:val="16"/>
              </w:rPr>
              <w:t>za pośrednictwem</w:t>
            </w:r>
            <w:r w:rsidRPr="001607BC">
              <w:rPr>
                <w:b/>
                <w:bCs/>
                <w:i/>
                <w:iCs/>
                <w:szCs w:val="16"/>
              </w:rPr>
              <w:t xml:space="preserve"> </w:t>
            </w:r>
            <w:r w:rsidRPr="001607BC">
              <w:rPr>
                <w:szCs w:val="16"/>
              </w:rPr>
              <w:t>serwisu internetowego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A3DDB" w14:textId="7D8635BA" w:rsidR="00AE04EB" w:rsidRPr="001607BC" w:rsidRDefault="00AE04EB" w:rsidP="00555CE8">
            <w:pPr>
              <w:rPr>
                <w:szCs w:val="16"/>
              </w:rPr>
            </w:pPr>
            <w:r w:rsidRPr="001607BC">
              <w:rPr>
                <w:szCs w:val="16"/>
              </w:rPr>
              <w:t>x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3CAA8" w14:textId="130B2527" w:rsidR="00AE04EB" w:rsidRPr="001607BC" w:rsidRDefault="00AE04EB" w:rsidP="00555CE8">
            <w:pPr>
              <w:jc w:val="right"/>
              <w:rPr>
                <w:szCs w:val="16"/>
              </w:rPr>
            </w:pPr>
            <w:r w:rsidRPr="001607BC">
              <w:rPr>
                <w:szCs w:val="16"/>
              </w:rPr>
              <w:t>9,99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8B9E" w14:textId="613E016D" w:rsidR="00AE04EB" w:rsidRPr="001607BC" w:rsidRDefault="00AE04EB" w:rsidP="00555CE8">
            <w:pPr>
              <w:jc w:val="right"/>
              <w:rPr>
                <w:szCs w:val="16"/>
              </w:rPr>
            </w:pPr>
            <w:r w:rsidRPr="001607BC">
              <w:rPr>
                <w:rFonts w:cs="Arial"/>
                <w:szCs w:val="16"/>
              </w:rPr>
              <w:t>0,00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4FFF" w14:textId="2D64A516" w:rsidR="00AE04EB" w:rsidRPr="001607BC" w:rsidRDefault="00AE04EB" w:rsidP="00555CE8">
            <w:pPr>
              <w:rPr>
                <w:szCs w:val="16"/>
              </w:rPr>
            </w:pPr>
            <w:r w:rsidRPr="001607BC">
              <w:rPr>
                <w:rFonts w:cs="Arial"/>
                <w:szCs w:val="16"/>
              </w:rPr>
              <w:t>x</w:t>
            </w:r>
          </w:p>
        </w:tc>
      </w:tr>
      <w:tr w:rsidR="00324F3A" w:rsidRPr="00AE04EB" w14:paraId="18A97038" w14:textId="77777777" w:rsidTr="000E2011">
        <w:trPr>
          <w:trHeight w:val="120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8787FA" w14:textId="77777777" w:rsidR="00AE04EB" w:rsidRPr="00AE04EB" w:rsidRDefault="00AE04EB" w:rsidP="00A9215E">
            <w:pPr>
              <w:rPr>
                <w:rFonts w:cs="Arial"/>
                <w:szCs w:val="16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785118" w14:textId="77777777" w:rsidR="00AE04EB" w:rsidRPr="00AE04EB" w:rsidRDefault="00AE04EB" w:rsidP="00A9215E">
            <w:pPr>
              <w:rPr>
                <w:rFonts w:cs="Arial"/>
                <w:szCs w:val="16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CBE64D" w14:textId="28EE82EC" w:rsidR="00AE04EB" w:rsidRPr="00AE04EB" w:rsidRDefault="00AE04EB" w:rsidP="00A9215E">
            <w:pPr>
              <w:rPr>
                <w:szCs w:val="16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F6FC" w14:textId="4B5356ED" w:rsidR="00AE04EB" w:rsidRPr="001607BC" w:rsidRDefault="00AE04EB" w:rsidP="00555CE8">
            <w:pPr>
              <w:rPr>
                <w:szCs w:val="16"/>
              </w:rPr>
            </w:pPr>
            <w:r w:rsidRPr="001607BC">
              <w:rPr>
                <w:rFonts w:cs="Arial"/>
                <w:szCs w:val="16"/>
              </w:rPr>
              <w:t>d)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E150" w14:textId="573AA5AD" w:rsidR="00AE04EB" w:rsidRPr="001607BC" w:rsidRDefault="00AE04EB" w:rsidP="00555CE8">
            <w:pPr>
              <w:rPr>
                <w:szCs w:val="16"/>
              </w:rPr>
            </w:pPr>
            <w:r w:rsidRPr="001607BC">
              <w:rPr>
                <w:rFonts w:cs="Arial"/>
                <w:szCs w:val="16"/>
              </w:rPr>
              <w:t>za pośrednictwem kanału mobilnego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83A4" w14:textId="4C42DD5B" w:rsidR="00AE04EB" w:rsidRPr="001607BC" w:rsidRDefault="00AE04EB" w:rsidP="00555CE8">
            <w:pPr>
              <w:rPr>
                <w:szCs w:val="16"/>
              </w:rPr>
            </w:pPr>
            <w:r w:rsidRPr="001607BC">
              <w:rPr>
                <w:rFonts w:cs="Arial"/>
                <w:szCs w:val="16"/>
              </w:rPr>
              <w:t>x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12A7" w14:textId="1FCAF21A" w:rsidR="00AE04EB" w:rsidRPr="001607BC" w:rsidRDefault="00AE04EB" w:rsidP="00555CE8">
            <w:pPr>
              <w:rPr>
                <w:szCs w:val="16"/>
              </w:rPr>
            </w:pPr>
            <w:r w:rsidRPr="001607BC">
              <w:rPr>
                <w:rFonts w:cs="Arial"/>
                <w:szCs w:val="16"/>
              </w:rPr>
              <w:t>x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75F9" w14:textId="6D16976C" w:rsidR="00AE04EB" w:rsidRPr="001607BC" w:rsidRDefault="00AE04EB" w:rsidP="00555CE8">
            <w:pPr>
              <w:jc w:val="right"/>
              <w:rPr>
                <w:rFonts w:cs="Arial"/>
                <w:szCs w:val="16"/>
              </w:rPr>
            </w:pPr>
            <w:r w:rsidRPr="001607BC">
              <w:rPr>
                <w:rFonts w:cs="Arial"/>
                <w:szCs w:val="16"/>
              </w:rPr>
              <w:t>0,00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9B1D" w14:textId="530082ED" w:rsidR="00AE04EB" w:rsidRPr="001607BC" w:rsidRDefault="00AE04EB" w:rsidP="00555CE8">
            <w:pPr>
              <w:rPr>
                <w:rFonts w:cs="Arial"/>
                <w:szCs w:val="16"/>
              </w:rPr>
            </w:pPr>
            <w:r w:rsidRPr="001607BC">
              <w:rPr>
                <w:rFonts w:cs="Arial"/>
                <w:szCs w:val="16"/>
              </w:rPr>
              <w:t>x</w:t>
            </w:r>
          </w:p>
        </w:tc>
      </w:tr>
      <w:tr w:rsidR="003E1D9C" w:rsidRPr="00AE04EB" w14:paraId="05916132" w14:textId="4375A393" w:rsidTr="000E2011">
        <w:trPr>
          <w:trHeight w:val="120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12E" w14:textId="2ED5FAD3" w:rsidR="003E1D9C" w:rsidRPr="00AE04EB" w:rsidRDefault="003E1D9C" w:rsidP="00A9215E">
            <w:pPr>
              <w:rPr>
                <w:rFonts w:cs="Arial"/>
                <w:szCs w:val="16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12F" w14:textId="14EF302A" w:rsidR="003E1D9C" w:rsidRPr="00AE04EB" w:rsidRDefault="003E1D9C" w:rsidP="00A9215E">
            <w:pPr>
              <w:rPr>
                <w:rFonts w:cs="Arial"/>
                <w:szCs w:val="16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F94B41" w14:textId="5073208C" w:rsidR="003E1D9C" w:rsidRPr="00AE04EB" w:rsidRDefault="003E1D9C" w:rsidP="00555CE8">
            <w:pPr>
              <w:rPr>
                <w:szCs w:val="16"/>
              </w:rPr>
            </w:pPr>
            <w:r w:rsidRPr="00AE04EB">
              <w:rPr>
                <w:szCs w:val="16"/>
              </w:rPr>
              <w:t>2)</w:t>
            </w:r>
          </w:p>
          <w:p w14:paraId="05916130" w14:textId="5B3895BA" w:rsidR="003E1D9C" w:rsidRPr="00AE04EB" w:rsidRDefault="003E1D9C" w:rsidP="00A9215E">
            <w:pPr>
              <w:rPr>
                <w:szCs w:val="16"/>
              </w:rPr>
            </w:pPr>
          </w:p>
        </w:tc>
        <w:tc>
          <w:tcPr>
            <w:tcW w:w="139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88AB" w14:textId="10572310" w:rsidR="003E1D9C" w:rsidRPr="001607BC" w:rsidRDefault="003E1D9C" w:rsidP="00A9215E">
            <w:pPr>
              <w:rPr>
                <w:szCs w:val="16"/>
              </w:rPr>
            </w:pPr>
            <w:r w:rsidRPr="001607BC">
              <w:rPr>
                <w:szCs w:val="16"/>
              </w:rPr>
              <w:t>na pozostałe rachunki prowadzone w PKO Banku Polskim SA:</w:t>
            </w:r>
          </w:p>
        </w:tc>
      </w:tr>
      <w:tr w:rsidR="00324F3A" w:rsidRPr="00AE04EB" w14:paraId="0591613A" w14:textId="4C249B0A" w:rsidTr="000E2011">
        <w:trPr>
          <w:trHeight w:val="120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133" w14:textId="04B83A32" w:rsidR="00AE04EB" w:rsidRPr="00AE04EB" w:rsidRDefault="00AE04EB" w:rsidP="00A9215E">
            <w:pPr>
              <w:rPr>
                <w:rFonts w:cs="Arial"/>
                <w:szCs w:val="16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134" w14:textId="7E29F8A8" w:rsidR="00AE04EB" w:rsidRPr="00AE04EB" w:rsidRDefault="00AE04EB" w:rsidP="00A9215E">
            <w:pPr>
              <w:rPr>
                <w:rFonts w:cs="Arial"/>
                <w:szCs w:val="16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135" w14:textId="720AD4E2" w:rsidR="00AE04EB" w:rsidRPr="00AE04EB" w:rsidRDefault="00AE04EB" w:rsidP="00A9215E">
            <w:pPr>
              <w:rPr>
                <w:szCs w:val="16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36" w14:textId="44F7A807" w:rsidR="00AE04EB" w:rsidRPr="001607BC" w:rsidRDefault="00AE04EB" w:rsidP="00555CE8">
            <w:pPr>
              <w:rPr>
                <w:szCs w:val="16"/>
              </w:rPr>
            </w:pPr>
            <w:r w:rsidRPr="001607BC">
              <w:rPr>
                <w:szCs w:val="16"/>
              </w:rPr>
              <w:t>a)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37" w14:textId="262BB866" w:rsidR="00AE04EB" w:rsidRPr="001607BC" w:rsidRDefault="00AE04EB" w:rsidP="00555CE8">
            <w:pPr>
              <w:rPr>
                <w:szCs w:val="16"/>
              </w:rPr>
            </w:pPr>
            <w:r w:rsidRPr="001607BC">
              <w:rPr>
                <w:szCs w:val="16"/>
              </w:rPr>
              <w:t>w oddziale PKO Banku Polskiego SA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6138" w14:textId="3EB6CBD0" w:rsidR="00AE04EB" w:rsidRPr="001607BC" w:rsidRDefault="00AE04EB" w:rsidP="00555CE8">
            <w:pPr>
              <w:jc w:val="right"/>
              <w:rPr>
                <w:szCs w:val="16"/>
              </w:rPr>
            </w:pPr>
            <w:r w:rsidRPr="001607BC">
              <w:rPr>
                <w:szCs w:val="16"/>
              </w:rPr>
              <w:t>5,99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6139" w14:textId="5B71CAF0" w:rsidR="00AE04EB" w:rsidRPr="001607BC" w:rsidRDefault="00AE04EB" w:rsidP="00555CE8">
            <w:pPr>
              <w:jc w:val="right"/>
              <w:rPr>
                <w:szCs w:val="16"/>
              </w:rPr>
            </w:pPr>
            <w:r w:rsidRPr="001607BC">
              <w:rPr>
                <w:szCs w:val="16"/>
              </w:rPr>
              <w:t>9,99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A2CA" w14:textId="1F5DC857" w:rsidR="00AE04EB" w:rsidRPr="001607BC" w:rsidRDefault="00AE04EB" w:rsidP="00555CE8">
            <w:pPr>
              <w:jc w:val="right"/>
              <w:rPr>
                <w:szCs w:val="16"/>
              </w:rPr>
            </w:pPr>
            <w:r w:rsidRPr="001607BC">
              <w:rPr>
                <w:rFonts w:cs="Arial"/>
                <w:szCs w:val="16"/>
              </w:rPr>
              <w:t>0,00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9641" w14:textId="00973C79" w:rsidR="00AE04EB" w:rsidRPr="001607BC" w:rsidRDefault="00AE04EB" w:rsidP="00555CE8">
            <w:pPr>
              <w:jc w:val="right"/>
              <w:rPr>
                <w:szCs w:val="16"/>
              </w:rPr>
            </w:pPr>
            <w:r w:rsidRPr="001607BC">
              <w:rPr>
                <w:rFonts w:cs="Arial"/>
                <w:szCs w:val="16"/>
              </w:rPr>
              <w:t>0,00</w:t>
            </w:r>
          </w:p>
        </w:tc>
      </w:tr>
      <w:tr w:rsidR="00324F3A" w:rsidRPr="00AE04EB" w14:paraId="05916142" w14:textId="57352655" w:rsidTr="000E2011">
        <w:trPr>
          <w:trHeight w:val="120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13B" w14:textId="5D374C7C" w:rsidR="00AE04EB" w:rsidRPr="00AE04EB" w:rsidRDefault="00AE04EB" w:rsidP="00A9215E">
            <w:pPr>
              <w:rPr>
                <w:rFonts w:cs="Arial"/>
                <w:szCs w:val="16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13C" w14:textId="3BDC638A" w:rsidR="00AE04EB" w:rsidRPr="00AE04EB" w:rsidRDefault="00AE04EB" w:rsidP="00A9215E">
            <w:pPr>
              <w:rPr>
                <w:rFonts w:cs="Arial"/>
                <w:szCs w:val="16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13D" w14:textId="6968195C" w:rsidR="00AE04EB" w:rsidRPr="00AE04EB" w:rsidRDefault="00AE04EB" w:rsidP="00A9215E">
            <w:pPr>
              <w:rPr>
                <w:szCs w:val="16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3E" w14:textId="165CC8FD" w:rsidR="00AE04EB" w:rsidRPr="001607BC" w:rsidRDefault="00AE04EB" w:rsidP="00555CE8">
            <w:pPr>
              <w:rPr>
                <w:szCs w:val="16"/>
              </w:rPr>
            </w:pPr>
            <w:r w:rsidRPr="001607BC">
              <w:rPr>
                <w:szCs w:val="16"/>
              </w:rPr>
              <w:t>b)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3F" w14:textId="3269C20F" w:rsidR="00AE04EB" w:rsidRPr="001607BC" w:rsidRDefault="00AE04EB" w:rsidP="00555CE8">
            <w:pPr>
              <w:rPr>
                <w:szCs w:val="16"/>
              </w:rPr>
            </w:pPr>
            <w:r w:rsidRPr="001607BC">
              <w:rPr>
                <w:szCs w:val="16"/>
              </w:rPr>
              <w:t>za pośrednictwem</w:t>
            </w:r>
            <w:r w:rsidRPr="001607BC">
              <w:rPr>
                <w:b/>
                <w:bCs/>
                <w:i/>
                <w:iCs/>
                <w:szCs w:val="16"/>
              </w:rPr>
              <w:t xml:space="preserve"> </w:t>
            </w:r>
            <w:r w:rsidRPr="001607BC">
              <w:rPr>
                <w:szCs w:val="16"/>
              </w:rPr>
              <w:t>serwisu</w:t>
            </w:r>
            <w:r w:rsidRPr="001607BC">
              <w:rPr>
                <w:b/>
                <w:bCs/>
                <w:i/>
                <w:iCs/>
                <w:szCs w:val="16"/>
              </w:rPr>
              <w:t xml:space="preserve"> </w:t>
            </w:r>
            <w:r w:rsidRPr="001607BC">
              <w:rPr>
                <w:szCs w:val="16"/>
              </w:rPr>
              <w:t>telefonicznego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6140" w14:textId="5D876669" w:rsidR="00AE04EB" w:rsidRPr="001607BC" w:rsidRDefault="00AE04EB" w:rsidP="00555CE8">
            <w:pPr>
              <w:rPr>
                <w:szCs w:val="16"/>
              </w:rPr>
            </w:pPr>
            <w:r w:rsidRPr="001607BC">
              <w:rPr>
                <w:szCs w:val="16"/>
              </w:rPr>
              <w:t>x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6141" w14:textId="3AC3BD80" w:rsidR="00AE04EB" w:rsidRPr="001607BC" w:rsidRDefault="00AE04EB" w:rsidP="00555CE8">
            <w:pPr>
              <w:jc w:val="right"/>
              <w:rPr>
                <w:szCs w:val="16"/>
              </w:rPr>
            </w:pPr>
            <w:r w:rsidRPr="001607BC">
              <w:rPr>
                <w:szCs w:val="16"/>
              </w:rPr>
              <w:t>9,99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8896" w14:textId="421344F7" w:rsidR="00AE04EB" w:rsidRPr="001607BC" w:rsidRDefault="00AE04EB" w:rsidP="00555CE8">
            <w:pPr>
              <w:jc w:val="right"/>
              <w:rPr>
                <w:szCs w:val="16"/>
              </w:rPr>
            </w:pPr>
            <w:r w:rsidRPr="001607BC">
              <w:rPr>
                <w:rFonts w:cs="Arial"/>
                <w:szCs w:val="16"/>
              </w:rPr>
              <w:t>0,00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0E20" w14:textId="53D46613" w:rsidR="00AE04EB" w:rsidRPr="001607BC" w:rsidRDefault="00AE04EB" w:rsidP="00555CE8">
            <w:pPr>
              <w:rPr>
                <w:szCs w:val="16"/>
              </w:rPr>
            </w:pPr>
            <w:r w:rsidRPr="001607BC">
              <w:rPr>
                <w:rFonts w:cs="Arial"/>
                <w:szCs w:val="16"/>
              </w:rPr>
              <w:t>x</w:t>
            </w:r>
          </w:p>
        </w:tc>
      </w:tr>
      <w:tr w:rsidR="00324F3A" w:rsidRPr="00AE04EB" w14:paraId="268AE751" w14:textId="490D1EF4" w:rsidTr="000E2011">
        <w:trPr>
          <w:trHeight w:val="120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32709E" w14:textId="26318D6C" w:rsidR="00AE04EB" w:rsidRPr="00AE04EB" w:rsidRDefault="00AE04EB" w:rsidP="00A9215E">
            <w:pPr>
              <w:rPr>
                <w:rFonts w:cs="Arial"/>
                <w:szCs w:val="16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172148" w14:textId="75FE08CA" w:rsidR="00AE04EB" w:rsidRPr="00AE04EB" w:rsidRDefault="00AE04EB" w:rsidP="00A9215E">
            <w:pPr>
              <w:rPr>
                <w:rFonts w:cs="Arial"/>
                <w:szCs w:val="16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64B6BA" w14:textId="5BE74DCF" w:rsidR="00AE04EB" w:rsidRPr="00AE04EB" w:rsidRDefault="00AE04EB" w:rsidP="00A9215E">
            <w:pPr>
              <w:rPr>
                <w:szCs w:val="16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C2E1" w14:textId="64A61DDC" w:rsidR="00AE04EB" w:rsidRPr="001607BC" w:rsidRDefault="00AE04EB" w:rsidP="00555CE8">
            <w:pPr>
              <w:rPr>
                <w:szCs w:val="16"/>
              </w:rPr>
            </w:pPr>
            <w:r w:rsidRPr="001607BC">
              <w:rPr>
                <w:szCs w:val="16"/>
              </w:rPr>
              <w:t>c)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0C41" w14:textId="6BFA4C6F" w:rsidR="00AE04EB" w:rsidRPr="001607BC" w:rsidRDefault="00AE04EB" w:rsidP="00555CE8">
            <w:pPr>
              <w:rPr>
                <w:szCs w:val="16"/>
              </w:rPr>
            </w:pPr>
            <w:r w:rsidRPr="001607BC">
              <w:rPr>
                <w:szCs w:val="16"/>
              </w:rPr>
              <w:t>za pośrednictwem</w:t>
            </w:r>
            <w:r w:rsidRPr="001607BC">
              <w:rPr>
                <w:b/>
                <w:bCs/>
                <w:i/>
                <w:iCs/>
                <w:szCs w:val="16"/>
              </w:rPr>
              <w:t xml:space="preserve"> </w:t>
            </w:r>
            <w:r w:rsidRPr="001607BC">
              <w:rPr>
                <w:szCs w:val="16"/>
              </w:rPr>
              <w:t>serwisu internetowego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1DD47" w14:textId="769F2525" w:rsidR="00AE04EB" w:rsidRPr="001607BC" w:rsidRDefault="00AE04EB" w:rsidP="00555CE8">
            <w:pPr>
              <w:rPr>
                <w:szCs w:val="16"/>
              </w:rPr>
            </w:pPr>
            <w:r w:rsidRPr="001607BC">
              <w:rPr>
                <w:szCs w:val="16"/>
              </w:rPr>
              <w:t>x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2A119" w14:textId="6FBF3F61" w:rsidR="00AE04EB" w:rsidRPr="001607BC" w:rsidRDefault="00AE04EB" w:rsidP="00555CE8">
            <w:pPr>
              <w:jc w:val="right"/>
              <w:rPr>
                <w:szCs w:val="16"/>
              </w:rPr>
            </w:pPr>
            <w:r w:rsidRPr="001607BC">
              <w:rPr>
                <w:szCs w:val="16"/>
              </w:rPr>
              <w:t>9,99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20BF" w14:textId="60E9E4EF" w:rsidR="00AE04EB" w:rsidRPr="001607BC" w:rsidRDefault="00AE04EB" w:rsidP="00555CE8">
            <w:pPr>
              <w:jc w:val="right"/>
              <w:rPr>
                <w:szCs w:val="16"/>
              </w:rPr>
            </w:pPr>
            <w:r w:rsidRPr="001607BC">
              <w:rPr>
                <w:rFonts w:cs="Arial"/>
                <w:szCs w:val="16"/>
              </w:rPr>
              <w:t>0,00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60F1" w14:textId="5D641C7F" w:rsidR="00AE04EB" w:rsidRPr="001607BC" w:rsidRDefault="00AE04EB" w:rsidP="00555CE8">
            <w:pPr>
              <w:rPr>
                <w:szCs w:val="16"/>
              </w:rPr>
            </w:pPr>
            <w:r w:rsidRPr="001607BC">
              <w:rPr>
                <w:rFonts w:cs="Arial"/>
                <w:szCs w:val="16"/>
              </w:rPr>
              <w:t>x</w:t>
            </w:r>
          </w:p>
        </w:tc>
      </w:tr>
      <w:tr w:rsidR="00324F3A" w:rsidRPr="00AE04EB" w14:paraId="58468C30" w14:textId="77777777" w:rsidTr="000E2011">
        <w:trPr>
          <w:trHeight w:val="120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8CFBF4" w14:textId="77777777" w:rsidR="00AE04EB" w:rsidRPr="00AE04EB" w:rsidRDefault="00AE04EB" w:rsidP="00A9215E">
            <w:pPr>
              <w:rPr>
                <w:rFonts w:cs="Arial"/>
                <w:szCs w:val="16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AAA70B" w14:textId="77777777" w:rsidR="00AE04EB" w:rsidRPr="00AE04EB" w:rsidRDefault="00AE04EB" w:rsidP="00A9215E">
            <w:pPr>
              <w:rPr>
                <w:rFonts w:cs="Arial"/>
                <w:szCs w:val="16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1DF3" w14:textId="19A67F24" w:rsidR="00AE04EB" w:rsidRPr="00AE04EB" w:rsidRDefault="00AE04EB" w:rsidP="00A9215E">
            <w:pPr>
              <w:rPr>
                <w:szCs w:val="16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BBA9" w14:textId="774CEE6F" w:rsidR="00AE04EB" w:rsidRPr="001607BC" w:rsidRDefault="00AE04EB" w:rsidP="00555CE8">
            <w:pPr>
              <w:rPr>
                <w:szCs w:val="16"/>
              </w:rPr>
            </w:pPr>
            <w:r w:rsidRPr="001607BC">
              <w:rPr>
                <w:rFonts w:cs="Arial"/>
                <w:szCs w:val="16"/>
              </w:rPr>
              <w:t>d)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07B4" w14:textId="3C3B511B" w:rsidR="00AE04EB" w:rsidRPr="001607BC" w:rsidRDefault="00AE04EB" w:rsidP="00555CE8">
            <w:pPr>
              <w:rPr>
                <w:szCs w:val="16"/>
              </w:rPr>
            </w:pPr>
            <w:r w:rsidRPr="001607BC">
              <w:rPr>
                <w:rFonts w:cs="Arial"/>
                <w:szCs w:val="16"/>
              </w:rPr>
              <w:t>za pośrednictwem kanału mobilnego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5EE8" w14:textId="4AA34F93" w:rsidR="00AE04EB" w:rsidRPr="001607BC" w:rsidRDefault="00AE04EB" w:rsidP="00555CE8">
            <w:pPr>
              <w:rPr>
                <w:szCs w:val="16"/>
              </w:rPr>
            </w:pPr>
            <w:r w:rsidRPr="001607BC">
              <w:rPr>
                <w:rFonts w:cs="Arial"/>
                <w:szCs w:val="16"/>
              </w:rPr>
              <w:t>x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ADF1" w14:textId="7630A147" w:rsidR="00AE04EB" w:rsidRPr="001607BC" w:rsidRDefault="00AE04EB" w:rsidP="00555CE8">
            <w:pPr>
              <w:rPr>
                <w:szCs w:val="16"/>
              </w:rPr>
            </w:pPr>
            <w:r w:rsidRPr="001607BC">
              <w:rPr>
                <w:rFonts w:cs="Arial"/>
                <w:szCs w:val="16"/>
              </w:rPr>
              <w:t>x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D137" w14:textId="51C3B8F1" w:rsidR="00AE04EB" w:rsidRPr="001607BC" w:rsidRDefault="00AE04EB" w:rsidP="00555CE8">
            <w:pPr>
              <w:jc w:val="right"/>
              <w:rPr>
                <w:szCs w:val="16"/>
              </w:rPr>
            </w:pPr>
            <w:r w:rsidRPr="001607BC">
              <w:rPr>
                <w:rFonts w:cs="Arial"/>
                <w:szCs w:val="16"/>
              </w:rPr>
              <w:t>0,00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FC94" w14:textId="111F42A8" w:rsidR="00AE04EB" w:rsidRPr="001607BC" w:rsidRDefault="00AE04EB" w:rsidP="00555CE8">
            <w:pPr>
              <w:rPr>
                <w:szCs w:val="16"/>
              </w:rPr>
            </w:pPr>
            <w:r w:rsidRPr="001607BC">
              <w:rPr>
                <w:rFonts w:cs="Arial"/>
                <w:szCs w:val="16"/>
              </w:rPr>
              <w:t>x</w:t>
            </w:r>
          </w:p>
        </w:tc>
      </w:tr>
      <w:tr w:rsidR="003A1DC3" w:rsidRPr="00AE04EB" w14:paraId="05916147" w14:textId="3496660A" w:rsidTr="000E2011">
        <w:trPr>
          <w:trHeight w:val="120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143" w14:textId="0D249846" w:rsidR="003A1DC3" w:rsidRPr="00AE04EB" w:rsidRDefault="003A1DC3" w:rsidP="00A9215E">
            <w:pPr>
              <w:rPr>
                <w:rFonts w:cs="Arial"/>
                <w:szCs w:val="16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144" w14:textId="210560CF" w:rsidR="003A1DC3" w:rsidRPr="00AE04EB" w:rsidRDefault="003A1DC3" w:rsidP="00A9215E">
            <w:pPr>
              <w:rPr>
                <w:rFonts w:cs="Arial"/>
                <w:szCs w:val="16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2B9C5D" w14:textId="77777777" w:rsidR="003A1DC3" w:rsidRPr="00AE04EB" w:rsidRDefault="003A1DC3" w:rsidP="00555CE8">
            <w:pPr>
              <w:rPr>
                <w:szCs w:val="16"/>
              </w:rPr>
            </w:pPr>
            <w:r w:rsidRPr="00AE04EB">
              <w:rPr>
                <w:szCs w:val="16"/>
              </w:rPr>
              <w:t>3)</w:t>
            </w:r>
          </w:p>
          <w:p w14:paraId="05916145" w14:textId="3F06A4AB" w:rsidR="003A1DC3" w:rsidRPr="00AE04EB" w:rsidRDefault="003A1DC3" w:rsidP="00A9215E">
            <w:pPr>
              <w:rPr>
                <w:szCs w:val="16"/>
              </w:rPr>
            </w:pPr>
          </w:p>
        </w:tc>
        <w:tc>
          <w:tcPr>
            <w:tcW w:w="139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2591" w14:textId="51AC86CE" w:rsidR="003A1DC3" w:rsidRPr="00AE04EB" w:rsidRDefault="003A1DC3" w:rsidP="0007148B">
            <w:pPr>
              <w:rPr>
                <w:szCs w:val="16"/>
              </w:rPr>
            </w:pPr>
            <w:r w:rsidRPr="00AE04EB">
              <w:rPr>
                <w:szCs w:val="16"/>
              </w:rPr>
              <w:t>na rachunki w innym banku, z zastrzeżeniem ppkt 4:</w:t>
            </w:r>
          </w:p>
        </w:tc>
      </w:tr>
      <w:tr w:rsidR="00324F3A" w:rsidRPr="00AE04EB" w14:paraId="0591614F" w14:textId="0996766D" w:rsidTr="000E2011">
        <w:trPr>
          <w:trHeight w:val="120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148" w14:textId="7F4253F7" w:rsidR="003A1DC3" w:rsidRPr="00AE04EB" w:rsidRDefault="003A1DC3" w:rsidP="00A9215E">
            <w:pPr>
              <w:rPr>
                <w:rFonts w:cs="Arial"/>
                <w:szCs w:val="16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149" w14:textId="37537011" w:rsidR="003A1DC3" w:rsidRPr="00AE04EB" w:rsidRDefault="003A1DC3" w:rsidP="00A9215E">
            <w:pPr>
              <w:rPr>
                <w:rFonts w:cs="Arial"/>
                <w:szCs w:val="16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14A" w14:textId="4BDD9CE8" w:rsidR="003A1DC3" w:rsidRPr="00AE04EB" w:rsidRDefault="003A1DC3" w:rsidP="00A9215E">
            <w:pPr>
              <w:rPr>
                <w:szCs w:val="16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4B" w14:textId="18E582F0" w:rsidR="003A1DC3" w:rsidRPr="00AE04EB" w:rsidRDefault="003A1DC3" w:rsidP="00555CE8">
            <w:pPr>
              <w:rPr>
                <w:szCs w:val="16"/>
              </w:rPr>
            </w:pPr>
            <w:r w:rsidRPr="00AE04EB">
              <w:rPr>
                <w:szCs w:val="16"/>
              </w:rPr>
              <w:t>a)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4C" w14:textId="1234228B" w:rsidR="003A1DC3" w:rsidRPr="00AE04EB" w:rsidRDefault="003A1DC3" w:rsidP="00555CE8">
            <w:pPr>
              <w:rPr>
                <w:szCs w:val="16"/>
              </w:rPr>
            </w:pPr>
            <w:r w:rsidRPr="00AE04EB">
              <w:rPr>
                <w:szCs w:val="16"/>
              </w:rPr>
              <w:t>w oddziale PKO Banku Polskiego SA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614D" w14:textId="097792A1" w:rsidR="003A1DC3" w:rsidRPr="00AE04EB" w:rsidRDefault="003A1DC3" w:rsidP="00555CE8">
            <w:pPr>
              <w:jc w:val="right"/>
              <w:rPr>
                <w:szCs w:val="16"/>
              </w:rPr>
            </w:pPr>
            <w:r w:rsidRPr="00AE04EB">
              <w:rPr>
                <w:szCs w:val="16"/>
              </w:rPr>
              <w:t>9,99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614E" w14:textId="3EAFAF8F" w:rsidR="003A1DC3" w:rsidRPr="00AE04EB" w:rsidRDefault="003A1DC3" w:rsidP="00555CE8">
            <w:pPr>
              <w:jc w:val="right"/>
              <w:rPr>
                <w:szCs w:val="16"/>
              </w:rPr>
            </w:pPr>
            <w:r w:rsidRPr="00AE04EB">
              <w:rPr>
                <w:szCs w:val="16"/>
              </w:rPr>
              <w:t>9,99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8F02" w14:textId="481B2C08" w:rsidR="003A1DC3" w:rsidRPr="00AE04EB" w:rsidRDefault="003A1DC3" w:rsidP="00555CE8">
            <w:pPr>
              <w:jc w:val="right"/>
              <w:rPr>
                <w:szCs w:val="16"/>
              </w:rPr>
            </w:pPr>
            <w:r w:rsidRPr="00947E8D">
              <w:rPr>
                <w:rFonts w:cs="Arial"/>
                <w:szCs w:val="16"/>
              </w:rPr>
              <w:t>6,00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80FC" w14:textId="55751688" w:rsidR="003A1DC3" w:rsidRPr="00AE04EB" w:rsidRDefault="003A1DC3" w:rsidP="00555CE8">
            <w:pPr>
              <w:jc w:val="right"/>
              <w:rPr>
                <w:szCs w:val="16"/>
              </w:rPr>
            </w:pPr>
            <w:r w:rsidRPr="00947E8D">
              <w:rPr>
                <w:rFonts w:cs="Arial"/>
                <w:szCs w:val="16"/>
              </w:rPr>
              <w:t>6,00</w:t>
            </w:r>
          </w:p>
        </w:tc>
      </w:tr>
      <w:tr w:rsidR="00324F3A" w:rsidRPr="00AE04EB" w14:paraId="05916157" w14:textId="6C8E4D7E" w:rsidTr="000E2011">
        <w:trPr>
          <w:trHeight w:val="120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150" w14:textId="67A3B3DA" w:rsidR="003A1DC3" w:rsidRPr="00AE04EB" w:rsidRDefault="003A1DC3" w:rsidP="00A9215E">
            <w:pPr>
              <w:rPr>
                <w:rFonts w:cs="Arial"/>
                <w:szCs w:val="16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151" w14:textId="3B5BF4E0" w:rsidR="003A1DC3" w:rsidRPr="00AE04EB" w:rsidRDefault="003A1DC3" w:rsidP="00A9215E">
            <w:pPr>
              <w:rPr>
                <w:rFonts w:cs="Arial"/>
                <w:szCs w:val="16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152" w14:textId="5640A632" w:rsidR="003A1DC3" w:rsidRPr="00AE04EB" w:rsidRDefault="003A1DC3" w:rsidP="00A9215E">
            <w:pPr>
              <w:rPr>
                <w:szCs w:val="16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53" w14:textId="064774FF" w:rsidR="003A1DC3" w:rsidRPr="00AE04EB" w:rsidRDefault="003A1DC3" w:rsidP="00555CE8">
            <w:pPr>
              <w:rPr>
                <w:szCs w:val="16"/>
              </w:rPr>
            </w:pPr>
            <w:r w:rsidRPr="00AE04EB">
              <w:rPr>
                <w:szCs w:val="16"/>
              </w:rPr>
              <w:t>b)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54" w14:textId="6365D19D" w:rsidR="003A1DC3" w:rsidRPr="00AE04EB" w:rsidRDefault="003A1DC3" w:rsidP="00555CE8">
            <w:pPr>
              <w:rPr>
                <w:szCs w:val="16"/>
              </w:rPr>
            </w:pPr>
            <w:r w:rsidRPr="00AE04EB">
              <w:rPr>
                <w:szCs w:val="16"/>
              </w:rPr>
              <w:t>za pośrednictwem</w:t>
            </w:r>
            <w:r w:rsidRPr="00AE04EB">
              <w:rPr>
                <w:b/>
                <w:bCs/>
                <w:i/>
                <w:iCs/>
                <w:szCs w:val="16"/>
              </w:rPr>
              <w:t xml:space="preserve"> </w:t>
            </w:r>
            <w:r w:rsidRPr="00AE04EB">
              <w:rPr>
                <w:szCs w:val="16"/>
              </w:rPr>
              <w:t>serwisu</w:t>
            </w:r>
            <w:r w:rsidRPr="00AE04EB">
              <w:rPr>
                <w:b/>
                <w:bCs/>
                <w:i/>
                <w:iCs/>
                <w:szCs w:val="16"/>
              </w:rPr>
              <w:t xml:space="preserve"> </w:t>
            </w:r>
            <w:r w:rsidRPr="00AE04EB">
              <w:rPr>
                <w:szCs w:val="16"/>
              </w:rPr>
              <w:t>telefonicznego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6155" w14:textId="44F14167" w:rsidR="003A1DC3" w:rsidRPr="00AE04EB" w:rsidRDefault="003A1DC3" w:rsidP="00555CE8">
            <w:pPr>
              <w:rPr>
                <w:szCs w:val="16"/>
              </w:rPr>
            </w:pPr>
            <w:r w:rsidRPr="00AE04EB">
              <w:rPr>
                <w:szCs w:val="16"/>
              </w:rPr>
              <w:t>x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6156" w14:textId="2397330E" w:rsidR="003A1DC3" w:rsidRPr="00AE04EB" w:rsidRDefault="003A1DC3" w:rsidP="00555CE8">
            <w:pPr>
              <w:jc w:val="right"/>
              <w:rPr>
                <w:szCs w:val="16"/>
              </w:rPr>
            </w:pPr>
            <w:r w:rsidRPr="00AE04EB">
              <w:rPr>
                <w:szCs w:val="16"/>
              </w:rPr>
              <w:t>9,99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F9A1" w14:textId="07EE4144" w:rsidR="003A1DC3" w:rsidRPr="00AE04EB" w:rsidRDefault="003A1DC3" w:rsidP="00555CE8">
            <w:pPr>
              <w:jc w:val="right"/>
              <w:rPr>
                <w:szCs w:val="16"/>
              </w:rPr>
            </w:pPr>
            <w:r w:rsidRPr="00947E8D">
              <w:rPr>
                <w:rFonts w:cs="Arial"/>
                <w:szCs w:val="16"/>
              </w:rPr>
              <w:t>4,00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F11D" w14:textId="5A4A89B8" w:rsidR="003A1DC3" w:rsidRPr="00AE04EB" w:rsidRDefault="003A1DC3" w:rsidP="00555CE8">
            <w:pPr>
              <w:rPr>
                <w:szCs w:val="16"/>
              </w:rPr>
            </w:pPr>
            <w:r>
              <w:rPr>
                <w:rFonts w:cs="Arial"/>
                <w:szCs w:val="16"/>
              </w:rPr>
              <w:t>x</w:t>
            </w:r>
          </w:p>
        </w:tc>
      </w:tr>
      <w:tr w:rsidR="00324F3A" w:rsidRPr="00AE04EB" w14:paraId="5B41D386" w14:textId="2ED43C60" w:rsidTr="000E2011">
        <w:trPr>
          <w:trHeight w:val="120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062B08" w14:textId="725DB8C9" w:rsidR="003A1DC3" w:rsidRPr="00AE04EB" w:rsidRDefault="003A1DC3" w:rsidP="00A9215E">
            <w:pPr>
              <w:rPr>
                <w:rFonts w:cs="Arial"/>
                <w:szCs w:val="16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ADB3B8" w14:textId="159BC11A" w:rsidR="003A1DC3" w:rsidRPr="00AE04EB" w:rsidRDefault="003A1DC3" w:rsidP="00A9215E">
            <w:pPr>
              <w:rPr>
                <w:rFonts w:cs="Arial"/>
                <w:szCs w:val="16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D49B53" w14:textId="1A989321" w:rsidR="003A1DC3" w:rsidRPr="00AE04EB" w:rsidRDefault="003A1DC3" w:rsidP="00A9215E">
            <w:pPr>
              <w:rPr>
                <w:szCs w:val="16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6DD5" w14:textId="364FA2AF" w:rsidR="003A1DC3" w:rsidRPr="00AE04EB" w:rsidRDefault="003A1DC3" w:rsidP="00555CE8">
            <w:pPr>
              <w:rPr>
                <w:szCs w:val="16"/>
              </w:rPr>
            </w:pPr>
            <w:r w:rsidRPr="00AE04EB">
              <w:rPr>
                <w:szCs w:val="16"/>
              </w:rPr>
              <w:t>c)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6470" w14:textId="6FB2C78E" w:rsidR="003A1DC3" w:rsidRPr="00AE04EB" w:rsidRDefault="003A1DC3" w:rsidP="00555CE8">
            <w:pPr>
              <w:rPr>
                <w:szCs w:val="16"/>
              </w:rPr>
            </w:pPr>
            <w:r w:rsidRPr="00AE04EB">
              <w:rPr>
                <w:szCs w:val="16"/>
              </w:rPr>
              <w:t>za pośrednictwem</w:t>
            </w:r>
            <w:r w:rsidRPr="00AE04EB">
              <w:rPr>
                <w:b/>
                <w:bCs/>
                <w:i/>
                <w:iCs/>
                <w:szCs w:val="16"/>
              </w:rPr>
              <w:t xml:space="preserve"> </w:t>
            </w:r>
            <w:r w:rsidRPr="00AE04EB">
              <w:rPr>
                <w:szCs w:val="16"/>
              </w:rPr>
              <w:t>serwisu internetowego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2F147" w14:textId="368515C3" w:rsidR="003A1DC3" w:rsidRPr="00AE04EB" w:rsidRDefault="003A1DC3" w:rsidP="00555CE8">
            <w:pPr>
              <w:rPr>
                <w:szCs w:val="16"/>
              </w:rPr>
            </w:pPr>
            <w:r w:rsidRPr="00AE04EB">
              <w:rPr>
                <w:szCs w:val="16"/>
              </w:rPr>
              <w:t>x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F33C4" w14:textId="2EBE5D0B" w:rsidR="003A1DC3" w:rsidRPr="00AE04EB" w:rsidRDefault="003A1DC3" w:rsidP="00555CE8">
            <w:pPr>
              <w:jc w:val="right"/>
              <w:rPr>
                <w:szCs w:val="16"/>
              </w:rPr>
            </w:pPr>
            <w:r w:rsidRPr="00AE04EB">
              <w:rPr>
                <w:szCs w:val="16"/>
              </w:rPr>
              <w:t>9,99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254B" w14:textId="789244A3" w:rsidR="003A1DC3" w:rsidRPr="00AE04EB" w:rsidRDefault="003A1DC3" w:rsidP="00555CE8">
            <w:pPr>
              <w:jc w:val="right"/>
              <w:rPr>
                <w:szCs w:val="16"/>
              </w:rPr>
            </w:pPr>
            <w:r w:rsidRPr="00947E8D">
              <w:rPr>
                <w:rFonts w:cs="Arial"/>
                <w:szCs w:val="16"/>
              </w:rPr>
              <w:t>1,00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4551" w14:textId="1E601787" w:rsidR="003A1DC3" w:rsidRPr="00AE04EB" w:rsidRDefault="003A1DC3" w:rsidP="00555CE8">
            <w:pPr>
              <w:rPr>
                <w:szCs w:val="16"/>
              </w:rPr>
            </w:pPr>
            <w:r>
              <w:rPr>
                <w:rFonts w:cs="Arial"/>
                <w:szCs w:val="16"/>
              </w:rPr>
              <w:t>x</w:t>
            </w:r>
          </w:p>
        </w:tc>
      </w:tr>
      <w:tr w:rsidR="00324F3A" w:rsidRPr="00AE04EB" w14:paraId="2A27AF48" w14:textId="77777777" w:rsidTr="000E2011">
        <w:trPr>
          <w:trHeight w:val="120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2FFAEE" w14:textId="77777777" w:rsidR="003A1DC3" w:rsidRPr="00AE04EB" w:rsidRDefault="003A1DC3" w:rsidP="00A9215E">
            <w:pPr>
              <w:rPr>
                <w:rFonts w:cs="Arial"/>
                <w:szCs w:val="16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BA82F5" w14:textId="77777777" w:rsidR="003A1DC3" w:rsidRPr="00AE04EB" w:rsidRDefault="003A1DC3" w:rsidP="00A9215E">
            <w:pPr>
              <w:rPr>
                <w:rFonts w:cs="Arial"/>
                <w:szCs w:val="16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CCA5" w14:textId="7AB1C9B2" w:rsidR="003A1DC3" w:rsidRPr="00AE04EB" w:rsidRDefault="003A1DC3" w:rsidP="00A9215E">
            <w:pPr>
              <w:rPr>
                <w:szCs w:val="16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8F09" w14:textId="69DE9E0E" w:rsidR="003A1DC3" w:rsidRPr="001607BC" w:rsidRDefault="003A1DC3" w:rsidP="00555CE8">
            <w:pPr>
              <w:rPr>
                <w:szCs w:val="16"/>
              </w:rPr>
            </w:pPr>
            <w:r w:rsidRPr="001607BC">
              <w:rPr>
                <w:rFonts w:cs="Arial"/>
                <w:szCs w:val="16"/>
              </w:rPr>
              <w:t>d)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35D7" w14:textId="7E20D754" w:rsidR="003A1DC3" w:rsidRPr="001607BC" w:rsidRDefault="003A1DC3" w:rsidP="00555CE8">
            <w:pPr>
              <w:rPr>
                <w:szCs w:val="16"/>
              </w:rPr>
            </w:pPr>
            <w:r w:rsidRPr="001607BC">
              <w:rPr>
                <w:rFonts w:cs="Arial"/>
                <w:szCs w:val="16"/>
              </w:rPr>
              <w:t>za pośrednictwem kanału mobilnego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76AF" w14:textId="4CF1A235" w:rsidR="003A1DC3" w:rsidRPr="001607BC" w:rsidRDefault="003A1DC3" w:rsidP="00555CE8">
            <w:pPr>
              <w:rPr>
                <w:szCs w:val="16"/>
              </w:rPr>
            </w:pPr>
            <w:r w:rsidRPr="001607BC">
              <w:rPr>
                <w:rFonts w:cs="Arial"/>
                <w:szCs w:val="16"/>
              </w:rPr>
              <w:t>x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01E6" w14:textId="6CE8AC49" w:rsidR="003A1DC3" w:rsidRPr="001607BC" w:rsidRDefault="003A1DC3" w:rsidP="00555CE8">
            <w:pPr>
              <w:rPr>
                <w:szCs w:val="16"/>
              </w:rPr>
            </w:pPr>
            <w:r w:rsidRPr="001607BC">
              <w:rPr>
                <w:rFonts w:cs="Arial"/>
                <w:szCs w:val="16"/>
              </w:rPr>
              <w:t>x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A4BB" w14:textId="677368B0" w:rsidR="003A1DC3" w:rsidRPr="001607BC" w:rsidRDefault="003A1DC3" w:rsidP="00555CE8">
            <w:pPr>
              <w:jc w:val="right"/>
              <w:rPr>
                <w:szCs w:val="16"/>
              </w:rPr>
            </w:pPr>
            <w:r w:rsidRPr="001607BC">
              <w:rPr>
                <w:rFonts w:cs="Arial"/>
                <w:szCs w:val="16"/>
              </w:rPr>
              <w:t>1,00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5B0C" w14:textId="566E8B30" w:rsidR="003A1DC3" w:rsidRPr="001607BC" w:rsidRDefault="003A1DC3" w:rsidP="00555CE8">
            <w:pPr>
              <w:rPr>
                <w:szCs w:val="16"/>
              </w:rPr>
            </w:pPr>
            <w:r w:rsidRPr="001607BC">
              <w:rPr>
                <w:rFonts w:cs="Arial"/>
                <w:szCs w:val="16"/>
              </w:rPr>
              <w:t>x</w:t>
            </w:r>
          </w:p>
        </w:tc>
      </w:tr>
      <w:tr w:rsidR="003A1DC3" w:rsidRPr="00AE04EB" w14:paraId="47AC2B59" w14:textId="07D50A12" w:rsidTr="000E2011">
        <w:trPr>
          <w:trHeight w:val="120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119854" w14:textId="788286F7" w:rsidR="003A1DC3" w:rsidRPr="00AE04EB" w:rsidRDefault="003A1DC3" w:rsidP="00A9215E">
            <w:pPr>
              <w:rPr>
                <w:rFonts w:cs="Arial"/>
                <w:szCs w:val="16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0D99F8" w14:textId="0002FBCA" w:rsidR="003A1DC3" w:rsidRPr="00AE04EB" w:rsidRDefault="003A1DC3" w:rsidP="00A9215E">
            <w:pPr>
              <w:rPr>
                <w:rFonts w:cs="Arial"/>
                <w:szCs w:val="16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9590" w14:textId="5C52E035" w:rsidR="003A1DC3" w:rsidRPr="00AE04EB" w:rsidRDefault="003A1DC3" w:rsidP="001423C7">
            <w:pPr>
              <w:rPr>
                <w:szCs w:val="16"/>
              </w:rPr>
            </w:pPr>
            <w:r w:rsidRPr="00AE04EB">
              <w:rPr>
                <w:szCs w:val="16"/>
              </w:rPr>
              <w:t>4)</w:t>
            </w:r>
          </w:p>
        </w:tc>
        <w:tc>
          <w:tcPr>
            <w:tcW w:w="139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C2C7" w14:textId="71428701" w:rsidR="003A1DC3" w:rsidRPr="001607BC" w:rsidRDefault="003A1DC3" w:rsidP="00555CE8">
            <w:pPr>
              <w:rPr>
                <w:szCs w:val="16"/>
              </w:rPr>
            </w:pPr>
            <w:r w:rsidRPr="001607BC">
              <w:rPr>
                <w:szCs w:val="16"/>
              </w:rPr>
              <w:t>na rachunki ZUS i Urzędu Skarbowego:</w:t>
            </w:r>
          </w:p>
        </w:tc>
      </w:tr>
      <w:tr w:rsidR="003A1DC3" w:rsidRPr="00AE04EB" w14:paraId="474EF1EE" w14:textId="629A10B1" w:rsidTr="000E2011">
        <w:trPr>
          <w:trHeight w:val="120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C4E00F" w14:textId="40B9F994" w:rsidR="003A1DC3" w:rsidRPr="00AE04EB" w:rsidRDefault="003A1DC3" w:rsidP="00A9215E">
            <w:pPr>
              <w:rPr>
                <w:rFonts w:cs="Arial"/>
                <w:szCs w:val="16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D45326" w14:textId="71FDBC40" w:rsidR="003A1DC3" w:rsidRPr="00AE04EB" w:rsidRDefault="003A1DC3" w:rsidP="00A9215E">
            <w:pPr>
              <w:rPr>
                <w:rFonts w:cs="Arial"/>
                <w:szCs w:val="16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86BF61" w14:textId="269E53E3" w:rsidR="003A1DC3" w:rsidRPr="00AE04EB" w:rsidRDefault="003A1DC3" w:rsidP="00A9215E">
            <w:pPr>
              <w:rPr>
                <w:szCs w:val="16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DFA0" w14:textId="0B5FC1DB" w:rsidR="003A1DC3" w:rsidRPr="001607BC" w:rsidRDefault="003A1DC3" w:rsidP="00555CE8">
            <w:pPr>
              <w:rPr>
                <w:szCs w:val="16"/>
              </w:rPr>
            </w:pPr>
            <w:r w:rsidRPr="001607BC">
              <w:rPr>
                <w:szCs w:val="16"/>
              </w:rPr>
              <w:t>a)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F2D7" w14:textId="0ADE4025" w:rsidR="003A1DC3" w:rsidRPr="001607BC" w:rsidRDefault="003A1DC3" w:rsidP="00555CE8">
            <w:pPr>
              <w:rPr>
                <w:szCs w:val="16"/>
              </w:rPr>
            </w:pPr>
            <w:r w:rsidRPr="001607BC">
              <w:rPr>
                <w:szCs w:val="16"/>
              </w:rPr>
              <w:t>w oddziale PKO Banku Polskiego SA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BE34A" w14:textId="50A3FF72" w:rsidR="003A1DC3" w:rsidRPr="001607BC" w:rsidRDefault="003A1DC3" w:rsidP="00555CE8">
            <w:pPr>
              <w:rPr>
                <w:szCs w:val="16"/>
              </w:rPr>
            </w:pPr>
            <w:r w:rsidRPr="001607BC">
              <w:rPr>
                <w:szCs w:val="16"/>
              </w:rPr>
              <w:t>9,99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B8F23" w14:textId="7F002B2E" w:rsidR="003A1DC3" w:rsidRPr="001607BC" w:rsidRDefault="003A1DC3" w:rsidP="00555CE8">
            <w:pPr>
              <w:jc w:val="right"/>
              <w:rPr>
                <w:szCs w:val="16"/>
              </w:rPr>
            </w:pPr>
            <w:r w:rsidRPr="001607BC">
              <w:rPr>
                <w:szCs w:val="16"/>
              </w:rPr>
              <w:t>9,99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E3AA" w14:textId="2051C9D3" w:rsidR="003A1DC3" w:rsidRPr="001607BC" w:rsidRDefault="003A1DC3" w:rsidP="00555CE8">
            <w:pPr>
              <w:jc w:val="right"/>
              <w:rPr>
                <w:szCs w:val="16"/>
              </w:rPr>
            </w:pPr>
            <w:r w:rsidRPr="001607BC">
              <w:rPr>
                <w:rFonts w:cs="Arial"/>
                <w:szCs w:val="16"/>
              </w:rPr>
              <w:t>6,00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3AF7" w14:textId="6E21379F" w:rsidR="003A1DC3" w:rsidRPr="001607BC" w:rsidRDefault="003A1DC3" w:rsidP="00555CE8">
            <w:pPr>
              <w:jc w:val="right"/>
              <w:rPr>
                <w:szCs w:val="16"/>
              </w:rPr>
            </w:pPr>
            <w:r w:rsidRPr="001607BC">
              <w:rPr>
                <w:rFonts w:cs="Arial"/>
                <w:szCs w:val="16"/>
              </w:rPr>
              <w:t>6,00</w:t>
            </w:r>
          </w:p>
        </w:tc>
      </w:tr>
      <w:tr w:rsidR="003A1DC3" w:rsidRPr="00AE04EB" w14:paraId="23027138" w14:textId="37B206BD" w:rsidTr="000E2011">
        <w:trPr>
          <w:trHeight w:val="120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9BFB94" w14:textId="1D7A83B2" w:rsidR="003A1DC3" w:rsidRPr="00AE04EB" w:rsidRDefault="003A1DC3" w:rsidP="00A9215E">
            <w:pPr>
              <w:rPr>
                <w:rFonts w:cs="Arial"/>
                <w:szCs w:val="16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0F47FE" w14:textId="60D634AB" w:rsidR="003A1DC3" w:rsidRPr="00AE04EB" w:rsidRDefault="003A1DC3" w:rsidP="00A9215E">
            <w:pPr>
              <w:rPr>
                <w:rFonts w:cs="Arial"/>
                <w:szCs w:val="16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498BFA" w14:textId="1BD4D559" w:rsidR="003A1DC3" w:rsidRPr="00AE04EB" w:rsidRDefault="003A1DC3" w:rsidP="00A9215E">
            <w:pPr>
              <w:rPr>
                <w:szCs w:val="16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D235" w14:textId="1F4D28C1" w:rsidR="003A1DC3" w:rsidRPr="001607BC" w:rsidRDefault="003A1DC3" w:rsidP="00555CE8">
            <w:pPr>
              <w:rPr>
                <w:szCs w:val="16"/>
              </w:rPr>
            </w:pPr>
            <w:r w:rsidRPr="001607BC">
              <w:rPr>
                <w:szCs w:val="16"/>
              </w:rPr>
              <w:t>b)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13AC" w14:textId="3FC003E8" w:rsidR="003A1DC3" w:rsidRPr="001607BC" w:rsidRDefault="003A1DC3" w:rsidP="00555CE8">
            <w:pPr>
              <w:rPr>
                <w:szCs w:val="16"/>
              </w:rPr>
            </w:pPr>
            <w:r w:rsidRPr="001607BC">
              <w:rPr>
                <w:szCs w:val="16"/>
              </w:rPr>
              <w:t>za pośrednictwem</w:t>
            </w:r>
            <w:r w:rsidRPr="001607BC">
              <w:rPr>
                <w:b/>
                <w:bCs/>
                <w:i/>
                <w:iCs/>
                <w:szCs w:val="16"/>
              </w:rPr>
              <w:t xml:space="preserve"> </w:t>
            </w:r>
            <w:r w:rsidRPr="001607BC">
              <w:rPr>
                <w:szCs w:val="16"/>
              </w:rPr>
              <w:t>serwisu</w:t>
            </w:r>
            <w:r w:rsidRPr="001607BC">
              <w:rPr>
                <w:b/>
                <w:bCs/>
                <w:i/>
                <w:iCs/>
                <w:szCs w:val="16"/>
              </w:rPr>
              <w:t xml:space="preserve"> </w:t>
            </w:r>
            <w:r w:rsidRPr="001607BC">
              <w:rPr>
                <w:szCs w:val="16"/>
              </w:rPr>
              <w:t>telefonicznego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B6DD9" w14:textId="0B8EA608" w:rsidR="003A1DC3" w:rsidRPr="001607BC" w:rsidRDefault="003A1DC3" w:rsidP="00555CE8">
            <w:pPr>
              <w:rPr>
                <w:szCs w:val="16"/>
              </w:rPr>
            </w:pPr>
            <w:r w:rsidRPr="001607BC">
              <w:rPr>
                <w:szCs w:val="16"/>
              </w:rPr>
              <w:t>x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1F8CB" w14:textId="2BB70F2F" w:rsidR="003A1DC3" w:rsidRPr="001607BC" w:rsidRDefault="003A1DC3" w:rsidP="00555CE8">
            <w:pPr>
              <w:jc w:val="right"/>
              <w:rPr>
                <w:szCs w:val="16"/>
              </w:rPr>
            </w:pPr>
            <w:r w:rsidRPr="001607BC">
              <w:rPr>
                <w:szCs w:val="16"/>
              </w:rPr>
              <w:t>9,99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FFE4" w14:textId="06BB8A8D" w:rsidR="003A1DC3" w:rsidRPr="001607BC" w:rsidRDefault="003A1DC3" w:rsidP="00555CE8">
            <w:pPr>
              <w:jc w:val="right"/>
              <w:rPr>
                <w:szCs w:val="16"/>
              </w:rPr>
            </w:pPr>
            <w:r w:rsidRPr="001607BC">
              <w:rPr>
                <w:rFonts w:cs="Arial"/>
                <w:szCs w:val="16"/>
              </w:rPr>
              <w:t>4,00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A398" w14:textId="595EA783" w:rsidR="003A1DC3" w:rsidRPr="001607BC" w:rsidRDefault="003A1DC3" w:rsidP="00555CE8">
            <w:pPr>
              <w:rPr>
                <w:szCs w:val="16"/>
              </w:rPr>
            </w:pPr>
            <w:r w:rsidRPr="001607BC">
              <w:rPr>
                <w:rFonts w:cs="Arial"/>
                <w:szCs w:val="16"/>
              </w:rPr>
              <w:t>x</w:t>
            </w:r>
          </w:p>
        </w:tc>
      </w:tr>
      <w:tr w:rsidR="003A1DC3" w:rsidRPr="00AE04EB" w14:paraId="27840CE5" w14:textId="45D0E3BB" w:rsidTr="000E2011">
        <w:trPr>
          <w:trHeight w:val="120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022C83" w14:textId="1B391351" w:rsidR="003A1DC3" w:rsidRPr="00AE04EB" w:rsidRDefault="003A1DC3" w:rsidP="00A9215E">
            <w:pPr>
              <w:rPr>
                <w:rFonts w:cs="Arial"/>
                <w:szCs w:val="16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7252DE" w14:textId="4A27AB52" w:rsidR="003A1DC3" w:rsidRPr="00AE04EB" w:rsidRDefault="003A1DC3" w:rsidP="00A9215E">
            <w:pPr>
              <w:rPr>
                <w:rFonts w:cs="Arial"/>
                <w:szCs w:val="16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E1C7BF" w14:textId="26BB9817" w:rsidR="003A1DC3" w:rsidRPr="00AE04EB" w:rsidRDefault="003A1DC3" w:rsidP="00A9215E">
            <w:pPr>
              <w:rPr>
                <w:szCs w:val="16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C49A" w14:textId="05F3144E" w:rsidR="003A1DC3" w:rsidRPr="001607BC" w:rsidRDefault="003A1DC3" w:rsidP="00555CE8">
            <w:pPr>
              <w:rPr>
                <w:szCs w:val="16"/>
              </w:rPr>
            </w:pPr>
            <w:r w:rsidRPr="001607BC">
              <w:rPr>
                <w:szCs w:val="16"/>
              </w:rPr>
              <w:t>c)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1618" w14:textId="37777D67" w:rsidR="003A1DC3" w:rsidRPr="001607BC" w:rsidRDefault="003A1DC3" w:rsidP="00555CE8">
            <w:pPr>
              <w:rPr>
                <w:szCs w:val="16"/>
              </w:rPr>
            </w:pPr>
            <w:r w:rsidRPr="001607BC">
              <w:rPr>
                <w:szCs w:val="16"/>
              </w:rPr>
              <w:t>za pośrednictwem</w:t>
            </w:r>
            <w:r w:rsidRPr="001607BC">
              <w:rPr>
                <w:b/>
                <w:bCs/>
                <w:i/>
                <w:iCs/>
                <w:szCs w:val="16"/>
              </w:rPr>
              <w:t xml:space="preserve"> </w:t>
            </w:r>
            <w:r w:rsidRPr="001607BC">
              <w:rPr>
                <w:szCs w:val="16"/>
              </w:rPr>
              <w:t>serwisu internetowego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B81DE" w14:textId="2D04D4D6" w:rsidR="003A1DC3" w:rsidRPr="001607BC" w:rsidRDefault="003A1DC3" w:rsidP="00555CE8">
            <w:pPr>
              <w:rPr>
                <w:szCs w:val="16"/>
              </w:rPr>
            </w:pPr>
            <w:r w:rsidRPr="001607BC">
              <w:rPr>
                <w:szCs w:val="16"/>
              </w:rPr>
              <w:t>x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1F1BF" w14:textId="0F5E1028" w:rsidR="003A1DC3" w:rsidRPr="001607BC" w:rsidRDefault="003A1DC3" w:rsidP="00555CE8">
            <w:pPr>
              <w:jc w:val="right"/>
              <w:rPr>
                <w:szCs w:val="16"/>
              </w:rPr>
            </w:pPr>
            <w:r w:rsidRPr="001607BC">
              <w:rPr>
                <w:szCs w:val="16"/>
              </w:rPr>
              <w:t>9,99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5431" w14:textId="606F0820" w:rsidR="003A1DC3" w:rsidRPr="001607BC" w:rsidRDefault="003A1DC3" w:rsidP="00555CE8">
            <w:pPr>
              <w:jc w:val="right"/>
              <w:rPr>
                <w:szCs w:val="16"/>
              </w:rPr>
            </w:pPr>
            <w:r w:rsidRPr="001607BC">
              <w:rPr>
                <w:rFonts w:cs="Arial"/>
                <w:szCs w:val="16"/>
              </w:rPr>
              <w:t>1,00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A88A" w14:textId="1EB7A2F3" w:rsidR="003A1DC3" w:rsidRPr="001607BC" w:rsidRDefault="003A1DC3" w:rsidP="00555CE8">
            <w:pPr>
              <w:rPr>
                <w:szCs w:val="16"/>
              </w:rPr>
            </w:pPr>
            <w:r w:rsidRPr="001607BC">
              <w:rPr>
                <w:rFonts w:cs="Arial"/>
                <w:szCs w:val="16"/>
              </w:rPr>
              <w:t>x</w:t>
            </w:r>
          </w:p>
        </w:tc>
      </w:tr>
      <w:tr w:rsidR="00BE4280" w:rsidRPr="00AE04EB" w14:paraId="745C44F3" w14:textId="77777777" w:rsidTr="000E2011">
        <w:trPr>
          <w:trHeight w:val="120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E34444" w14:textId="77777777" w:rsidR="003A1DC3" w:rsidRPr="00AE04EB" w:rsidRDefault="003A1DC3" w:rsidP="00A9215E">
            <w:pPr>
              <w:rPr>
                <w:rFonts w:cs="Arial"/>
                <w:szCs w:val="16"/>
              </w:rPr>
            </w:pPr>
          </w:p>
        </w:tc>
        <w:tc>
          <w:tcPr>
            <w:tcW w:w="3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C882" w14:textId="4210EF43" w:rsidR="003A1DC3" w:rsidRPr="00AE04EB" w:rsidRDefault="003A1DC3" w:rsidP="00A9215E">
            <w:pPr>
              <w:rPr>
                <w:rFonts w:cs="Arial"/>
                <w:szCs w:val="16"/>
              </w:rPr>
            </w:pPr>
          </w:p>
        </w:tc>
        <w:tc>
          <w:tcPr>
            <w:tcW w:w="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FAF9" w14:textId="77777777" w:rsidR="003A1DC3" w:rsidRPr="00AE04EB" w:rsidRDefault="003A1DC3" w:rsidP="00A9215E">
            <w:pPr>
              <w:rPr>
                <w:szCs w:val="16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CA79" w14:textId="6DC43CDE" w:rsidR="003A1DC3" w:rsidRPr="001607BC" w:rsidRDefault="003A1DC3" w:rsidP="00555CE8">
            <w:pPr>
              <w:rPr>
                <w:szCs w:val="16"/>
              </w:rPr>
            </w:pPr>
            <w:r w:rsidRPr="001607BC">
              <w:rPr>
                <w:rFonts w:cs="Arial"/>
                <w:szCs w:val="16"/>
              </w:rPr>
              <w:t>d)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3748" w14:textId="1C600BFC" w:rsidR="003A1DC3" w:rsidRPr="001607BC" w:rsidRDefault="003A1DC3" w:rsidP="00555CE8">
            <w:pPr>
              <w:rPr>
                <w:szCs w:val="16"/>
              </w:rPr>
            </w:pPr>
            <w:r w:rsidRPr="001607BC">
              <w:rPr>
                <w:rFonts w:cs="Arial"/>
                <w:szCs w:val="16"/>
              </w:rPr>
              <w:t>za pośrednictwem kanału mobilnego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AF41" w14:textId="2BB87546" w:rsidR="003A1DC3" w:rsidRPr="001607BC" w:rsidRDefault="003A1DC3" w:rsidP="00555CE8">
            <w:pPr>
              <w:rPr>
                <w:szCs w:val="16"/>
              </w:rPr>
            </w:pPr>
            <w:r w:rsidRPr="001607BC">
              <w:rPr>
                <w:rFonts w:cs="Arial"/>
                <w:szCs w:val="16"/>
              </w:rPr>
              <w:t>x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3240" w14:textId="5E77D725" w:rsidR="003A1DC3" w:rsidRPr="001607BC" w:rsidRDefault="003A1DC3" w:rsidP="00555CE8">
            <w:pPr>
              <w:rPr>
                <w:szCs w:val="16"/>
              </w:rPr>
            </w:pPr>
            <w:r w:rsidRPr="001607BC">
              <w:rPr>
                <w:rFonts w:cs="Arial"/>
                <w:szCs w:val="16"/>
              </w:rPr>
              <w:t>x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685D" w14:textId="3680BDC8" w:rsidR="003A1DC3" w:rsidRPr="001607BC" w:rsidRDefault="003A1DC3" w:rsidP="00555CE8">
            <w:pPr>
              <w:jc w:val="right"/>
              <w:rPr>
                <w:szCs w:val="16"/>
              </w:rPr>
            </w:pPr>
            <w:r w:rsidRPr="001607BC">
              <w:rPr>
                <w:rFonts w:cs="Arial"/>
                <w:szCs w:val="16"/>
              </w:rPr>
              <w:t>1,00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8A95" w14:textId="74C84521" w:rsidR="003A1DC3" w:rsidRPr="001607BC" w:rsidRDefault="003A1DC3" w:rsidP="00555CE8">
            <w:pPr>
              <w:rPr>
                <w:szCs w:val="16"/>
              </w:rPr>
            </w:pPr>
            <w:r w:rsidRPr="001607BC">
              <w:rPr>
                <w:rFonts w:cs="Arial"/>
                <w:szCs w:val="16"/>
              </w:rPr>
              <w:t>x</w:t>
            </w:r>
          </w:p>
        </w:tc>
      </w:tr>
      <w:tr w:rsidR="008A6644" w:rsidRPr="00AE04EB" w14:paraId="60443F7D" w14:textId="77777777" w:rsidTr="000E2011">
        <w:trPr>
          <w:trHeight w:val="120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1F7AA3" w14:textId="77777777" w:rsidR="008A6644" w:rsidRPr="00AE04EB" w:rsidRDefault="008A6644" w:rsidP="00A9215E">
            <w:pPr>
              <w:rPr>
                <w:rFonts w:cs="Arial"/>
                <w:szCs w:val="16"/>
              </w:rPr>
            </w:pPr>
          </w:p>
        </w:tc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B0C27C" w14:textId="263DC4A9" w:rsidR="008A6644" w:rsidRDefault="008A6644" w:rsidP="00A9215E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4.</w:t>
            </w:r>
          </w:p>
        </w:tc>
        <w:tc>
          <w:tcPr>
            <w:tcW w:w="14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B24E" w14:textId="57BDF848" w:rsidR="008A6644" w:rsidRPr="001607BC" w:rsidRDefault="008A6644" w:rsidP="001607BC">
            <w:pPr>
              <w:rPr>
                <w:rFonts w:cs="Arial"/>
                <w:szCs w:val="16"/>
              </w:rPr>
            </w:pPr>
            <w:r w:rsidRPr="001607BC">
              <w:rPr>
                <w:rFonts w:cs="Arial"/>
                <w:szCs w:val="16"/>
              </w:rPr>
              <w:t>Przelew - realizacja dyspozycji przekazania środków z użyciem numeru telefonu (tzw. przelew "Na numer telefonu")</w:t>
            </w:r>
            <w:r w:rsidR="001607BC">
              <w:rPr>
                <w:rFonts w:cs="Arial"/>
                <w:szCs w:val="16"/>
              </w:rPr>
              <w:t>:</w:t>
            </w:r>
          </w:p>
        </w:tc>
      </w:tr>
      <w:tr w:rsidR="00DC4811" w:rsidRPr="00AE04EB" w14:paraId="70DE48AB" w14:textId="77777777" w:rsidTr="000E2011">
        <w:trPr>
          <w:trHeight w:val="120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F9EBB7" w14:textId="77777777" w:rsidR="00DC4811" w:rsidRPr="00AE04EB" w:rsidRDefault="00DC4811" w:rsidP="00A9215E">
            <w:pPr>
              <w:rPr>
                <w:rFonts w:cs="Arial"/>
                <w:szCs w:val="16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D4BC1A" w14:textId="74650F8D" w:rsidR="00DC4811" w:rsidRDefault="00DC4811" w:rsidP="00A9215E">
            <w:pPr>
              <w:rPr>
                <w:rFonts w:cs="Arial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E538" w14:textId="058C2A6D" w:rsidR="00DC4811" w:rsidRPr="00AE04EB" w:rsidRDefault="00DC4811" w:rsidP="00A9215E">
            <w:pPr>
              <w:rPr>
                <w:szCs w:val="16"/>
              </w:rPr>
            </w:pPr>
            <w:r>
              <w:rPr>
                <w:rFonts w:cs="Arial"/>
                <w:szCs w:val="16"/>
              </w:rPr>
              <w:t>1)</w:t>
            </w:r>
          </w:p>
        </w:tc>
        <w:tc>
          <w:tcPr>
            <w:tcW w:w="139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2F60" w14:textId="3FED75AB" w:rsidR="00DC4811" w:rsidRPr="001607BC" w:rsidRDefault="00DC4811" w:rsidP="00555CE8">
            <w:pPr>
              <w:rPr>
                <w:rFonts w:cs="Arial"/>
                <w:szCs w:val="16"/>
              </w:rPr>
            </w:pPr>
            <w:r w:rsidRPr="001607BC">
              <w:rPr>
                <w:rFonts w:cs="Arial"/>
                <w:szCs w:val="16"/>
              </w:rPr>
              <w:t xml:space="preserve"> na rachunki prowadzone w PKO Banku Polskim SA</w:t>
            </w:r>
          </w:p>
        </w:tc>
      </w:tr>
      <w:tr w:rsidR="008A6644" w:rsidRPr="00AE04EB" w14:paraId="3C452937" w14:textId="77777777" w:rsidTr="000E2011">
        <w:trPr>
          <w:trHeight w:val="120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68ACDB" w14:textId="77777777" w:rsidR="008A6644" w:rsidRPr="00AE04EB" w:rsidRDefault="008A6644" w:rsidP="00A9215E">
            <w:pPr>
              <w:rPr>
                <w:rFonts w:cs="Arial"/>
                <w:szCs w:val="16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BC407F" w14:textId="5592E646" w:rsidR="008A6644" w:rsidRDefault="008A6644" w:rsidP="00A9215E">
            <w:pPr>
              <w:rPr>
                <w:rFonts w:cs="Arial"/>
                <w:szCs w:val="16"/>
              </w:rPr>
            </w:pPr>
          </w:p>
        </w:tc>
        <w:tc>
          <w:tcPr>
            <w:tcW w:w="3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B033A66" w14:textId="58919A2F" w:rsidR="008A6644" w:rsidRPr="00AE04EB" w:rsidRDefault="008A6644" w:rsidP="00A9215E">
            <w:pPr>
              <w:rPr>
                <w:szCs w:val="16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5B54" w14:textId="5CFF5663" w:rsidR="008A6644" w:rsidRPr="001607BC" w:rsidRDefault="008A6644" w:rsidP="00555CE8">
            <w:pPr>
              <w:rPr>
                <w:rFonts w:cs="Arial"/>
                <w:szCs w:val="16"/>
              </w:rPr>
            </w:pPr>
            <w:r w:rsidRPr="001607BC">
              <w:rPr>
                <w:rFonts w:cs="Arial"/>
                <w:szCs w:val="16"/>
              </w:rPr>
              <w:t>a)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A485" w14:textId="6C72382A" w:rsidR="008A6644" w:rsidRPr="001607BC" w:rsidRDefault="00DC4811" w:rsidP="00555CE8">
            <w:pPr>
              <w:rPr>
                <w:rFonts w:cs="Arial"/>
                <w:szCs w:val="16"/>
              </w:rPr>
            </w:pPr>
            <w:r w:rsidRPr="001607BC">
              <w:rPr>
                <w:rFonts w:cs="Arial"/>
                <w:szCs w:val="16"/>
              </w:rPr>
              <w:t xml:space="preserve"> </w:t>
            </w:r>
            <w:r w:rsidRPr="001607BC">
              <w:rPr>
                <w:rFonts w:cs="Arial"/>
                <w:color w:val="auto"/>
                <w:szCs w:val="16"/>
              </w:rPr>
              <w:t>za pośrednictwem serwisu internetowego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57A9" w14:textId="55EB3FC9" w:rsidR="008A6644" w:rsidRPr="001607BC" w:rsidRDefault="008A6644" w:rsidP="00555CE8">
            <w:pPr>
              <w:rPr>
                <w:rFonts w:cs="Arial"/>
                <w:szCs w:val="16"/>
              </w:rPr>
            </w:pPr>
            <w:r w:rsidRPr="001607BC">
              <w:rPr>
                <w:rFonts w:cs="Arial"/>
                <w:szCs w:val="16"/>
              </w:rPr>
              <w:t>x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C3F6" w14:textId="3CFAD856" w:rsidR="008A6644" w:rsidRPr="001607BC" w:rsidRDefault="008A6644" w:rsidP="00555CE8">
            <w:pPr>
              <w:rPr>
                <w:rFonts w:cs="Arial"/>
                <w:szCs w:val="16"/>
              </w:rPr>
            </w:pPr>
            <w:r w:rsidRPr="001607BC">
              <w:rPr>
                <w:rFonts w:cs="Arial"/>
                <w:szCs w:val="16"/>
              </w:rPr>
              <w:t>x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9ED6" w14:textId="7CC90C09" w:rsidR="008A6644" w:rsidRPr="001607BC" w:rsidRDefault="008A6644" w:rsidP="00555CE8">
            <w:pPr>
              <w:jc w:val="right"/>
              <w:rPr>
                <w:rFonts w:cs="Arial"/>
                <w:szCs w:val="16"/>
              </w:rPr>
            </w:pPr>
            <w:r w:rsidRPr="001607BC">
              <w:rPr>
                <w:rFonts w:cs="Arial"/>
                <w:szCs w:val="16"/>
              </w:rPr>
              <w:t>0,00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7C37" w14:textId="4A8EA290" w:rsidR="008A6644" w:rsidRPr="001607BC" w:rsidRDefault="008A6644" w:rsidP="00555CE8">
            <w:pPr>
              <w:rPr>
                <w:rFonts w:cs="Arial"/>
                <w:szCs w:val="16"/>
              </w:rPr>
            </w:pPr>
            <w:r w:rsidRPr="001607BC">
              <w:rPr>
                <w:rFonts w:cs="Arial"/>
                <w:szCs w:val="16"/>
              </w:rPr>
              <w:t>x</w:t>
            </w:r>
          </w:p>
        </w:tc>
      </w:tr>
      <w:tr w:rsidR="00DC4811" w:rsidRPr="00AE04EB" w14:paraId="040C645C" w14:textId="77777777" w:rsidTr="000E2011">
        <w:trPr>
          <w:trHeight w:val="120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C3CF63" w14:textId="77777777" w:rsidR="00DC4811" w:rsidRPr="00AE04EB" w:rsidRDefault="00DC4811" w:rsidP="00A9215E">
            <w:pPr>
              <w:rPr>
                <w:rFonts w:cs="Arial"/>
                <w:szCs w:val="16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F80B7D" w14:textId="3B0BEB86" w:rsidR="00DC4811" w:rsidRDefault="00DC4811" w:rsidP="00A9215E">
            <w:pPr>
              <w:rPr>
                <w:rFonts w:cs="Arial"/>
                <w:szCs w:val="16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DDA448" w14:textId="468EA7D5" w:rsidR="00DC4811" w:rsidRPr="00AE04EB" w:rsidRDefault="00DC4811" w:rsidP="00A9215E">
            <w:pPr>
              <w:rPr>
                <w:szCs w:val="16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5151" w14:textId="7912352B" w:rsidR="00DC4811" w:rsidRPr="001607BC" w:rsidRDefault="00DC4811" w:rsidP="00555CE8">
            <w:pPr>
              <w:spacing w:before="10"/>
              <w:rPr>
                <w:rFonts w:cs="Arial"/>
                <w:szCs w:val="16"/>
              </w:rPr>
            </w:pPr>
            <w:r w:rsidRPr="001607BC">
              <w:rPr>
                <w:rFonts w:cs="Arial"/>
                <w:szCs w:val="16"/>
              </w:rPr>
              <w:t>b)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9799" w14:textId="062BCF87" w:rsidR="00DC4811" w:rsidRPr="001607BC" w:rsidRDefault="00DC4811" w:rsidP="00555CE8">
            <w:pPr>
              <w:spacing w:before="10"/>
              <w:rPr>
                <w:rFonts w:cs="Arial"/>
                <w:szCs w:val="16"/>
              </w:rPr>
            </w:pPr>
            <w:r w:rsidRPr="001607BC">
              <w:rPr>
                <w:rFonts w:cs="Arial"/>
                <w:szCs w:val="16"/>
              </w:rPr>
              <w:t xml:space="preserve"> w kanale mobilnym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9622" w14:textId="05CEA151" w:rsidR="00DC4811" w:rsidRPr="001607BC" w:rsidRDefault="00DC4811" w:rsidP="00555CE8">
            <w:pPr>
              <w:spacing w:before="10"/>
              <w:rPr>
                <w:rFonts w:cs="Arial"/>
                <w:szCs w:val="16"/>
              </w:rPr>
            </w:pPr>
            <w:r w:rsidRPr="001607BC">
              <w:rPr>
                <w:rFonts w:cs="Arial"/>
                <w:szCs w:val="16"/>
              </w:rPr>
              <w:t>x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701D" w14:textId="630F6655" w:rsidR="00DC4811" w:rsidRPr="001607BC" w:rsidRDefault="00DC4811" w:rsidP="00555CE8">
            <w:pPr>
              <w:spacing w:before="10"/>
              <w:rPr>
                <w:rFonts w:cs="Arial"/>
                <w:szCs w:val="16"/>
              </w:rPr>
            </w:pPr>
            <w:r w:rsidRPr="001607BC">
              <w:rPr>
                <w:rFonts w:cs="Arial"/>
                <w:szCs w:val="16"/>
              </w:rPr>
              <w:t>x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F99B" w14:textId="60D5B6C6" w:rsidR="00DC4811" w:rsidRPr="001607BC" w:rsidRDefault="00DC4811" w:rsidP="00555CE8">
            <w:pPr>
              <w:spacing w:before="10"/>
              <w:jc w:val="right"/>
              <w:rPr>
                <w:rFonts w:cs="Arial"/>
                <w:szCs w:val="16"/>
              </w:rPr>
            </w:pPr>
            <w:r w:rsidRPr="001607BC">
              <w:rPr>
                <w:rFonts w:cs="Arial"/>
                <w:szCs w:val="16"/>
              </w:rPr>
              <w:t>0,00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6675" w14:textId="01D1B95A" w:rsidR="00DC4811" w:rsidRPr="001607BC" w:rsidRDefault="00DC4811" w:rsidP="00555CE8">
            <w:pPr>
              <w:spacing w:before="10"/>
              <w:rPr>
                <w:rFonts w:cs="Arial"/>
                <w:szCs w:val="16"/>
              </w:rPr>
            </w:pPr>
            <w:r w:rsidRPr="001607BC">
              <w:rPr>
                <w:rFonts w:cs="Arial"/>
                <w:szCs w:val="16"/>
              </w:rPr>
              <w:t>x</w:t>
            </w:r>
          </w:p>
        </w:tc>
      </w:tr>
      <w:tr w:rsidR="00DC4811" w:rsidRPr="00AE04EB" w14:paraId="7B6CE31C" w14:textId="77777777" w:rsidTr="000E2011">
        <w:trPr>
          <w:trHeight w:val="120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2150B5" w14:textId="77777777" w:rsidR="00DC4811" w:rsidRPr="00AE04EB" w:rsidRDefault="00DC4811" w:rsidP="00A9215E">
            <w:pPr>
              <w:rPr>
                <w:rFonts w:cs="Arial"/>
                <w:szCs w:val="16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D8AA" w14:textId="77777777" w:rsidR="00DC4811" w:rsidRDefault="00DC4811" w:rsidP="00A9215E">
            <w:pPr>
              <w:rPr>
                <w:rFonts w:cs="Arial"/>
                <w:szCs w:val="16"/>
              </w:rPr>
            </w:pPr>
          </w:p>
        </w:tc>
        <w:tc>
          <w:tcPr>
            <w:tcW w:w="395" w:type="dxa"/>
            <w:tcBorders>
              <w:left w:val="single" w:sz="4" w:space="0" w:color="auto"/>
              <w:right w:val="single" w:sz="4" w:space="0" w:color="auto"/>
            </w:tcBorders>
          </w:tcPr>
          <w:p w14:paraId="7881D256" w14:textId="2401463F" w:rsidR="00DC4811" w:rsidRPr="00AE04EB" w:rsidRDefault="00DC4811" w:rsidP="00A9215E">
            <w:pPr>
              <w:rPr>
                <w:szCs w:val="16"/>
              </w:rPr>
            </w:pPr>
            <w:r>
              <w:rPr>
                <w:szCs w:val="16"/>
              </w:rPr>
              <w:t>2)</w:t>
            </w: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9729" w14:textId="03D1D5BC" w:rsidR="00DC4811" w:rsidRPr="001607BC" w:rsidRDefault="00DC4811" w:rsidP="008A6644">
            <w:pPr>
              <w:spacing w:before="10"/>
              <w:rPr>
                <w:rFonts w:cs="Arial"/>
                <w:szCs w:val="16"/>
              </w:rPr>
            </w:pPr>
            <w:r w:rsidRPr="001607BC">
              <w:rPr>
                <w:rFonts w:cs="Arial"/>
                <w:szCs w:val="16"/>
              </w:rPr>
              <w:t xml:space="preserve">w kanale mobilnym na rachunki prowadzone w innym banku </w:t>
            </w:r>
            <w:r w:rsidRPr="001607BC">
              <w:rPr>
                <w:rFonts w:cs="Arial"/>
                <w:szCs w:val="16"/>
                <w:vertAlign w:val="superscript"/>
              </w:rPr>
              <w:t>2)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EFD7" w14:textId="03D21158" w:rsidR="00DC4811" w:rsidRPr="001607BC" w:rsidRDefault="00DC4811" w:rsidP="00555CE8">
            <w:pPr>
              <w:spacing w:before="10"/>
              <w:rPr>
                <w:rFonts w:cs="Arial"/>
                <w:szCs w:val="16"/>
              </w:rPr>
            </w:pPr>
            <w:r w:rsidRPr="001607BC">
              <w:rPr>
                <w:rFonts w:cs="Arial"/>
                <w:szCs w:val="16"/>
              </w:rPr>
              <w:t>x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CCD2" w14:textId="2CF00941" w:rsidR="00DC4811" w:rsidRPr="001607BC" w:rsidRDefault="00DC4811" w:rsidP="00555CE8">
            <w:pPr>
              <w:spacing w:before="10"/>
              <w:rPr>
                <w:rFonts w:cs="Arial"/>
                <w:szCs w:val="16"/>
              </w:rPr>
            </w:pPr>
            <w:r w:rsidRPr="001607BC">
              <w:rPr>
                <w:rFonts w:cs="Arial"/>
                <w:szCs w:val="16"/>
              </w:rPr>
              <w:t>x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533A" w14:textId="0F9FC381" w:rsidR="00DC4811" w:rsidRPr="001607BC" w:rsidRDefault="00DC4811" w:rsidP="00555CE8">
            <w:pPr>
              <w:spacing w:before="10"/>
              <w:jc w:val="right"/>
              <w:rPr>
                <w:rFonts w:cs="Arial"/>
                <w:szCs w:val="16"/>
              </w:rPr>
            </w:pPr>
            <w:r w:rsidRPr="001607BC">
              <w:rPr>
                <w:rFonts w:cs="Arial"/>
                <w:szCs w:val="16"/>
              </w:rPr>
              <w:t>1,00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C816" w14:textId="7F1BEAE0" w:rsidR="00DC4811" w:rsidRPr="001607BC" w:rsidRDefault="00DC4811" w:rsidP="00555CE8">
            <w:pPr>
              <w:spacing w:before="10"/>
              <w:rPr>
                <w:rFonts w:cs="Arial"/>
                <w:szCs w:val="16"/>
              </w:rPr>
            </w:pPr>
            <w:r w:rsidRPr="001607BC">
              <w:rPr>
                <w:rFonts w:cs="Arial"/>
                <w:szCs w:val="16"/>
              </w:rPr>
              <w:t>x</w:t>
            </w:r>
          </w:p>
        </w:tc>
      </w:tr>
      <w:tr w:rsidR="008A6644" w:rsidRPr="00AE04EB" w14:paraId="0591615B" w14:textId="7858C58A" w:rsidTr="000E2011">
        <w:trPr>
          <w:trHeight w:val="352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158" w14:textId="20C9EA6D" w:rsidR="008A6644" w:rsidRPr="00AE04EB" w:rsidRDefault="008A6644" w:rsidP="00A9215E">
            <w:pPr>
              <w:rPr>
                <w:rFonts w:cs="Arial"/>
                <w:szCs w:val="16"/>
              </w:rPr>
            </w:pPr>
          </w:p>
        </w:tc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916159" w14:textId="3D748E8B" w:rsidR="008A6644" w:rsidRPr="00AE04EB" w:rsidRDefault="008A6644" w:rsidP="00555CE8">
            <w:pPr>
              <w:rPr>
                <w:szCs w:val="16"/>
              </w:rPr>
            </w:pPr>
            <w:r>
              <w:rPr>
                <w:szCs w:val="16"/>
              </w:rPr>
              <w:t>5</w:t>
            </w:r>
            <w:r w:rsidRPr="00AE04EB">
              <w:rPr>
                <w:szCs w:val="16"/>
              </w:rPr>
              <w:t>.</w:t>
            </w:r>
          </w:p>
        </w:tc>
        <w:tc>
          <w:tcPr>
            <w:tcW w:w="14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8B51" w14:textId="24F4BDBD" w:rsidR="008A6644" w:rsidRPr="00AE04EB" w:rsidRDefault="008A6644" w:rsidP="00555CE8">
            <w:pPr>
              <w:rPr>
                <w:szCs w:val="16"/>
              </w:rPr>
            </w:pPr>
            <w:r w:rsidRPr="00AE04EB">
              <w:rPr>
                <w:szCs w:val="16"/>
              </w:rPr>
              <w:t>Realizacja zleceń w czasie rzeczywistym na rachunki prowadzone w innych niż PKO Bank Polski SA bankach za pośrednictwem systemu SORBNET 2 w godzinach określonych w Komunikacie PKO Banku Polskiego SA:</w:t>
            </w:r>
          </w:p>
        </w:tc>
      </w:tr>
      <w:tr w:rsidR="008A6644" w:rsidRPr="00AE04EB" w14:paraId="05916162" w14:textId="108FED51" w:rsidTr="000E2011">
        <w:trPr>
          <w:trHeight w:val="120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15C" w14:textId="42C2E6DA" w:rsidR="008A6644" w:rsidRPr="00AE04EB" w:rsidRDefault="008A6644" w:rsidP="00A9215E">
            <w:pPr>
              <w:rPr>
                <w:rFonts w:cs="Arial"/>
                <w:szCs w:val="16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15D" w14:textId="77777777" w:rsidR="008A6644" w:rsidRPr="00AE04EB" w:rsidRDefault="008A6644" w:rsidP="00A9215E">
            <w:pPr>
              <w:rPr>
                <w:rFonts w:cs="Arial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5E" w14:textId="59797F35" w:rsidR="008A6644" w:rsidRPr="00AE04EB" w:rsidRDefault="008A6644" w:rsidP="00431210">
            <w:pPr>
              <w:rPr>
                <w:szCs w:val="16"/>
              </w:rPr>
            </w:pPr>
            <w:r w:rsidRPr="00AE04EB">
              <w:rPr>
                <w:szCs w:val="16"/>
              </w:rPr>
              <w:t>1)</w:t>
            </w: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5F" w14:textId="72E6960B" w:rsidR="008A6644" w:rsidRPr="00AE04EB" w:rsidRDefault="008A6644" w:rsidP="00431210">
            <w:pPr>
              <w:rPr>
                <w:szCs w:val="16"/>
              </w:rPr>
            </w:pPr>
            <w:r w:rsidRPr="00AE04EB">
              <w:rPr>
                <w:szCs w:val="16"/>
              </w:rPr>
              <w:t>w kwocie wyższej lub równej 1 000 000 zł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60" w14:textId="6E49700A" w:rsidR="008A6644" w:rsidRPr="00AE04EB" w:rsidRDefault="008A6644" w:rsidP="00431210">
            <w:pPr>
              <w:rPr>
                <w:szCs w:val="16"/>
              </w:rPr>
            </w:pPr>
            <w:r w:rsidRPr="00AE04EB">
              <w:rPr>
                <w:szCs w:val="16"/>
              </w:rPr>
              <w:t>x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61" w14:textId="556CD538" w:rsidR="008A6644" w:rsidRPr="00AE04EB" w:rsidRDefault="008A6644" w:rsidP="00431210">
            <w:pPr>
              <w:jc w:val="right"/>
              <w:rPr>
                <w:szCs w:val="16"/>
              </w:rPr>
            </w:pPr>
            <w:r w:rsidRPr="00AE04EB">
              <w:rPr>
                <w:szCs w:val="16"/>
              </w:rPr>
              <w:t>20,00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CAED" w14:textId="373B27B4" w:rsidR="008A6644" w:rsidRPr="00AE04EB" w:rsidRDefault="008A6644" w:rsidP="00431210">
            <w:pPr>
              <w:jc w:val="right"/>
              <w:rPr>
                <w:szCs w:val="16"/>
              </w:rPr>
            </w:pPr>
            <w:r w:rsidRPr="00947E8D">
              <w:rPr>
                <w:rFonts w:cs="Arial"/>
                <w:szCs w:val="16"/>
              </w:rPr>
              <w:t>20,00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1510" w14:textId="736EF563" w:rsidR="008A6644" w:rsidRPr="00AE04EB" w:rsidRDefault="008A6644" w:rsidP="00431210">
            <w:pPr>
              <w:rPr>
                <w:szCs w:val="16"/>
              </w:rPr>
            </w:pPr>
            <w:r>
              <w:rPr>
                <w:rFonts w:cs="Arial"/>
                <w:szCs w:val="16"/>
              </w:rPr>
              <w:t>x</w:t>
            </w:r>
          </w:p>
        </w:tc>
      </w:tr>
      <w:tr w:rsidR="008A6644" w:rsidRPr="00AE04EB" w14:paraId="05916169" w14:textId="2BF27A42" w:rsidTr="000E2011">
        <w:trPr>
          <w:trHeight w:val="120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163" w14:textId="491A6DC8" w:rsidR="008A6644" w:rsidRPr="00AE04EB" w:rsidRDefault="008A6644" w:rsidP="00A9215E">
            <w:pPr>
              <w:rPr>
                <w:rFonts w:cs="Arial"/>
                <w:szCs w:val="16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64" w14:textId="77777777" w:rsidR="008A6644" w:rsidRPr="00AE04EB" w:rsidRDefault="008A6644" w:rsidP="00A9215E">
            <w:pPr>
              <w:rPr>
                <w:rFonts w:cs="Arial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65" w14:textId="61EFCE80" w:rsidR="008A6644" w:rsidRPr="00AE04EB" w:rsidRDefault="008A6644" w:rsidP="00431210">
            <w:pPr>
              <w:rPr>
                <w:szCs w:val="16"/>
              </w:rPr>
            </w:pPr>
            <w:r w:rsidRPr="00AE04EB">
              <w:rPr>
                <w:szCs w:val="16"/>
              </w:rPr>
              <w:t>2)</w:t>
            </w: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66" w14:textId="7DEC7E19" w:rsidR="008A6644" w:rsidRPr="00AE04EB" w:rsidRDefault="008A6644" w:rsidP="00431210">
            <w:pPr>
              <w:rPr>
                <w:szCs w:val="16"/>
              </w:rPr>
            </w:pPr>
            <w:r w:rsidRPr="00AE04EB">
              <w:rPr>
                <w:szCs w:val="16"/>
              </w:rPr>
              <w:t>w kwocie niższej niż 1 000 000 zł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67" w14:textId="20FA4E4F" w:rsidR="008A6644" w:rsidRPr="00AE04EB" w:rsidRDefault="008A6644" w:rsidP="00431210">
            <w:pPr>
              <w:rPr>
                <w:szCs w:val="16"/>
              </w:rPr>
            </w:pPr>
            <w:r w:rsidRPr="00AE04EB">
              <w:rPr>
                <w:szCs w:val="16"/>
              </w:rPr>
              <w:t>x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68" w14:textId="6C543A65" w:rsidR="008A6644" w:rsidRPr="00AE04EB" w:rsidRDefault="008A6644" w:rsidP="00431210">
            <w:pPr>
              <w:jc w:val="right"/>
              <w:rPr>
                <w:szCs w:val="16"/>
              </w:rPr>
            </w:pPr>
            <w:r w:rsidRPr="00AE04EB">
              <w:rPr>
                <w:szCs w:val="16"/>
              </w:rPr>
              <w:t>40,00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ABE1" w14:textId="02C8BE5F" w:rsidR="008A6644" w:rsidRPr="00AE04EB" w:rsidRDefault="008A6644" w:rsidP="00431210">
            <w:pPr>
              <w:jc w:val="right"/>
              <w:rPr>
                <w:szCs w:val="16"/>
              </w:rPr>
            </w:pPr>
            <w:r w:rsidRPr="00947E8D">
              <w:rPr>
                <w:rFonts w:cs="Arial"/>
                <w:szCs w:val="16"/>
              </w:rPr>
              <w:t>40,00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2886" w14:textId="6A3BE919" w:rsidR="008A6644" w:rsidRPr="00AE04EB" w:rsidRDefault="008A6644" w:rsidP="00431210">
            <w:pPr>
              <w:rPr>
                <w:szCs w:val="16"/>
              </w:rPr>
            </w:pPr>
            <w:r>
              <w:rPr>
                <w:rFonts w:cs="Arial"/>
                <w:szCs w:val="16"/>
              </w:rPr>
              <w:t>x</w:t>
            </w:r>
          </w:p>
        </w:tc>
      </w:tr>
      <w:tr w:rsidR="008A6644" w:rsidRPr="00AE04EB" w14:paraId="0591616D" w14:textId="3FBBA6D9" w:rsidTr="000E2011">
        <w:trPr>
          <w:trHeight w:val="120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16A" w14:textId="73E3B184" w:rsidR="008A6644" w:rsidRPr="00AE04EB" w:rsidRDefault="008A6644" w:rsidP="00A9215E">
            <w:pPr>
              <w:rPr>
                <w:rFonts w:cs="Arial"/>
                <w:szCs w:val="16"/>
              </w:rPr>
            </w:pPr>
          </w:p>
        </w:tc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91616B" w14:textId="2E21029B" w:rsidR="008A6644" w:rsidRPr="00AE04EB" w:rsidRDefault="008A6644" w:rsidP="00431210">
            <w:pPr>
              <w:pBdr>
                <w:between w:val="single" w:sz="4" w:space="1" w:color="auto"/>
              </w:pBdr>
              <w:rPr>
                <w:szCs w:val="16"/>
              </w:rPr>
            </w:pPr>
            <w:r>
              <w:rPr>
                <w:szCs w:val="16"/>
              </w:rPr>
              <w:t>6</w:t>
            </w:r>
            <w:r w:rsidRPr="00AE04EB">
              <w:rPr>
                <w:szCs w:val="16"/>
              </w:rPr>
              <w:t>.</w:t>
            </w:r>
          </w:p>
        </w:tc>
        <w:tc>
          <w:tcPr>
            <w:tcW w:w="14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F416" w14:textId="6B005C8B" w:rsidR="008A6644" w:rsidRPr="00AE04EB" w:rsidRDefault="008A6644" w:rsidP="00431210">
            <w:pPr>
              <w:rPr>
                <w:szCs w:val="16"/>
              </w:rPr>
            </w:pPr>
            <w:r w:rsidRPr="00AE04EB">
              <w:rPr>
                <w:szCs w:val="16"/>
              </w:rPr>
              <w:t>Zlecenia stałe (o stałej kwocie i terminie):</w:t>
            </w:r>
          </w:p>
        </w:tc>
      </w:tr>
      <w:tr w:rsidR="008A6644" w:rsidRPr="00AE04EB" w14:paraId="05916174" w14:textId="7469574F" w:rsidTr="000E2011">
        <w:trPr>
          <w:trHeight w:val="120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16E" w14:textId="77777777" w:rsidR="008A6644" w:rsidRPr="00AE04EB" w:rsidRDefault="008A6644" w:rsidP="00A9215E">
            <w:pPr>
              <w:rPr>
                <w:rFonts w:cs="Arial"/>
                <w:szCs w:val="16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16F" w14:textId="77777777" w:rsidR="008A6644" w:rsidRPr="00AE04EB" w:rsidRDefault="008A6644" w:rsidP="00A9215E">
            <w:pPr>
              <w:rPr>
                <w:rFonts w:cs="Arial"/>
                <w:szCs w:val="16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916170" w14:textId="14343207" w:rsidR="008A6644" w:rsidRPr="00AE04EB" w:rsidRDefault="008A6644" w:rsidP="00431210">
            <w:pPr>
              <w:rPr>
                <w:szCs w:val="16"/>
              </w:rPr>
            </w:pPr>
            <w:r w:rsidRPr="00AE04EB">
              <w:rPr>
                <w:szCs w:val="16"/>
              </w:rPr>
              <w:t>1)</w:t>
            </w:r>
          </w:p>
        </w:tc>
        <w:tc>
          <w:tcPr>
            <w:tcW w:w="139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C3C4" w14:textId="54A21DAF" w:rsidR="008A6644" w:rsidRPr="00802CE7" w:rsidRDefault="005A7D09" w:rsidP="00431210">
            <w:pPr>
              <w:rPr>
                <w:szCs w:val="16"/>
              </w:rPr>
            </w:pPr>
            <w:r w:rsidRPr="00802CE7">
              <w:rPr>
                <w:i/>
              </w:rPr>
              <w:t>ustanowienie</w:t>
            </w:r>
            <w:r w:rsidRPr="00802CE7">
              <w:rPr>
                <w:b/>
                <w:i/>
              </w:rPr>
              <w:t xml:space="preserve"> </w:t>
            </w:r>
            <w:r w:rsidR="008A6644" w:rsidRPr="00802CE7">
              <w:t>zlecenia stałego:</w:t>
            </w:r>
          </w:p>
        </w:tc>
      </w:tr>
      <w:tr w:rsidR="008A6644" w:rsidRPr="00AE04EB" w14:paraId="012FF186" w14:textId="77777777" w:rsidTr="000E2011">
        <w:trPr>
          <w:trHeight w:val="120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629065" w14:textId="77777777" w:rsidR="008A6644" w:rsidRPr="00AE04EB" w:rsidRDefault="008A6644" w:rsidP="00A9215E">
            <w:pPr>
              <w:rPr>
                <w:rFonts w:cs="Arial"/>
                <w:szCs w:val="16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4A2E42" w14:textId="77777777" w:rsidR="008A6644" w:rsidRPr="00AE04EB" w:rsidRDefault="008A6644" w:rsidP="00A9215E">
            <w:pPr>
              <w:rPr>
                <w:rFonts w:cs="Arial"/>
                <w:szCs w:val="16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DD8354" w14:textId="0E6915D7" w:rsidR="008A6644" w:rsidRPr="00AE04EB" w:rsidRDefault="008A6644" w:rsidP="00431210">
            <w:pPr>
              <w:rPr>
                <w:szCs w:val="16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0326" w14:textId="7F4398DA" w:rsidR="008A6644" w:rsidRPr="00AE04EB" w:rsidRDefault="008A6644" w:rsidP="00431210">
            <w:pPr>
              <w:rPr>
                <w:szCs w:val="16"/>
              </w:rPr>
            </w:pPr>
            <w:r w:rsidRPr="00431210">
              <w:t>a)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EFD4" w14:textId="5F4BEE30" w:rsidR="008A6644" w:rsidRPr="00802CE7" w:rsidRDefault="008A6644" w:rsidP="00431210">
            <w:pPr>
              <w:rPr>
                <w:szCs w:val="16"/>
              </w:rPr>
            </w:pPr>
            <w:r w:rsidRPr="00802CE7">
              <w:t>w oddziale PKO Banku Polskiego SA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6856" w14:textId="635DCDDE" w:rsidR="008A6644" w:rsidRPr="00AE04EB" w:rsidRDefault="008A6644" w:rsidP="00431210">
            <w:pPr>
              <w:jc w:val="right"/>
              <w:rPr>
                <w:szCs w:val="16"/>
              </w:rPr>
            </w:pPr>
            <w:r w:rsidRPr="00AE04EB">
              <w:rPr>
                <w:szCs w:val="16"/>
              </w:rPr>
              <w:t>2,99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A0A8" w14:textId="20AF964A" w:rsidR="008A6644" w:rsidRPr="00AE04EB" w:rsidRDefault="008A6644" w:rsidP="00431210">
            <w:pPr>
              <w:rPr>
                <w:szCs w:val="16"/>
              </w:rPr>
            </w:pPr>
            <w:r w:rsidRPr="00AE04EB">
              <w:rPr>
                <w:szCs w:val="16"/>
              </w:rPr>
              <w:t>x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18C9" w14:textId="76957ECA" w:rsidR="008A6644" w:rsidRPr="00AE04EB" w:rsidRDefault="008A6644" w:rsidP="00431210">
            <w:pPr>
              <w:jc w:val="right"/>
              <w:rPr>
                <w:szCs w:val="16"/>
              </w:rPr>
            </w:pPr>
            <w:r w:rsidRPr="00431210">
              <w:t>2,00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A2FE" w14:textId="602DF388" w:rsidR="008A6644" w:rsidRPr="00AE04EB" w:rsidRDefault="008A6644" w:rsidP="00431210">
            <w:pPr>
              <w:rPr>
                <w:szCs w:val="16"/>
              </w:rPr>
            </w:pPr>
            <w:r w:rsidRPr="00431210">
              <w:t>x</w:t>
            </w:r>
          </w:p>
        </w:tc>
      </w:tr>
      <w:tr w:rsidR="008A6644" w:rsidRPr="00AE04EB" w14:paraId="7DF4C7C8" w14:textId="77777777" w:rsidTr="000E2011">
        <w:trPr>
          <w:trHeight w:val="120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5F233F" w14:textId="77777777" w:rsidR="008A6644" w:rsidRPr="00AE04EB" w:rsidRDefault="008A6644" w:rsidP="00A9215E">
            <w:pPr>
              <w:rPr>
                <w:rFonts w:cs="Arial"/>
                <w:szCs w:val="16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D7EE8B" w14:textId="77777777" w:rsidR="008A6644" w:rsidRPr="00AE04EB" w:rsidRDefault="008A6644" w:rsidP="00A9215E">
            <w:pPr>
              <w:rPr>
                <w:rFonts w:cs="Arial"/>
                <w:szCs w:val="16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E72F5A" w14:textId="432F4D92" w:rsidR="008A6644" w:rsidRPr="00AE04EB" w:rsidRDefault="008A6644" w:rsidP="00431210">
            <w:pPr>
              <w:rPr>
                <w:szCs w:val="16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98D0" w14:textId="7EFD7F2D" w:rsidR="008A6644" w:rsidRPr="00AE04EB" w:rsidRDefault="008A6644" w:rsidP="00431210">
            <w:pPr>
              <w:rPr>
                <w:szCs w:val="16"/>
              </w:rPr>
            </w:pPr>
            <w:r w:rsidRPr="00431210">
              <w:t>b)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55E8" w14:textId="5E04D616" w:rsidR="008A6644" w:rsidRPr="00802CE7" w:rsidRDefault="008A6644" w:rsidP="00431210">
            <w:pPr>
              <w:rPr>
                <w:szCs w:val="16"/>
              </w:rPr>
            </w:pPr>
            <w:r w:rsidRPr="00802CE7">
              <w:t>za pośrednictwem serwisu telefonicznego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6053" w14:textId="0746EFDD" w:rsidR="008A6644" w:rsidRPr="00802CE7" w:rsidRDefault="008A6644" w:rsidP="00431210">
            <w:pPr>
              <w:rPr>
                <w:szCs w:val="16"/>
              </w:rPr>
            </w:pPr>
            <w:r w:rsidRPr="00802CE7">
              <w:rPr>
                <w:szCs w:val="16"/>
              </w:rPr>
              <w:t>x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2F17" w14:textId="1C8A97DE" w:rsidR="008A6644" w:rsidRPr="00802CE7" w:rsidRDefault="008A6644" w:rsidP="00431210">
            <w:pPr>
              <w:rPr>
                <w:szCs w:val="16"/>
              </w:rPr>
            </w:pPr>
            <w:r w:rsidRPr="00802CE7">
              <w:rPr>
                <w:szCs w:val="16"/>
              </w:rPr>
              <w:t>x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5528" w14:textId="5DE494AD" w:rsidR="008A6644" w:rsidRPr="00AE04EB" w:rsidRDefault="008A6644" w:rsidP="00431210">
            <w:pPr>
              <w:jc w:val="right"/>
              <w:rPr>
                <w:szCs w:val="16"/>
              </w:rPr>
            </w:pPr>
            <w:r w:rsidRPr="00431210">
              <w:t>2,00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A42A" w14:textId="25289CBF" w:rsidR="008A6644" w:rsidRPr="00AE04EB" w:rsidRDefault="008A6644" w:rsidP="00431210">
            <w:pPr>
              <w:rPr>
                <w:szCs w:val="16"/>
              </w:rPr>
            </w:pPr>
            <w:r w:rsidRPr="00431210">
              <w:t>x</w:t>
            </w:r>
          </w:p>
        </w:tc>
      </w:tr>
      <w:tr w:rsidR="008A6644" w:rsidRPr="00AE04EB" w14:paraId="0CDA5102" w14:textId="77777777" w:rsidTr="000E2011">
        <w:trPr>
          <w:trHeight w:val="120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C56A36" w14:textId="77777777" w:rsidR="008A6644" w:rsidRPr="00AE04EB" w:rsidRDefault="008A6644" w:rsidP="00A9215E">
            <w:pPr>
              <w:rPr>
                <w:rFonts w:cs="Arial"/>
                <w:szCs w:val="16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87567" w14:textId="77777777" w:rsidR="008A6644" w:rsidRPr="00AE04EB" w:rsidRDefault="008A6644" w:rsidP="00A9215E">
            <w:pPr>
              <w:rPr>
                <w:rFonts w:cs="Arial"/>
                <w:szCs w:val="16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DDD0" w14:textId="78AB00DB" w:rsidR="008A6644" w:rsidRPr="00AE04EB" w:rsidRDefault="008A6644" w:rsidP="00431210">
            <w:pPr>
              <w:rPr>
                <w:szCs w:val="16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C4D4" w14:textId="7A95E3AE" w:rsidR="008A6644" w:rsidRPr="00AE04EB" w:rsidRDefault="008A6644" w:rsidP="00431210">
            <w:pPr>
              <w:rPr>
                <w:szCs w:val="16"/>
              </w:rPr>
            </w:pPr>
            <w:r w:rsidRPr="00431210">
              <w:t>c)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55E5" w14:textId="634C744F" w:rsidR="008A6644" w:rsidRPr="00802CE7" w:rsidRDefault="008A6644" w:rsidP="00431210">
            <w:pPr>
              <w:rPr>
                <w:szCs w:val="16"/>
              </w:rPr>
            </w:pPr>
            <w:r w:rsidRPr="00802CE7">
              <w:t>za pośrednictwem serwisu internetowego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0A28" w14:textId="4C766649" w:rsidR="008A6644" w:rsidRPr="00802CE7" w:rsidRDefault="008A6644" w:rsidP="00431210">
            <w:pPr>
              <w:rPr>
                <w:szCs w:val="16"/>
              </w:rPr>
            </w:pPr>
            <w:r w:rsidRPr="00802CE7">
              <w:rPr>
                <w:szCs w:val="16"/>
              </w:rPr>
              <w:t>x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83CF" w14:textId="7D6C14D3" w:rsidR="008A6644" w:rsidRPr="00802CE7" w:rsidRDefault="008A6644" w:rsidP="00431210">
            <w:pPr>
              <w:rPr>
                <w:szCs w:val="16"/>
              </w:rPr>
            </w:pPr>
            <w:r w:rsidRPr="00802CE7">
              <w:rPr>
                <w:szCs w:val="16"/>
              </w:rPr>
              <w:t>x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8FE3" w14:textId="22121472" w:rsidR="008A6644" w:rsidRPr="00AE04EB" w:rsidRDefault="008A6644" w:rsidP="00431210">
            <w:pPr>
              <w:jc w:val="right"/>
              <w:rPr>
                <w:szCs w:val="16"/>
              </w:rPr>
            </w:pPr>
            <w:r w:rsidRPr="00431210">
              <w:t>0,00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E2B0" w14:textId="2AA710B6" w:rsidR="008A6644" w:rsidRPr="00AE04EB" w:rsidRDefault="008A6644" w:rsidP="00431210">
            <w:pPr>
              <w:rPr>
                <w:szCs w:val="16"/>
              </w:rPr>
            </w:pPr>
            <w:r w:rsidRPr="00431210">
              <w:t>x</w:t>
            </w:r>
          </w:p>
        </w:tc>
      </w:tr>
      <w:tr w:rsidR="008A6644" w:rsidRPr="00AE04EB" w14:paraId="0591617B" w14:textId="3D1FACCA" w:rsidTr="000E2011">
        <w:trPr>
          <w:trHeight w:val="120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175" w14:textId="6369A8B6" w:rsidR="008A6644" w:rsidRPr="00AE04EB" w:rsidRDefault="008A6644" w:rsidP="00A9215E">
            <w:pPr>
              <w:rPr>
                <w:rFonts w:cs="Arial"/>
                <w:szCs w:val="16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176" w14:textId="77777777" w:rsidR="008A6644" w:rsidRPr="00AE04EB" w:rsidRDefault="008A6644" w:rsidP="00A9215E">
            <w:pPr>
              <w:rPr>
                <w:rFonts w:cs="Arial"/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77" w14:textId="680BD82E" w:rsidR="008A6644" w:rsidRPr="00AE04EB" w:rsidRDefault="008A6644" w:rsidP="00431210">
            <w:pPr>
              <w:rPr>
                <w:szCs w:val="16"/>
              </w:rPr>
            </w:pPr>
            <w:r w:rsidRPr="00AE04EB">
              <w:rPr>
                <w:szCs w:val="16"/>
              </w:rPr>
              <w:t>2)</w:t>
            </w: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78" w14:textId="17ABB0F8" w:rsidR="008A6644" w:rsidRPr="00AE04EB" w:rsidRDefault="008A6644" w:rsidP="00431210">
            <w:pPr>
              <w:rPr>
                <w:szCs w:val="16"/>
              </w:rPr>
            </w:pPr>
            <w:r w:rsidRPr="00AE04EB">
              <w:rPr>
                <w:szCs w:val="16"/>
              </w:rPr>
              <w:t>realizacja dyspozycji przekazania środków na rachunek - za każdą należność wymienioną w zleceniu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79" w14:textId="1903A5ED" w:rsidR="008A6644" w:rsidRPr="00802CE7" w:rsidRDefault="008A6644" w:rsidP="00431210">
            <w:pPr>
              <w:jc w:val="right"/>
              <w:rPr>
                <w:szCs w:val="16"/>
              </w:rPr>
            </w:pPr>
            <w:r w:rsidRPr="00802CE7">
              <w:rPr>
                <w:szCs w:val="16"/>
              </w:rPr>
              <w:t>1,50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7A" w14:textId="40821D12" w:rsidR="008A6644" w:rsidRPr="00802CE7" w:rsidRDefault="008A6644" w:rsidP="00431210">
            <w:pPr>
              <w:rPr>
                <w:szCs w:val="16"/>
              </w:rPr>
            </w:pPr>
            <w:r w:rsidRPr="00802CE7">
              <w:rPr>
                <w:szCs w:val="16"/>
              </w:rPr>
              <w:t>x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716C" w14:textId="2E566AC9" w:rsidR="008A6644" w:rsidRPr="00AE04EB" w:rsidRDefault="008A6644" w:rsidP="00431210">
            <w:pPr>
              <w:jc w:val="right"/>
              <w:rPr>
                <w:szCs w:val="16"/>
              </w:rPr>
            </w:pPr>
            <w:r w:rsidRPr="00431210">
              <w:t>1,50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7343" w14:textId="444B6AAD" w:rsidR="008A6644" w:rsidRPr="00AE04EB" w:rsidRDefault="008A6644" w:rsidP="00431210">
            <w:pPr>
              <w:rPr>
                <w:szCs w:val="16"/>
              </w:rPr>
            </w:pPr>
            <w:r w:rsidRPr="00431210">
              <w:t>x</w:t>
            </w:r>
          </w:p>
        </w:tc>
      </w:tr>
      <w:tr w:rsidR="008A6644" w:rsidRPr="00AE04EB" w14:paraId="7C5766B3" w14:textId="77777777" w:rsidTr="000E2011">
        <w:trPr>
          <w:trHeight w:val="120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A1B9C8" w14:textId="77777777" w:rsidR="008A6644" w:rsidRPr="00AE04EB" w:rsidRDefault="008A6644" w:rsidP="00A9215E">
            <w:pPr>
              <w:rPr>
                <w:rFonts w:cs="Arial"/>
                <w:szCs w:val="16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61362E" w14:textId="77777777" w:rsidR="008A6644" w:rsidRPr="00AE04EB" w:rsidRDefault="008A6644" w:rsidP="00A9215E">
            <w:pPr>
              <w:rPr>
                <w:rFonts w:cs="Arial"/>
                <w:szCs w:val="16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FC8" w14:textId="07EB2C2C" w:rsidR="008A6644" w:rsidRDefault="008A6644" w:rsidP="00431210">
            <w:pPr>
              <w:rPr>
                <w:szCs w:val="16"/>
              </w:rPr>
            </w:pPr>
            <w:r w:rsidRPr="00AE04EB">
              <w:rPr>
                <w:szCs w:val="16"/>
              </w:rPr>
              <w:t>3)</w:t>
            </w:r>
          </w:p>
        </w:tc>
        <w:tc>
          <w:tcPr>
            <w:tcW w:w="139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D378" w14:textId="7C75972E" w:rsidR="008A6644" w:rsidRPr="00802CE7" w:rsidRDefault="008A6644" w:rsidP="00431210">
            <w:pPr>
              <w:rPr>
                <w:szCs w:val="16"/>
              </w:rPr>
            </w:pPr>
            <w:r w:rsidRPr="00802CE7">
              <w:t>modyfikacja zlecenia stałego:</w:t>
            </w:r>
          </w:p>
        </w:tc>
      </w:tr>
      <w:tr w:rsidR="008A6644" w:rsidRPr="00AE04EB" w14:paraId="2F5BEB6A" w14:textId="77777777" w:rsidTr="000E2011">
        <w:trPr>
          <w:trHeight w:val="120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A321CB" w14:textId="77777777" w:rsidR="008A6644" w:rsidRPr="00AE04EB" w:rsidRDefault="008A6644" w:rsidP="00A9215E">
            <w:pPr>
              <w:rPr>
                <w:rFonts w:cs="Arial"/>
                <w:szCs w:val="16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545877" w14:textId="77777777" w:rsidR="008A6644" w:rsidRPr="00AE04EB" w:rsidRDefault="008A6644" w:rsidP="00A9215E">
            <w:pPr>
              <w:rPr>
                <w:rFonts w:cs="Arial"/>
                <w:szCs w:val="16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D2A07A" w14:textId="451A6450" w:rsidR="008A6644" w:rsidRDefault="008A6644" w:rsidP="00431210">
            <w:pPr>
              <w:rPr>
                <w:szCs w:val="16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CC22" w14:textId="73652EBF" w:rsidR="008A6644" w:rsidRPr="00AE04EB" w:rsidRDefault="008A6644" w:rsidP="00431210">
            <w:pPr>
              <w:rPr>
                <w:szCs w:val="16"/>
              </w:rPr>
            </w:pPr>
            <w:r w:rsidRPr="00431210">
              <w:t>a)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3A98" w14:textId="1F1D37B9" w:rsidR="008A6644" w:rsidRPr="00802CE7" w:rsidRDefault="008A6644" w:rsidP="00431210">
            <w:pPr>
              <w:rPr>
                <w:szCs w:val="16"/>
              </w:rPr>
            </w:pPr>
            <w:r w:rsidRPr="00802CE7">
              <w:t>w oddziale PKO Banku Polskiego SA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9DA0" w14:textId="677AA3F1" w:rsidR="008A6644" w:rsidRPr="00802CE7" w:rsidRDefault="008A6644" w:rsidP="00431210">
            <w:pPr>
              <w:jc w:val="right"/>
              <w:rPr>
                <w:szCs w:val="16"/>
              </w:rPr>
            </w:pPr>
            <w:r w:rsidRPr="00802CE7">
              <w:rPr>
                <w:szCs w:val="16"/>
              </w:rPr>
              <w:t>4,00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FD1C" w14:textId="66F0543A" w:rsidR="008A6644" w:rsidRPr="00802CE7" w:rsidRDefault="008A6644" w:rsidP="00431210">
            <w:pPr>
              <w:rPr>
                <w:szCs w:val="16"/>
              </w:rPr>
            </w:pPr>
            <w:r w:rsidRPr="00802CE7">
              <w:rPr>
                <w:szCs w:val="16"/>
              </w:rPr>
              <w:t>x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E9EC" w14:textId="3D0326BE" w:rsidR="008A6644" w:rsidRPr="00431210" w:rsidRDefault="008A6644" w:rsidP="00431210">
            <w:pPr>
              <w:jc w:val="right"/>
            </w:pPr>
            <w:r w:rsidRPr="00431210">
              <w:t>2,00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D8E7" w14:textId="01F01BBF" w:rsidR="008A6644" w:rsidRPr="00431210" w:rsidRDefault="008A6644" w:rsidP="00431210">
            <w:r w:rsidRPr="00431210">
              <w:t>x</w:t>
            </w:r>
          </w:p>
        </w:tc>
      </w:tr>
      <w:tr w:rsidR="008A6644" w:rsidRPr="00AE04EB" w14:paraId="55A583DC" w14:textId="77777777" w:rsidTr="000E2011">
        <w:trPr>
          <w:trHeight w:val="120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B5C497" w14:textId="77777777" w:rsidR="008A6644" w:rsidRPr="00AE04EB" w:rsidRDefault="008A6644" w:rsidP="00A9215E">
            <w:pPr>
              <w:rPr>
                <w:rFonts w:cs="Arial"/>
                <w:szCs w:val="16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43C27A" w14:textId="77777777" w:rsidR="008A6644" w:rsidRPr="00AE04EB" w:rsidRDefault="008A6644" w:rsidP="00A9215E">
            <w:pPr>
              <w:rPr>
                <w:rFonts w:cs="Arial"/>
                <w:szCs w:val="16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889244" w14:textId="05A86BD3" w:rsidR="008A6644" w:rsidRDefault="008A6644" w:rsidP="00431210">
            <w:pPr>
              <w:rPr>
                <w:szCs w:val="16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18DF" w14:textId="6E490274" w:rsidR="008A6644" w:rsidRPr="00AE04EB" w:rsidRDefault="008A6644" w:rsidP="00431210">
            <w:pPr>
              <w:rPr>
                <w:szCs w:val="16"/>
              </w:rPr>
            </w:pPr>
            <w:r w:rsidRPr="00431210">
              <w:t>b)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33A4" w14:textId="042C9670" w:rsidR="008A6644" w:rsidRPr="00802CE7" w:rsidRDefault="008A6644" w:rsidP="00431210">
            <w:pPr>
              <w:rPr>
                <w:szCs w:val="16"/>
              </w:rPr>
            </w:pPr>
            <w:r w:rsidRPr="00802CE7">
              <w:t>za pośrednictwem serwisu telefonicznego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D480" w14:textId="449D2144" w:rsidR="008A6644" w:rsidRPr="00802CE7" w:rsidRDefault="008A6644" w:rsidP="00431210">
            <w:pPr>
              <w:rPr>
                <w:szCs w:val="16"/>
              </w:rPr>
            </w:pPr>
            <w:r w:rsidRPr="00802CE7">
              <w:rPr>
                <w:szCs w:val="16"/>
              </w:rPr>
              <w:t>x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F5A2" w14:textId="5B120093" w:rsidR="008A6644" w:rsidRPr="00802CE7" w:rsidRDefault="008A6644" w:rsidP="00431210">
            <w:pPr>
              <w:rPr>
                <w:szCs w:val="16"/>
              </w:rPr>
            </w:pPr>
            <w:r w:rsidRPr="00802CE7">
              <w:rPr>
                <w:szCs w:val="16"/>
              </w:rPr>
              <w:t>x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3E77" w14:textId="2C3EE76F" w:rsidR="008A6644" w:rsidRPr="00431210" w:rsidRDefault="008A6644" w:rsidP="00431210">
            <w:pPr>
              <w:jc w:val="right"/>
            </w:pPr>
            <w:r w:rsidRPr="00431210">
              <w:t>1,00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234F" w14:textId="640D537E" w:rsidR="008A6644" w:rsidRPr="00431210" w:rsidRDefault="008A6644" w:rsidP="00431210">
            <w:r w:rsidRPr="00431210">
              <w:t>x</w:t>
            </w:r>
          </w:p>
        </w:tc>
      </w:tr>
      <w:tr w:rsidR="008A6644" w:rsidRPr="00AE04EB" w14:paraId="05916182" w14:textId="311E6BA8" w:rsidTr="000E2011">
        <w:trPr>
          <w:trHeight w:val="120"/>
        </w:trPr>
        <w:tc>
          <w:tcPr>
            <w:tcW w:w="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7C" w14:textId="77777777" w:rsidR="008A6644" w:rsidRPr="00AE04EB" w:rsidRDefault="008A6644" w:rsidP="00A9215E">
            <w:pPr>
              <w:rPr>
                <w:rFonts w:cs="Arial"/>
                <w:szCs w:val="16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7D" w14:textId="77777777" w:rsidR="008A6644" w:rsidRPr="00AE04EB" w:rsidRDefault="008A6644" w:rsidP="00A9215E">
            <w:pPr>
              <w:rPr>
                <w:rFonts w:cs="Arial"/>
                <w:szCs w:val="16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7E" w14:textId="25DBDECF" w:rsidR="008A6644" w:rsidRPr="00AE04EB" w:rsidRDefault="008A6644" w:rsidP="00431210">
            <w:pPr>
              <w:rPr>
                <w:szCs w:val="16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07" w14:textId="30BD2A52" w:rsidR="008A6644" w:rsidRPr="00AE04EB" w:rsidRDefault="008A6644" w:rsidP="00431210">
            <w:pPr>
              <w:rPr>
                <w:szCs w:val="16"/>
              </w:rPr>
            </w:pPr>
            <w:r w:rsidRPr="00431210">
              <w:t>c)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7F" w14:textId="6E6D0BE5" w:rsidR="008A6644" w:rsidRPr="00802CE7" w:rsidRDefault="008A6644" w:rsidP="00431210">
            <w:pPr>
              <w:rPr>
                <w:szCs w:val="16"/>
              </w:rPr>
            </w:pPr>
            <w:r w:rsidRPr="00802CE7">
              <w:t>za pośrednictwem serwisu internetowego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80" w14:textId="5CACDD32" w:rsidR="008A6644" w:rsidRPr="00802CE7" w:rsidRDefault="008A6644" w:rsidP="00431210">
            <w:pPr>
              <w:rPr>
                <w:szCs w:val="16"/>
              </w:rPr>
            </w:pPr>
            <w:r w:rsidRPr="00802CE7">
              <w:rPr>
                <w:szCs w:val="16"/>
              </w:rPr>
              <w:t>x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81" w14:textId="6EAEA02D" w:rsidR="008A6644" w:rsidRPr="00802CE7" w:rsidRDefault="008A6644" w:rsidP="00431210">
            <w:pPr>
              <w:rPr>
                <w:szCs w:val="16"/>
              </w:rPr>
            </w:pPr>
            <w:r w:rsidRPr="00802CE7">
              <w:rPr>
                <w:szCs w:val="16"/>
              </w:rPr>
              <w:t>x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BED5" w14:textId="572ED5F1" w:rsidR="008A6644" w:rsidRPr="00AE04EB" w:rsidRDefault="008A6644" w:rsidP="00431210">
            <w:pPr>
              <w:jc w:val="right"/>
              <w:rPr>
                <w:szCs w:val="16"/>
              </w:rPr>
            </w:pPr>
            <w:r w:rsidRPr="00431210">
              <w:t>0,00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56FB" w14:textId="4F88088F" w:rsidR="008A6644" w:rsidRPr="00AE04EB" w:rsidRDefault="008A6644" w:rsidP="00431210">
            <w:pPr>
              <w:rPr>
                <w:szCs w:val="16"/>
              </w:rPr>
            </w:pPr>
            <w:r w:rsidRPr="00431210">
              <w:t>x</w:t>
            </w:r>
          </w:p>
        </w:tc>
      </w:tr>
      <w:tr w:rsidR="008A6644" w:rsidRPr="00AE04EB" w14:paraId="05916185" w14:textId="1A11DBFC" w:rsidTr="000E2011">
        <w:trPr>
          <w:trHeight w:val="120"/>
        </w:trPr>
        <w:tc>
          <w:tcPr>
            <w:tcW w:w="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916183" w14:textId="40E5B3C1" w:rsidR="008A6644" w:rsidRPr="00AE04EB" w:rsidRDefault="008A6644" w:rsidP="00431210">
            <w:pPr>
              <w:jc w:val="center"/>
              <w:rPr>
                <w:b/>
                <w:bCs/>
                <w:szCs w:val="16"/>
              </w:rPr>
            </w:pPr>
            <w:r w:rsidRPr="00AE04EB">
              <w:rPr>
                <w:b/>
                <w:bCs/>
                <w:szCs w:val="16"/>
              </w:rPr>
              <w:t>II.</w:t>
            </w:r>
          </w:p>
        </w:tc>
        <w:tc>
          <w:tcPr>
            <w:tcW w:w="147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9FB9" w14:textId="65FC6735" w:rsidR="008A6644" w:rsidRPr="00AE04EB" w:rsidRDefault="008A6644" w:rsidP="00431210">
            <w:pPr>
              <w:rPr>
                <w:b/>
                <w:bCs/>
                <w:szCs w:val="16"/>
              </w:rPr>
            </w:pPr>
            <w:r w:rsidRPr="00AE04EB">
              <w:rPr>
                <w:b/>
                <w:bCs/>
                <w:szCs w:val="16"/>
              </w:rPr>
              <w:t>OPERACJE GOTÓWKOWE</w:t>
            </w:r>
          </w:p>
        </w:tc>
      </w:tr>
      <w:tr w:rsidR="008A6644" w:rsidRPr="00AE04EB" w14:paraId="0591618B" w14:textId="14062AEB" w:rsidTr="000E2011">
        <w:trPr>
          <w:trHeight w:val="120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186" w14:textId="77777777" w:rsidR="008A6644" w:rsidRPr="00AE04EB" w:rsidRDefault="008A6644" w:rsidP="00A9215E">
            <w:pPr>
              <w:rPr>
                <w:rFonts w:cs="Arial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87" w14:textId="72DB00E0" w:rsidR="008A6644" w:rsidRPr="00AE04EB" w:rsidRDefault="008A6644" w:rsidP="00431210">
            <w:pPr>
              <w:rPr>
                <w:szCs w:val="16"/>
              </w:rPr>
            </w:pPr>
            <w:r>
              <w:rPr>
                <w:szCs w:val="16"/>
              </w:rPr>
              <w:t>7</w:t>
            </w:r>
            <w:r w:rsidRPr="00AE04EB">
              <w:rPr>
                <w:szCs w:val="16"/>
              </w:rPr>
              <w:t>.</w:t>
            </w:r>
          </w:p>
        </w:tc>
        <w:tc>
          <w:tcPr>
            <w:tcW w:w="7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88" w14:textId="483B3916" w:rsidR="008A6644" w:rsidRPr="00AE04EB" w:rsidRDefault="008A6644" w:rsidP="00431210">
            <w:pPr>
              <w:rPr>
                <w:szCs w:val="16"/>
              </w:rPr>
            </w:pPr>
            <w:r w:rsidRPr="00AE04EB">
              <w:rPr>
                <w:szCs w:val="16"/>
              </w:rPr>
              <w:t>Wypłaty gotówkowe w oddziałach PKO Banku Polskiego SA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6189" w14:textId="62CDDDC8" w:rsidR="008A6644" w:rsidRPr="00AE04EB" w:rsidRDefault="008A6644" w:rsidP="00431210">
            <w:pPr>
              <w:jc w:val="right"/>
              <w:rPr>
                <w:szCs w:val="16"/>
              </w:rPr>
            </w:pPr>
            <w:r w:rsidRPr="00AE04EB">
              <w:rPr>
                <w:szCs w:val="16"/>
              </w:rPr>
              <w:t>0,00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618A" w14:textId="407C8043" w:rsidR="008A6644" w:rsidRPr="00AE04EB" w:rsidRDefault="008A6644" w:rsidP="00431210">
            <w:pPr>
              <w:jc w:val="right"/>
              <w:rPr>
                <w:szCs w:val="16"/>
              </w:rPr>
            </w:pPr>
            <w:r w:rsidRPr="00AE04EB">
              <w:rPr>
                <w:szCs w:val="16"/>
              </w:rPr>
              <w:t>9,99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6E9A" w14:textId="58446874" w:rsidR="008A6644" w:rsidRPr="00AE04EB" w:rsidRDefault="008A6644" w:rsidP="00431210">
            <w:pPr>
              <w:jc w:val="right"/>
              <w:rPr>
                <w:szCs w:val="16"/>
              </w:rPr>
            </w:pPr>
            <w:r w:rsidRPr="00431210">
              <w:t>0,00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7185" w14:textId="5368106B" w:rsidR="008A6644" w:rsidRPr="00AE04EB" w:rsidRDefault="008A6644" w:rsidP="00431210">
            <w:pPr>
              <w:jc w:val="right"/>
              <w:rPr>
                <w:szCs w:val="16"/>
              </w:rPr>
            </w:pPr>
            <w:r w:rsidRPr="00431210">
              <w:t>0,00</w:t>
            </w:r>
          </w:p>
        </w:tc>
      </w:tr>
      <w:tr w:rsidR="008A6644" w:rsidRPr="00AE04EB" w14:paraId="05916191" w14:textId="52593683" w:rsidTr="000E2011">
        <w:trPr>
          <w:trHeight w:val="120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18C" w14:textId="77777777" w:rsidR="008A6644" w:rsidRPr="00AE04EB" w:rsidRDefault="008A6644" w:rsidP="00A9215E">
            <w:pPr>
              <w:rPr>
                <w:rFonts w:cs="Arial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8D" w14:textId="28977533" w:rsidR="008A6644" w:rsidRPr="00AE04EB" w:rsidRDefault="008A6644" w:rsidP="00431210">
            <w:pPr>
              <w:rPr>
                <w:szCs w:val="16"/>
              </w:rPr>
            </w:pPr>
            <w:r>
              <w:rPr>
                <w:szCs w:val="16"/>
              </w:rPr>
              <w:t>8</w:t>
            </w:r>
            <w:r w:rsidRPr="00AE04EB">
              <w:rPr>
                <w:szCs w:val="16"/>
              </w:rPr>
              <w:t>.</w:t>
            </w:r>
          </w:p>
        </w:tc>
        <w:tc>
          <w:tcPr>
            <w:tcW w:w="7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8E" w14:textId="09934E8A" w:rsidR="008A6644" w:rsidRPr="00802CE7" w:rsidRDefault="008A6644" w:rsidP="00EB16DA">
            <w:pPr>
              <w:rPr>
                <w:rFonts w:cs="Arial"/>
                <w:color w:val="auto"/>
                <w:szCs w:val="16"/>
                <w:highlight w:val="green"/>
              </w:rPr>
            </w:pPr>
            <w:r w:rsidRPr="00802CE7">
              <w:rPr>
                <w:rFonts w:cs="Arial"/>
                <w:color w:val="auto"/>
                <w:szCs w:val="16"/>
              </w:rPr>
              <w:t>Przechowywanie gotówki, zaawizowanej przez Klienta do wypłaty zgodnie z Komunikatem PKO Banku Polskiego i nieodebranej w ciąg</w:t>
            </w:r>
            <w:r w:rsidR="00985B45" w:rsidRPr="00802CE7">
              <w:rPr>
                <w:rFonts w:cs="Arial"/>
                <w:color w:val="auto"/>
                <w:szCs w:val="16"/>
              </w:rPr>
              <w:t>u</w:t>
            </w:r>
            <w:r w:rsidRPr="00802CE7">
              <w:rPr>
                <w:rFonts w:cs="Arial"/>
                <w:color w:val="auto"/>
                <w:szCs w:val="16"/>
              </w:rPr>
              <w:t xml:space="preserve"> 2 dni roboczych - od awizowanej kwoty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8F" w14:textId="1642CF93" w:rsidR="008A6644" w:rsidRPr="00AE04EB" w:rsidRDefault="008A6644" w:rsidP="00431210">
            <w:pPr>
              <w:rPr>
                <w:szCs w:val="16"/>
              </w:rPr>
            </w:pPr>
            <w:r w:rsidRPr="00AE04EB">
              <w:rPr>
                <w:szCs w:val="16"/>
              </w:rPr>
              <w:t>0,2%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90" w14:textId="350FD56F" w:rsidR="008A6644" w:rsidRPr="00AE04EB" w:rsidRDefault="008A6644" w:rsidP="00431210">
            <w:pPr>
              <w:rPr>
                <w:szCs w:val="16"/>
              </w:rPr>
            </w:pPr>
            <w:r w:rsidRPr="00AE04EB">
              <w:rPr>
                <w:szCs w:val="16"/>
              </w:rPr>
              <w:t>0,2%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FEBB" w14:textId="4E6C713D" w:rsidR="008A6644" w:rsidRPr="00AE04EB" w:rsidRDefault="008A6644" w:rsidP="00431210">
            <w:pPr>
              <w:rPr>
                <w:szCs w:val="16"/>
              </w:rPr>
            </w:pPr>
            <w:r w:rsidRPr="00AE04EB">
              <w:rPr>
                <w:szCs w:val="16"/>
              </w:rPr>
              <w:t>0,2%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1E6A" w14:textId="31410648" w:rsidR="008A6644" w:rsidRPr="00AE04EB" w:rsidRDefault="008A6644" w:rsidP="00431210">
            <w:pPr>
              <w:rPr>
                <w:szCs w:val="16"/>
              </w:rPr>
            </w:pPr>
            <w:r w:rsidRPr="00AE04EB">
              <w:rPr>
                <w:szCs w:val="16"/>
              </w:rPr>
              <w:t>0,2%</w:t>
            </w:r>
          </w:p>
        </w:tc>
      </w:tr>
      <w:tr w:rsidR="008A6644" w:rsidRPr="00AE04EB" w14:paraId="05916197" w14:textId="17ECA443" w:rsidTr="000E2011">
        <w:trPr>
          <w:trHeight w:val="22"/>
        </w:trPr>
        <w:tc>
          <w:tcPr>
            <w:tcW w:w="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92" w14:textId="77777777" w:rsidR="008A6644" w:rsidRPr="00AE04EB" w:rsidRDefault="008A6644" w:rsidP="00A9215E">
            <w:pPr>
              <w:rPr>
                <w:rFonts w:cs="Arial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93" w14:textId="5B73FEC2" w:rsidR="008A6644" w:rsidRPr="00AE04EB" w:rsidRDefault="008A6644" w:rsidP="00431210">
            <w:pPr>
              <w:spacing w:before="10"/>
              <w:rPr>
                <w:szCs w:val="16"/>
              </w:rPr>
            </w:pPr>
            <w:r>
              <w:rPr>
                <w:szCs w:val="16"/>
              </w:rPr>
              <w:t>9</w:t>
            </w:r>
            <w:r w:rsidRPr="00AE04EB">
              <w:rPr>
                <w:szCs w:val="16"/>
              </w:rPr>
              <w:t>.</w:t>
            </w:r>
          </w:p>
        </w:tc>
        <w:tc>
          <w:tcPr>
            <w:tcW w:w="7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94" w14:textId="5C848C3C" w:rsidR="008A6644" w:rsidRPr="00AE04EB" w:rsidRDefault="008A6644" w:rsidP="00431210">
            <w:pPr>
              <w:spacing w:before="10"/>
              <w:rPr>
                <w:szCs w:val="16"/>
              </w:rPr>
            </w:pPr>
            <w:r w:rsidRPr="00AE04EB">
              <w:rPr>
                <w:szCs w:val="16"/>
              </w:rPr>
              <w:t xml:space="preserve">Wpłaty walutowe wnoszone w monetach na rachunki walutowe - od kwoty operacji </w:t>
            </w:r>
            <w:r>
              <w:rPr>
                <w:szCs w:val="16"/>
                <w:vertAlign w:val="superscript"/>
              </w:rPr>
              <w:t>3</w:t>
            </w:r>
            <w:r w:rsidRPr="00AE04EB">
              <w:rPr>
                <w:szCs w:val="16"/>
                <w:vertAlign w:val="superscript"/>
              </w:rPr>
              <w:t>)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6195" w14:textId="503896C5" w:rsidR="008A6644" w:rsidRPr="00AE04EB" w:rsidRDefault="008A6644" w:rsidP="00431210">
            <w:pPr>
              <w:spacing w:before="10"/>
              <w:rPr>
                <w:szCs w:val="16"/>
              </w:rPr>
            </w:pPr>
            <w:r w:rsidRPr="00AE04EB">
              <w:rPr>
                <w:szCs w:val="16"/>
              </w:rPr>
              <w:t>x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6196" w14:textId="4E298BA6" w:rsidR="008A6644" w:rsidRPr="00AE04EB" w:rsidRDefault="008A6644" w:rsidP="00431210">
            <w:pPr>
              <w:spacing w:before="10"/>
              <w:rPr>
                <w:szCs w:val="16"/>
              </w:rPr>
            </w:pPr>
            <w:r w:rsidRPr="00AE04EB">
              <w:rPr>
                <w:szCs w:val="16"/>
              </w:rPr>
              <w:t>50,00%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B971" w14:textId="190DE5FA" w:rsidR="008A6644" w:rsidRPr="00AE04EB" w:rsidRDefault="008A6644" w:rsidP="00431210">
            <w:pPr>
              <w:spacing w:before="10"/>
              <w:rPr>
                <w:szCs w:val="16"/>
              </w:rPr>
            </w:pPr>
            <w:r w:rsidRPr="00431210">
              <w:t>x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6410" w14:textId="453C7166" w:rsidR="008A6644" w:rsidRPr="00AE04EB" w:rsidRDefault="008A6644" w:rsidP="00431210">
            <w:pPr>
              <w:spacing w:before="10"/>
              <w:rPr>
                <w:szCs w:val="16"/>
              </w:rPr>
            </w:pPr>
            <w:r w:rsidRPr="00431210">
              <w:t>x</w:t>
            </w:r>
          </w:p>
        </w:tc>
      </w:tr>
      <w:tr w:rsidR="008A6644" w:rsidRPr="00AE04EB" w14:paraId="0591619A" w14:textId="626697E3" w:rsidTr="000E2011">
        <w:trPr>
          <w:trHeight w:val="120"/>
        </w:trPr>
        <w:tc>
          <w:tcPr>
            <w:tcW w:w="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916198" w14:textId="0692DC0E" w:rsidR="008A6644" w:rsidRPr="00AE04EB" w:rsidRDefault="008A6644" w:rsidP="00431210">
            <w:pPr>
              <w:jc w:val="center"/>
              <w:rPr>
                <w:b/>
                <w:bCs/>
                <w:szCs w:val="16"/>
              </w:rPr>
            </w:pPr>
            <w:r w:rsidRPr="00AE04EB">
              <w:rPr>
                <w:b/>
                <w:bCs/>
                <w:szCs w:val="16"/>
              </w:rPr>
              <w:t>III.</w:t>
            </w:r>
          </w:p>
        </w:tc>
        <w:tc>
          <w:tcPr>
            <w:tcW w:w="147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F962" w14:textId="403DABB0" w:rsidR="008A6644" w:rsidRPr="00AE04EB" w:rsidRDefault="008A6644" w:rsidP="00431210">
            <w:pPr>
              <w:rPr>
                <w:b/>
                <w:bCs/>
                <w:szCs w:val="16"/>
              </w:rPr>
            </w:pPr>
            <w:r w:rsidRPr="00AE04EB">
              <w:rPr>
                <w:b/>
                <w:bCs/>
                <w:szCs w:val="16"/>
              </w:rPr>
              <w:t>USŁUGI DODATKOWE ZWIĄZANE Z RACHUNKIEM ORAZ BANKOWOŚCIĄ ELEKTRONICZNĄ (iPKO)</w:t>
            </w:r>
          </w:p>
        </w:tc>
      </w:tr>
      <w:tr w:rsidR="008A6644" w:rsidRPr="00AE04EB" w14:paraId="059161A0" w14:textId="50F5A019" w:rsidTr="000E2011">
        <w:trPr>
          <w:trHeight w:val="120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19B" w14:textId="77777777" w:rsidR="008A6644" w:rsidRPr="00AE04EB" w:rsidRDefault="008A6644" w:rsidP="00A9215E">
            <w:pPr>
              <w:rPr>
                <w:rFonts w:cs="Arial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9C" w14:textId="002DB2E0" w:rsidR="008A6644" w:rsidRPr="00AE04EB" w:rsidRDefault="008A6644" w:rsidP="00431210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10</w:t>
            </w:r>
            <w:r w:rsidRPr="00AE04EB">
              <w:rPr>
                <w:szCs w:val="16"/>
              </w:rPr>
              <w:t>.</w:t>
            </w:r>
          </w:p>
        </w:tc>
        <w:tc>
          <w:tcPr>
            <w:tcW w:w="7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9D" w14:textId="74A8856D" w:rsidR="008A6644" w:rsidRPr="00AE04EB" w:rsidRDefault="008A6644" w:rsidP="00431210">
            <w:pPr>
              <w:rPr>
                <w:szCs w:val="16"/>
              </w:rPr>
            </w:pPr>
            <w:r w:rsidRPr="00AE04EB">
              <w:rPr>
                <w:szCs w:val="16"/>
              </w:rPr>
              <w:t>Zmiana rachunku ze wspólnego na indywidualny i odwrotnie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619E" w14:textId="03B10B0F" w:rsidR="008A6644" w:rsidRPr="00AE04EB" w:rsidRDefault="008A6644" w:rsidP="00431210">
            <w:pPr>
              <w:rPr>
                <w:szCs w:val="16"/>
              </w:rPr>
            </w:pPr>
            <w:r w:rsidRPr="00AE04EB">
              <w:rPr>
                <w:szCs w:val="16"/>
              </w:rPr>
              <w:t>x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619F" w14:textId="40449A8D" w:rsidR="008A6644" w:rsidRPr="00AE04EB" w:rsidRDefault="008A6644" w:rsidP="00431210">
            <w:pPr>
              <w:jc w:val="right"/>
              <w:rPr>
                <w:szCs w:val="16"/>
              </w:rPr>
            </w:pPr>
            <w:r w:rsidRPr="00AE04EB">
              <w:rPr>
                <w:szCs w:val="16"/>
              </w:rPr>
              <w:t>30,00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11A2" w14:textId="0B1CC14C" w:rsidR="008A6644" w:rsidRPr="00AE04EB" w:rsidRDefault="008A6644" w:rsidP="00431210">
            <w:pPr>
              <w:jc w:val="right"/>
              <w:rPr>
                <w:szCs w:val="16"/>
              </w:rPr>
            </w:pPr>
            <w:r w:rsidRPr="00431210">
              <w:t>30,00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C173" w14:textId="69303881" w:rsidR="008A6644" w:rsidRPr="00AE04EB" w:rsidRDefault="008A6644" w:rsidP="00431210">
            <w:pPr>
              <w:rPr>
                <w:szCs w:val="16"/>
              </w:rPr>
            </w:pPr>
            <w:r w:rsidRPr="00431210">
              <w:t>x</w:t>
            </w:r>
          </w:p>
        </w:tc>
      </w:tr>
      <w:tr w:rsidR="008A6644" w:rsidRPr="00AE04EB" w14:paraId="059161A6" w14:textId="7345DA33" w:rsidTr="000E2011">
        <w:trPr>
          <w:trHeight w:val="120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1A1" w14:textId="77777777" w:rsidR="008A6644" w:rsidRPr="00AE04EB" w:rsidRDefault="008A6644" w:rsidP="00A9215E">
            <w:pPr>
              <w:rPr>
                <w:rFonts w:cs="Arial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A2" w14:textId="48BA7453" w:rsidR="008A6644" w:rsidRPr="00AE04EB" w:rsidRDefault="008A6644" w:rsidP="00431210">
            <w:pPr>
              <w:spacing w:before="10"/>
              <w:jc w:val="center"/>
              <w:rPr>
                <w:szCs w:val="16"/>
              </w:rPr>
            </w:pPr>
            <w:r w:rsidRPr="00AE04EB">
              <w:rPr>
                <w:szCs w:val="16"/>
              </w:rPr>
              <w:t>1</w:t>
            </w:r>
            <w:r>
              <w:rPr>
                <w:szCs w:val="16"/>
              </w:rPr>
              <w:t>1</w:t>
            </w:r>
            <w:r w:rsidRPr="00AE04EB">
              <w:rPr>
                <w:szCs w:val="16"/>
              </w:rPr>
              <w:t>.</w:t>
            </w:r>
          </w:p>
        </w:tc>
        <w:tc>
          <w:tcPr>
            <w:tcW w:w="7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A3" w14:textId="1165ACA9" w:rsidR="009409B8" w:rsidRPr="00802CE7" w:rsidRDefault="009409B8" w:rsidP="00431210">
            <w:pPr>
              <w:spacing w:before="10"/>
              <w:rPr>
                <w:szCs w:val="16"/>
              </w:rPr>
            </w:pPr>
            <w:r w:rsidRPr="00802CE7">
              <w:rPr>
                <w:rFonts w:ascii="PKO Bank Polski Rg" w:hAnsi="PKO Bank Polski Rg"/>
                <w:bCs/>
                <w:color w:val="auto"/>
                <w:szCs w:val="16"/>
              </w:rPr>
              <w:t xml:space="preserve">Przeprowadzenie autoryzacji przelewu oraz ustanowienie, modyfikacja lub usunięcie zlecenia płatniczego/odbiorcy przy użyciu kodu jednorazowego za pośrednictwem serwisu internetowego i telefonicznego </w:t>
            </w:r>
            <w:r w:rsidRPr="00802CE7">
              <w:rPr>
                <w:rFonts w:ascii="PKO Bank Polski Rg" w:hAnsi="PKO Bank Polski Rg"/>
                <w:bCs/>
                <w:color w:val="auto"/>
                <w:szCs w:val="16"/>
                <w:vertAlign w:val="superscript"/>
              </w:rPr>
              <w:t>4)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61A4" w14:textId="7D819EB8" w:rsidR="008A6644" w:rsidRPr="00AE04EB" w:rsidRDefault="008A6644" w:rsidP="00431210">
            <w:pPr>
              <w:spacing w:before="10"/>
              <w:rPr>
                <w:szCs w:val="16"/>
              </w:rPr>
            </w:pPr>
            <w:r w:rsidRPr="00AE04EB">
              <w:rPr>
                <w:szCs w:val="16"/>
              </w:rPr>
              <w:t>x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61A5" w14:textId="3A4E8260" w:rsidR="008A6644" w:rsidRPr="00EC373D" w:rsidRDefault="008A6644" w:rsidP="00431210">
            <w:pPr>
              <w:spacing w:before="10"/>
              <w:jc w:val="right"/>
              <w:rPr>
                <w:strike/>
                <w:color w:val="auto"/>
                <w:szCs w:val="16"/>
              </w:rPr>
            </w:pPr>
            <w:r w:rsidRPr="00EC373D">
              <w:rPr>
                <w:color w:val="auto"/>
                <w:szCs w:val="16"/>
              </w:rPr>
              <w:t xml:space="preserve"> 0,29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2D752" w14:textId="35724907" w:rsidR="008A6644" w:rsidRPr="00EC373D" w:rsidRDefault="008A6644" w:rsidP="00EC373D">
            <w:pPr>
              <w:spacing w:before="10"/>
              <w:jc w:val="right"/>
              <w:rPr>
                <w:strike/>
                <w:color w:val="auto"/>
                <w:szCs w:val="16"/>
              </w:rPr>
            </w:pPr>
            <w:r w:rsidRPr="00EC373D">
              <w:rPr>
                <w:color w:val="auto"/>
              </w:rPr>
              <w:t>0,29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1BBF" w14:textId="6F63C4D6" w:rsidR="008A6644" w:rsidRPr="00AE04EB" w:rsidRDefault="008A6644" w:rsidP="00EC373D">
            <w:pPr>
              <w:spacing w:before="10"/>
              <w:rPr>
                <w:strike/>
                <w:szCs w:val="16"/>
              </w:rPr>
            </w:pPr>
            <w:r w:rsidRPr="00431210">
              <w:t>x</w:t>
            </w:r>
          </w:p>
        </w:tc>
      </w:tr>
      <w:tr w:rsidR="008A6644" w:rsidRPr="00AE04EB" w14:paraId="059161AC" w14:textId="462D9E09" w:rsidTr="000E2011">
        <w:trPr>
          <w:trHeight w:val="120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1A7" w14:textId="77777777" w:rsidR="008A6644" w:rsidRPr="00AE04EB" w:rsidRDefault="008A6644" w:rsidP="00A9215E">
            <w:pPr>
              <w:rPr>
                <w:rFonts w:cs="Arial"/>
                <w:szCs w:val="16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A8" w14:textId="0061BCD3" w:rsidR="008A6644" w:rsidRPr="00AE04EB" w:rsidRDefault="008A6644" w:rsidP="00431210">
            <w:pPr>
              <w:jc w:val="center"/>
              <w:rPr>
                <w:szCs w:val="16"/>
              </w:rPr>
            </w:pPr>
            <w:r w:rsidRPr="00AE04EB">
              <w:rPr>
                <w:szCs w:val="16"/>
              </w:rPr>
              <w:t>1</w:t>
            </w:r>
            <w:r>
              <w:rPr>
                <w:szCs w:val="16"/>
              </w:rPr>
              <w:t>2</w:t>
            </w:r>
            <w:r w:rsidRPr="00AE04EB">
              <w:rPr>
                <w:szCs w:val="16"/>
              </w:rPr>
              <w:t>.</w:t>
            </w:r>
          </w:p>
        </w:tc>
        <w:tc>
          <w:tcPr>
            <w:tcW w:w="7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A9" w14:textId="713C8DB9" w:rsidR="008A6644" w:rsidRPr="00AE04EB" w:rsidRDefault="008A6644" w:rsidP="00431210">
            <w:pPr>
              <w:rPr>
                <w:szCs w:val="16"/>
              </w:rPr>
            </w:pPr>
            <w:r w:rsidRPr="00AE04EB">
              <w:rPr>
                <w:szCs w:val="16"/>
              </w:rPr>
              <w:t>Ustalenie listy płatności w oddziale PKO Banku Polskiego SA oraz serwisie telefonicznym - od każdej płatności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AA" w14:textId="7DDD1E32" w:rsidR="008A6644" w:rsidRPr="00AE04EB" w:rsidRDefault="008A6644" w:rsidP="00431210">
            <w:pPr>
              <w:rPr>
                <w:szCs w:val="16"/>
              </w:rPr>
            </w:pPr>
            <w:r w:rsidRPr="00AE04EB">
              <w:rPr>
                <w:szCs w:val="16"/>
              </w:rPr>
              <w:t>x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AB" w14:textId="401D1629" w:rsidR="008A6644" w:rsidRPr="00AE04EB" w:rsidRDefault="008A6644" w:rsidP="00431210">
            <w:pPr>
              <w:jc w:val="right"/>
              <w:rPr>
                <w:szCs w:val="16"/>
              </w:rPr>
            </w:pPr>
            <w:r w:rsidRPr="00AE04EB">
              <w:rPr>
                <w:szCs w:val="16"/>
              </w:rPr>
              <w:t>0,00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9AC1" w14:textId="35012448" w:rsidR="008A6644" w:rsidRPr="00AE04EB" w:rsidRDefault="008A6644" w:rsidP="00431210">
            <w:pPr>
              <w:jc w:val="right"/>
              <w:rPr>
                <w:szCs w:val="16"/>
              </w:rPr>
            </w:pPr>
            <w:r w:rsidRPr="00431210">
              <w:t>0,00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B2E6" w14:textId="07D9B6CD" w:rsidR="008A6644" w:rsidRPr="00AE04EB" w:rsidRDefault="008A6644" w:rsidP="00431210">
            <w:pPr>
              <w:rPr>
                <w:szCs w:val="16"/>
              </w:rPr>
            </w:pPr>
            <w:r w:rsidRPr="00431210">
              <w:t>x</w:t>
            </w:r>
          </w:p>
        </w:tc>
      </w:tr>
      <w:tr w:rsidR="008A6644" w:rsidRPr="00AE04EB" w14:paraId="059161B0" w14:textId="2D6C0EA9" w:rsidTr="000E2011">
        <w:trPr>
          <w:trHeight w:val="120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1AD" w14:textId="77777777" w:rsidR="008A6644" w:rsidRPr="00AE04EB" w:rsidRDefault="008A6644" w:rsidP="00A9215E">
            <w:pPr>
              <w:rPr>
                <w:rFonts w:cs="Arial"/>
                <w:szCs w:val="16"/>
              </w:rPr>
            </w:pPr>
          </w:p>
        </w:tc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9161AE" w14:textId="3DF3952E" w:rsidR="008A6644" w:rsidRPr="00AE04EB" w:rsidRDefault="008A6644" w:rsidP="00431210">
            <w:pPr>
              <w:rPr>
                <w:szCs w:val="16"/>
              </w:rPr>
            </w:pPr>
            <w:r w:rsidRPr="00AE04EB">
              <w:rPr>
                <w:szCs w:val="16"/>
              </w:rPr>
              <w:t>1</w:t>
            </w:r>
            <w:r>
              <w:rPr>
                <w:szCs w:val="16"/>
              </w:rPr>
              <w:t>3</w:t>
            </w:r>
            <w:r w:rsidRPr="00AE04EB">
              <w:rPr>
                <w:szCs w:val="16"/>
              </w:rPr>
              <w:t>.</w:t>
            </w:r>
          </w:p>
        </w:tc>
        <w:tc>
          <w:tcPr>
            <w:tcW w:w="14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BDEF" w14:textId="1233EFD7" w:rsidR="008A6644" w:rsidRPr="00AE04EB" w:rsidRDefault="008A6644" w:rsidP="00431210">
            <w:pPr>
              <w:rPr>
                <w:szCs w:val="16"/>
              </w:rPr>
            </w:pPr>
            <w:r w:rsidRPr="00AE04EB">
              <w:rPr>
                <w:szCs w:val="16"/>
              </w:rPr>
              <w:t>Modyfikacja listy płatności - od każdej płatności:</w:t>
            </w:r>
          </w:p>
        </w:tc>
      </w:tr>
      <w:tr w:rsidR="008A6644" w:rsidRPr="00AE04EB" w14:paraId="059161B7" w14:textId="4A34577B" w:rsidTr="000E2011">
        <w:trPr>
          <w:trHeight w:val="120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1B1" w14:textId="77777777" w:rsidR="008A6644" w:rsidRPr="00AE04EB" w:rsidRDefault="008A6644" w:rsidP="00A9215E">
            <w:pPr>
              <w:rPr>
                <w:rFonts w:cs="Arial"/>
                <w:szCs w:val="16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1B2" w14:textId="77777777" w:rsidR="008A6644" w:rsidRPr="00AE04EB" w:rsidRDefault="008A6644" w:rsidP="00431210">
            <w:pPr>
              <w:jc w:val="center"/>
              <w:rPr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B3" w14:textId="6378276F" w:rsidR="008A6644" w:rsidRPr="00AE04EB" w:rsidRDefault="008A6644" w:rsidP="00431210">
            <w:pPr>
              <w:rPr>
                <w:szCs w:val="16"/>
              </w:rPr>
            </w:pPr>
            <w:r w:rsidRPr="00AE04EB">
              <w:rPr>
                <w:szCs w:val="16"/>
              </w:rPr>
              <w:t>1)</w:t>
            </w: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B4" w14:textId="34C1817A" w:rsidR="008A6644" w:rsidRPr="00AE04EB" w:rsidRDefault="008A6644" w:rsidP="00431210">
            <w:pPr>
              <w:rPr>
                <w:szCs w:val="16"/>
              </w:rPr>
            </w:pPr>
            <w:r w:rsidRPr="00AE04EB">
              <w:rPr>
                <w:szCs w:val="16"/>
              </w:rPr>
              <w:t>za pośrednictwem oddziału</w:t>
            </w:r>
            <w:r w:rsidRPr="00AE04EB">
              <w:rPr>
                <w:b/>
                <w:bCs/>
                <w:i/>
                <w:iCs/>
                <w:szCs w:val="16"/>
              </w:rPr>
              <w:t xml:space="preserve"> </w:t>
            </w:r>
            <w:r w:rsidRPr="00AE04EB">
              <w:rPr>
                <w:szCs w:val="16"/>
              </w:rPr>
              <w:t>PKO Banku Polskiego SA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61B5" w14:textId="5593E7CE" w:rsidR="008A6644" w:rsidRPr="00AE04EB" w:rsidRDefault="008A6644" w:rsidP="00431210">
            <w:pPr>
              <w:jc w:val="right"/>
              <w:rPr>
                <w:szCs w:val="16"/>
              </w:rPr>
            </w:pPr>
            <w:r w:rsidRPr="00AE04EB">
              <w:rPr>
                <w:szCs w:val="16"/>
              </w:rPr>
              <w:t>0,50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61B6" w14:textId="6CD4BEBB" w:rsidR="008A6644" w:rsidRPr="00AE04EB" w:rsidRDefault="008A6644" w:rsidP="00431210">
            <w:pPr>
              <w:jc w:val="right"/>
              <w:rPr>
                <w:szCs w:val="16"/>
              </w:rPr>
            </w:pPr>
            <w:r w:rsidRPr="00AE04EB">
              <w:rPr>
                <w:szCs w:val="16"/>
              </w:rPr>
              <w:t>0,50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4C1F" w14:textId="5D735C0D" w:rsidR="008A6644" w:rsidRPr="00AE04EB" w:rsidRDefault="008A6644" w:rsidP="00431210">
            <w:pPr>
              <w:jc w:val="right"/>
              <w:rPr>
                <w:szCs w:val="16"/>
              </w:rPr>
            </w:pPr>
            <w:r w:rsidRPr="00431210">
              <w:t>0,50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D7F2" w14:textId="2D9F58A2" w:rsidR="008A6644" w:rsidRPr="00AE04EB" w:rsidRDefault="008A6644" w:rsidP="00431210">
            <w:pPr>
              <w:rPr>
                <w:szCs w:val="16"/>
              </w:rPr>
            </w:pPr>
            <w:r w:rsidRPr="00431210">
              <w:t>x</w:t>
            </w:r>
          </w:p>
        </w:tc>
      </w:tr>
      <w:tr w:rsidR="008A6644" w:rsidRPr="00AE04EB" w14:paraId="059161BE" w14:textId="295A7A58" w:rsidTr="000E2011">
        <w:trPr>
          <w:trHeight w:val="120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1B8" w14:textId="77777777" w:rsidR="008A6644" w:rsidRPr="00AE04EB" w:rsidRDefault="008A6644" w:rsidP="00A9215E">
            <w:pPr>
              <w:rPr>
                <w:rFonts w:cs="Arial"/>
                <w:szCs w:val="16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B9" w14:textId="77777777" w:rsidR="008A6644" w:rsidRPr="00AE04EB" w:rsidRDefault="008A6644" w:rsidP="00431210">
            <w:pPr>
              <w:jc w:val="center"/>
              <w:rPr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BA" w14:textId="34FFA826" w:rsidR="008A6644" w:rsidRPr="00AE04EB" w:rsidRDefault="008A6644" w:rsidP="00431210">
            <w:pPr>
              <w:rPr>
                <w:szCs w:val="16"/>
              </w:rPr>
            </w:pPr>
            <w:r w:rsidRPr="00AE04EB">
              <w:rPr>
                <w:szCs w:val="16"/>
              </w:rPr>
              <w:t>2)</w:t>
            </w: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BB" w14:textId="5FD53AD6" w:rsidR="008A6644" w:rsidRPr="00AE04EB" w:rsidRDefault="008A6644" w:rsidP="00431210">
            <w:pPr>
              <w:rPr>
                <w:szCs w:val="16"/>
              </w:rPr>
            </w:pPr>
            <w:r w:rsidRPr="00AE04EB">
              <w:rPr>
                <w:szCs w:val="16"/>
              </w:rPr>
              <w:t>za pośrednictwem</w:t>
            </w:r>
            <w:r w:rsidRPr="00AE04EB">
              <w:rPr>
                <w:b/>
                <w:bCs/>
                <w:i/>
                <w:iCs/>
                <w:szCs w:val="16"/>
              </w:rPr>
              <w:t xml:space="preserve"> </w:t>
            </w:r>
            <w:r w:rsidRPr="00AE04EB">
              <w:rPr>
                <w:szCs w:val="16"/>
              </w:rPr>
              <w:t>serwisu</w:t>
            </w:r>
            <w:r w:rsidRPr="00AE04EB">
              <w:rPr>
                <w:b/>
                <w:bCs/>
                <w:i/>
                <w:iCs/>
                <w:szCs w:val="16"/>
              </w:rPr>
              <w:t xml:space="preserve"> </w:t>
            </w:r>
            <w:r w:rsidRPr="00AE04EB">
              <w:rPr>
                <w:szCs w:val="16"/>
              </w:rPr>
              <w:t>telefonicznego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61BC" w14:textId="118F918A" w:rsidR="008A6644" w:rsidRPr="00AE04EB" w:rsidRDefault="008A6644" w:rsidP="00431210">
            <w:pPr>
              <w:rPr>
                <w:szCs w:val="16"/>
              </w:rPr>
            </w:pPr>
            <w:r w:rsidRPr="00AE04EB">
              <w:rPr>
                <w:szCs w:val="16"/>
              </w:rPr>
              <w:t>x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61BD" w14:textId="7D5BB07C" w:rsidR="008A6644" w:rsidRPr="00AE04EB" w:rsidRDefault="008A6644" w:rsidP="00431210">
            <w:pPr>
              <w:jc w:val="right"/>
              <w:rPr>
                <w:szCs w:val="16"/>
              </w:rPr>
            </w:pPr>
            <w:r w:rsidRPr="00AE04EB">
              <w:rPr>
                <w:szCs w:val="16"/>
              </w:rPr>
              <w:t>0,00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4536" w14:textId="551806A2" w:rsidR="008A6644" w:rsidRPr="00AE04EB" w:rsidRDefault="008A6644" w:rsidP="00431210">
            <w:pPr>
              <w:jc w:val="right"/>
              <w:rPr>
                <w:szCs w:val="16"/>
              </w:rPr>
            </w:pPr>
            <w:r w:rsidRPr="00431210">
              <w:t>0,00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62CB" w14:textId="15C34F25" w:rsidR="008A6644" w:rsidRPr="00AE04EB" w:rsidRDefault="008A6644" w:rsidP="00431210">
            <w:pPr>
              <w:rPr>
                <w:szCs w:val="16"/>
              </w:rPr>
            </w:pPr>
            <w:r w:rsidRPr="00431210">
              <w:t>x</w:t>
            </w:r>
          </w:p>
        </w:tc>
      </w:tr>
      <w:tr w:rsidR="008A6644" w:rsidRPr="00AE04EB" w14:paraId="059161C2" w14:textId="18AD02A1" w:rsidTr="000E2011">
        <w:trPr>
          <w:trHeight w:val="120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1BF" w14:textId="77777777" w:rsidR="008A6644" w:rsidRPr="00AE04EB" w:rsidRDefault="008A6644" w:rsidP="00A9215E">
            <w:pPr>
              <w:rPr>
                <w:rFonts w:cs="Arial"/>
                <w:szCs w:val="16"/>
              </w:rPr>
            </w:pPr>
          </w:p>
        </w:tc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9161C0" w14:textId="554B1B50" w:rsidR="008A6644" w:rsidRPr="00AE04EB" w:rsidRDefault="008A6644" w:rsidP="00431210">
            <w:pPr>
              <w:rPr>
                <w:szCs w:val="16"/>
              </w:rPr>
            </w:pPr>
            <w:r w:rsidRPr="00AE04EB">
              <w:rPr>
                <w:szCs w:val="16"/>
              </w:rPr>
              <w:t>1</w:t>
            </w:r>
            <w:r>
              <w:rPr>
                <w:szCs w:val="16"/>
              </w:rPr>
              <w:t>4</w:t>
            </w:r>
            <w:r w:rsidRPr="00AE04EB">
              <w:rPr>
                <w:szCs w:val="16"/>
              </w:rPr>
              <w:t>.</w:t>
            </w:r>
          </w:p>
        </w:tc>
        <w:tc>
          <w:tcPr>
            <w:tcW w:w="14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14D5" w14:textId="470BFE0E" w:rsidR="008A6644" w:rsidRPr="00AE04EB" w:rsidRDefault="008A6644" w:rsidP="00326E66">
            <w:pPr>
              <w:rPr>
                <w:szCs w:val="16"/>
              </w:rPr>
            </w:pPr>
            <w:r w:rsidRPr="00326E66">
              <w:rPr>
                <w:rFonts w:cs="Arial"/>
                <w:szCs w:val="16"/>
              </w:rPr>
              <w:t>Sporządzenie i przekazanie</w:t>
            </w:r>
            <w:r>
              <w:rPr>
                <w:rFonts w:cs="Arial"/>
                <w:szCs w:val="16"/>
              </w:rPr>
              <w:t xml:space="preserve"> </w:t>
            </w:r>
            <w:r w:rsidR="00326E66">
              <w:rPr>
                <w:rFonts w:cs="Arial"/>
                <w:szCs w:val="16"/>
              </w:rPr>
              <w:t>p</w:t>
            </w:r>
            <w:r w:rsidRPr="00AE04EB">
              <w:rPr>
                <w:szCs w:val="16"/>
              </w:rPr>
              <w:t>ocztą na terenie kraju:</w:t>
            </w:r>
          </w:p>
        </w:tc>
      </w:tr>
      <w:tr w:rsidR="008A6644" w:rsidRPr="00AE04EB" w14:paraId="059161C9" w14:textId="2350A526" w:rsidTr="000E2011">
        <w:trPr>
          <w:trHeight w:val="120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1C3" w14:textId="77777777" w:rsidR="008A6644" w:rsidRPr="00AE04EB" w:rsidRDefault="008A6644" w:rsidP="00A9215E">
            <w:pPr>
              <w:rPr>
                <w:rFonts w:cs="Arial"/>
                <w:szCs w:val="16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1C4" w14:textId="77777777" w:rsidR="008A6644" w:rsidRPr="00AE04EB" w:rsidRDefault="008A6644" w:rsidP="00431210">
            <w:pPr>
              <w:jc w:val="center"/>
              <w:rPr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C5" w14:textId="577EA9D1" w:rsidR="008A6644" w:rsidRPr="00AE04EB" w:rsidRDefault="008A6644" w:rsidP="00431210">
            <w:pPr>
              <w:rPr>
                <w:szCs w:val="16"/>
              </w:rPr>
            </w:pPr>
            <w:r w:rsidRPr="00AE04EB">
              <w:rPr>
                <w:szCs w:val="16"/>
              </w:rPr>
              <w:t>1)</w:t>
            </w: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C6" w14:textId="62FDF686" w:rsidR="008A6644" w:rsidRPr="00AE04EB" w:rsidRDefault="008A6644" w:rsidP="00431210">
            <w:pPr>
              <w:rPr>
                <w:szCs w:val="16"/>
              </w:rPr>
            </w:pPr>
            <w:r w:rsidRPr="00AE04EB">
              <w:rPr>
                <w:szCs w:val="16"/>
              </w:rPr>
              <w:t>wyciągów, zbiorczego zestawienia operacji (częściej niż raz w miesiącu) - każdorazowo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61C7" w14:textId="4BC4D219" w:rsidR="008A6644" w:rsidRPr="00AE04EB" w:rsidRDefault="008A6644" w:rsidP="00431210">
            <w:pPr>
              <w:jc w:val="right"/>
              <w:rPr>
                <w:szCs w:val="16"/>
              </w:rPr>
            </w:pPr>
            <w:r w:rsidRPr="00AE04EB">
              <w:rPr>
                <w:szCs w:val="16"/>
              </w:rPr>
              <w:t>6,00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61C8" w14:textId="423897F6" w:rsidR="008A6644" w:rsidRPr="00AE04EB" w:rsidRDefault="008A6644" w:rsidP="00431210">
            <w:pPr>
              <w:jc w:val="right"/>
              <w:rPr>
                <w:szCs w:val="16"/>
              </w:rPr>
            </w:pPr>
            <w:r w:rsidRPr="00AE04EB">
              <w:rPr>
                <w:szCs w:val="16"/>
              </w:rPr>
              <w:t>20,00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6226" w14:textId="1D2E9513" w:rsidR="008A6644" w:rsidRPr="00AE04EB" w:rsidRDefault="008A6644" w:rsidP="00431210">
            <w:pPr>
              <w:jc w:val="right"/>
              <w:rPr>
                <w:szCs w:val="16"/>
              </w:rPr>
            </w:pPr>
            <w:r w:rsidRPr="00431210">
              <w:t>5,00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03ED" w14:textId="1F19B998" w:rsidR="008A6644" w:rsidRPr="00AE04EB" w:rsidRDefault="008A6644" w:rsidP="00431210">
            <w:pPr>
              <w:jc w:val="right"/>
              <w:rPr>
                <w:szCs w:val="16"/>
              </w:rPr>
            </w:pPr>
            <w:r w:rsidRPr="00431210">
              <w:t>5,00</w:t>
            </w:r>
          </w:p>
        </w:tc>
      </w:tr>
      <w:tr w:rsidR="008A6644" w:rsidRPr="00AE04EB" w14:paraId="059161D0" w14:textId="5A3D7F5B" w:rsidTr="000E2011">
        <w:trPr>
          <w:trHeight w:val="120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1CA" w14:textId="77777777" w:rsidR="008A6644" w:rsidRPr="00AE04EB" w:rsidRDefault="008A6644" w:rsidP="00A9215E">
            <w:pPr>
              <w:rPr>
                <w:rFonts w:cs="Arial"/>
                <w:szCs w:val="16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CB" w14:textId="77777777" w:rsidR="008A6644" w:rsidRPr="00AE04EB" w:rsidRDefault="008A6644" w:rsidP="00431210">
            <w:pPr>
              <w:jc w:val="center"/>
              <w:rPr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CC" w14:textId="408F435C" w:rsidR="008A6644" w:rsidRPr="00AE04EB" w:rsidRDefault="008A6644" w:rsidP="00431210">
            <w:pPr>
              <w:rPr>
                <w:szCs w:val="16"/>
              </w:rPr>
            </w:pPr>
            <w:r w:rsidRPr="00AE04EB">
              <w:rPr>
                <w:szCs w:val="16"/>
              </w:rPr>
              <w:t>2)</w:t>
            </w: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CD" w14:textId="48247953" w:rsidR="008A6644" w:rsidRPr="00AE04EB" w:rsidRDefault="004F0C18" w:rsidP="00431210">
            <w:pPr>
              <w:rPr>
                <w:szCs w:val="16"/>
              </w:rPr>
            </w:pPr>
            <w:r w:rsidRPr="00D46DBB">
              <w:rPr>
                <w:rFonts w:cs="Arial"/>
                <w:color w:val="auto"/>
                <w:szCs w:val="16"/>
              </w:rPr>
              <w:t>wyciągu,</w:t>
            </w:r>
            <w:r>
              <w:rPr>
                <w:rFonts w:cs="Arial"/>
                <w:b/>
                <w:i/>
                <w:color w:val="auto"/>
                <w:szCs w:val="16"/>
              </w:rPr>
              <w:t xml:space="preserve"> </w:t>
            </w:r>
            <w:r w:rsidR="008A6644" w:rsidRPr="00AE04EB">
              <w:rPr>
                <w:szCs w:val="16"/>
              </w:rPr>
              <w:t>zbiorczego zestawienia operacji - raz w miesiącu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61CE" w14:textId="51CF9450" w:rsidR="008A6644" w:rsidRPr="00AE04EB" w:rsidRDefault="008A6644" w:rsidP="00431210">
            <w:pPr>
              <w:jc w:val="right"/>
              <w:rPr>
                <w:szCs w:val="16"/>
              </w:rPr>
            </w:pPr>
            <w:r w:rsidRPr="00AE04EB">
              <w:rPr>
                <w:szCs w:val="16"/>
              </w:rPr>
              <w:t>0,00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61CF" w14:textId="396F3A2C" w:rsidR="008A6644" w:rsidRPr="00AE04EB" w:rsidRDefault="008A6644" w:rsidP="00431210">
            <w:pPr>
              <w:rPr>
                <w:szCs w:val="16"/>
              </w:rPr>
            </w:pPr>
            <w:r w:rsidRPr="00AE04EB">
              <w:rPr>
                <w:szCs w:val="16"/>
              </w:rPr>
              <w:t>x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4FA3" w14:textId="38F1BED5" w:rsidR="008A6644" w:rsidRPr="00AE04EB" w:rsidRDefault="008A6644" w:rsidP="00431210">
            <w:pPr>
              <w:jc w:val="right"/>
              <w:rPr>
                <w:szCs w:val="16"/>
              </w:rPr>
            </w:pPr>
            <w:r w:rsidRPr="00431210">
              <w:t>0,00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63E1" w14:textId="2D32B737" w:rsidR="008A6644" w:rsidRPr="00AE04EB" w:rsidRDefault="008A6644" w:rsidP="00431210">
            <w:pPr>
              <w:jc w:val="right"/>
              <w:rPr>
                <w:szCs w:val="16"/>
              </w:rPr>
            </w:pPr>
            <w:r w:rsidRPr="00431210">
              <w:t>0,00</w:t>
            </w:r>
          </w:p>
        </w:tc>
      </w:tr>
      <w:tr w:rsidR="008A6644" w:rsidRPr="00AE04EB" w14:paraId="059161D4" w14:textId="031C7954" w:rsidTr="000E2011">
        <w:trPr>
          <w:trHeight w:val="120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1D1" w14:textId="77777777" w:rsidR="008A6644" w:rsidRPr="00AE04EB" w:rsidRDefault="008A6644" w:rsidP="00A9215E">
            <w:pPr>
              <w:rPr>
                <w:rFonts w:cs="Arial"/>
                <w:szCs w:val="16"/>
              </w:rPr>
            </w:pPr>
          </w:p>
        </w:tc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9161D2" w14:textId="47BD68E6" w:rsidR="008A6644" w:rsidRPr="00AE04EB" w:rsidRDefault="008A6644" w:rsidP="00431210">
            <w:pPr>
              <w:rPr>
                <w:szCs w:val="16"/>
              </w:rPr>
            </w:pPr>
            <w:r w:rsidRPr="00AE04EB">
              <w:rPr>
                <w:szCs w:val="16"/>
              </w:rPr>
              <w:t>1</w:t>
            </w:r>
            <w:r>
              <w:rPr>
                <w:szCs w:val="16"/>
              </w:rPr>
              <w:t>5</w:t>
            </w:r>
            <w:r w:rsidRPr="00AE04EB">
              <w:rPr>
                <w:szCs w:val="16"/>
              </w:rPr>
              <w:t>.</w:t>
            </w:r>
          </w:p>
        </w:tc>
        <w:tc>
          <w:tcPr>
            <w:tcW w:w="14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E523" w14:textId="55634F70" w:rsidR="008A6644" w:rsidRPr="00AE04EB" w:rsidRDefault="008A6644" w:rsidP="00E50D7B">
            <w:pPr>
              <w:rPr>
                <w:szCs w:val="16"/>
              </w:rPr>
            </w:pPr>
            <w:r w:rsidRPr="00AE04EB">
              <w:rPr>
                <w:szCs w:val="16"/>
              </w:rPr>
              <w:t>Powiadomienia o bieżących zdarzeniach związanych z posiadanym rachunkiem oraz wykorzystywanymi usługami bankowości elektronicznej</w:t>
            </w:r>
            <w:r w:rsidR="00E50D7B">
              <w:rPr>
                <w:szCs w:val="16"/>
              </w:rPr>
              <w:t>:</w:t>
            </w:r>
          </w:p>
        </w:tc>
      </w:tr>
      <w:tr w:rsidR="008A6644" w:rsidRPr="00AE04EB" w14:paraId="059161DB" w14:textId="30E1E03E" w:rsidTr="000E2011">
        <w:trPr>
          <w:trHeight w:val="120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1D5" w14:textId="77777777" w:rsidR="008A6644" w:rsidRPr="00AE04EB" w:rsidRDefault="008A6644" w:rsidP="00A9215E">
            <w:pPr>
              <w:rPr>
                <w:rFonts w:cs="Arial"/>
                <w:szCs w:val="16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1D6" w14:textId="77777777" w:rsidR="008A6644" w:rsidRPr="00AE04EB" w:rsidRDefault="008A6644" w:rsidP="00431210">
            <w:pPr>
              <w:jc w:val="center"/>
              <w:rPr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61D7" w14:textId="7F742AA7" w:rsidR="008A6644" w:rsidRPr="00AE04EB" w:rsidRDefault="008A6644" w:rsidP="00431210">
            <w:pPr>
              <w:rPr>
                <w:szCs w:val="16"/>
              </w:rPr>
            </w:pPr>
            <w:r w:rsidRPr="00AE04EB">
              <w:rPr>
                <w:szCs w:val="16"/>
              </w:rPr>
              <w:t>1)</w:t>
            </w: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D8" w14:textId="1F94B5D7" w:rsidR="008A6644" w:rsidRPr="00326E66" w:rsidRDefault="000F121E" w:rsidP="00431210">
            <w:pPr>
              <w:rPr>
                <w:szCs w:val="16"/>
              </w:rPr>
            </w:pPr>
            <w:r w:rsidRPr="00326E66">
              <w:rPr>
                <w:rFonts w:cs="Arial"/>
                <w:color w:val="auto"/>
                <w:szCs w:val="16"/>
              </w:rPr>
              <w:t>pocztą elektroniczną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61D9" w14:textId="6F3475F3" w:rsidR="008A6644" w:rsidRPr="00AE04EB" w:rsidRDefault="008A6644" w:rsidP="00431210">
            <w:pPr>
              <w:jc w:val="right"/>
              <w:rPr>
                <w:szCs w:val="16"/>
              </w:rPr>
            </w:pPr>
            <w:r w:rsidRPr="00AE04EB">
              <w:rPr>
                <w:szCs w:val="16"/>
              </w:rPr>
              <w:t>0,00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61DA" w14:textId="683C67BF" w:rsidR="008A6644" w:rsidRPr="00AE04EB" w:rsidRDefault="008A6644" w:rsidP="00431210">
            <w:pPr>
              <w:jc w:val="right"/>
              <w:rPr>
                <w:szCs w:val="16"/>
              </w:rPr>
            </w:pPr>
            <w:r w:rsidRPr="00AE04EB">
              <w:rPr>
                <w:szCs w:val="16"/>
              </w:rPr>
              <w:t>0,00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79F3" w14:textId="5DF1EDE9" w:rsidR="008A6644" w:rsidRPr="00AE04EB" w:rsidRDefault="008A6644" w:rsidP="00431210">
            <w:pPr>
              <w:jc w:val="right"/>
              <w:rPr>
                <w:szCs w:val="16"/>
              </w:rPr>
            </w:pPr>
            <w:r w:rsidRPr="00431210">
              <w:t>0,00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076F" w14:textId="2540DE89" w:rsidR="008A6644" w:rsidRPr="00AE04EB" w:rsidRDefault="008A6644" w:rsidP="00431210">
            <w:pPr>
              <w:jc w:val="right"/>
              <w:rPr>
                <w:szCs w:val="16"/>
              </w:rPr>
            </w:pPr>
            <w:r w:rsidRPr="00431210">
              <w:t>0,00</w:t>
            </w:r>
          </w:p>
        </w:tc>
      </w:tr>
      <w:tr w:rsidR="008A6644" w:rsidRPr="00AE04EB" w14:paraId="059161E0" w14:textId="57D7DB2D" w:rsidTr="000E2011">
        <w:trPr>
          <w:trHeight w:val="120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1DC" w14:textId="77777777" w:rsidR="008A6644" w:rsidRPr="00AE04EB" w:rsidRDefault="008A6644" w:rsidP="00A9215E">
            <w:pPr>
              <w:rPr>
                <w:rFonts w:cs="Arial"/>
                <w:szCs w:val="16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1DD" w14:textId="77777777" w:rsidR="008A6644" w:rsidRPr="00AE04EB" w:rsidRDefault="008A6644" w:rsidP="00431210">
            <w:pPr>
              <w:jc w:val="center"/>
              <w:rPr>
                <w:szCs w:val="16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9161DE" w14:textId="080AEB58" w:rsidR="008A6644" w:rsidRPr="00AE04EB" w:rsidRDefault="008A6644" w:rsidP="00431210">
            <w:pPr>
              <w:rPr>
                <w:szCs w:val="16"/>
              </w:rPr>
            </w:pPr>
            <w:r w:rsidRPr="00AE04EB">
              <w:rPr>
                <w:szCs w:val="16"/>
              </w:rPr>
              <w:t>2)</w:t>
            </w:r>
          </w:p>
        </w:tc>
        <w:tc>
          <w:tcPr>
            <w:tcW w:w="139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2F47" w14:textId="0D6840AC" w:rsidR="008A6644" w:rsidRPr="00326E66" w:rsidRDefault="000F121E" w:rsidP="007F47DD">
            <w:pPr>
              <w:rPr>
                <w:b/>
                <w:strike/>
                <w:szCs w:val="16"/>
              </w:rPr>
            </w:pPr>
            <w:r w:rsidRPr="00326E66">
              <w:rPr>
                <w:rFonts w:cs="Arial"/>
                <w:color w:val="auto"/>
                <w:szCs w:val="16"/>
              </w:rPr>
              <w:t>w formie wiadomości tekstowej</w:t>
            </w:r>
            <w:r w:rsidRPr="00326E66">
              <w:rPr>
                <w:rFonts w:cs="Arial"/>
                <w:b/>
                <w:color w:val="auto"/>
                <w:szCs w:val="16"/>
              </w:rPr>
              <w:t xml:space="preserve">  </w:t>
            </w:r>
            <w:r w:rsidR="008A6644" w:rsidRPr="007F47DD">
              <w:rPr>
                <w:szCs w:val="16"/>
              </w:rPr>
              <w:t>SMS</w:t>
            </w:r>
            <w:r w:rsidR="008A6644" w:rsidRPr="00326E66">
              <w:rPr>
                <w:b/>
                <w:szCs w:val="16"/>
              </w:rPr>
              <w:t xml:space="preserve"> - </w:t>
            </w:r>
            <w:r w:rsidR="008A6644" w:rsidRPr="007F47DD">
              <w:rPr>
                <w:szCs w:val="16"/>
              </w:rPr>
              <w:t xml:space="preserve">opłaty pobierane w </w:t>
            </w:r>
            <w:r w:rsidR="008A6644" w:rsidRPr="007F47DD">
              <w:rPr>
                <w:rFonts w:cs="Arial"/>
                <w:szCs w:val="16"/>
              </w:rPr>
              <w:t>miesięcznych</w:t>
            </w:r>
            <w:r w:rsidR="008A6644" w:rsidRPr="007F47DD">
              <w:t xml:space="preserve"> </w:t>
            </w:r>
            <w:r w:rsidR="008A6644" w:rsidRPr="007F47DD">
              <w:rPr>
                <w:rFonts w:cs="Arial"/>
                <w:szCs w:val="16"/>
              </w:rPr>
              <w:t>cyklach rozliczeniowych, liczonych od dnia aktywowania usługi</w:t>
            </w:r>
            <w:r w:rsidR="008A6644" w:rsidRPr="007F47DD">
              <w:rPr>
                <w:rFonts w:cs="Arial"/>
                <w:color w:val="auto"/>
                <w:szCs w:val="16"/>
              </w:rPr>
              <w:t>:</w:t>
            </w:r>
          </w:p>
        </w:tc>
      </w:tr>
      <w:tr w:rsidR="008A6644" w:rsidRPr="00AE04EB" w14:paraId="059161E6" w14:textId="44CC35E6" w:rsidTr="000E2011">
        <w:trPr>
          <w:trHeight w:val="120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1E1" w14:textId="77777777" w:rsidR="008A6644" w:rsidRPr="00AE04EB" w:rsidRDefault="008A6644" w:rsidP="00A9215E">
            <w:pPr>
              <w:rPr>
                <w:rFonts w:cs="Arial"/>
                <w:szCs w:val="16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1E2" w14:textId="77777777" w:rsidR="008A6644" w:rsidRPr="00AE04EB" w:rsidRDefault="008A6644" w:rsidP="00431210">
            <w:pPr>
              <w:jc w:val="center"/>
              <w:rPr>
                <w:szCs w:val="16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1E3" w14:textId="77777777" w:rsidR="008A6644" w:rsidRPr="00AE04EB" w:rsidRDefault="008A6644" w:rsidP="00431210">
            <w:pPr>
              <w:rPr>
                <w:szCs w:val="16"/>
              </w:rPr>
            </w:pPr>
          </w:p>
        </w:tc>
        <w:tc>
          <w:tcPr>
            <w:tcW w:w="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9161E4" w14:textId="2B5E1CA8" w:rsidR="008A6644" w:rsidRPr="00326E66" w:rsidRDefault="008A6644" w:rsidP="00431210">
            <w:pPr>
              <w:rPr>
                <w:b/>
                <w:szCs w:val="16"/>
              </w:rPr>
            </w:pPr>
            <w:r w:rsidRPr="00326E66">
              <w:rPr>
                <w:b/>
                <w:szCs w:val="16"/>
              </w:rPr>
              <w:t>a)</w:t>
            </w:r>
          </w:p>
        </w:tc>
        <w:tc>
          <w:tcPr>
            <w:tcW w:w="13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D274" w14:textId="7E930FF9" w:rsidR="008A6644" w:rsidRPr="007F47DD" w:rsidRDefault="008A6644" w:rsidP="00431210">
            <w:pPr>
              <w:rPr>
                <w:szCs w:val="16"/>
              </w:rPr>
            </w:pPr>
            <w:r w:rsidRPr="007F47DD">
              <w:rPr>
                <w:szCs w:val="16"/>
              </w:rPr>
              <w:t>pakiet 40 SMS</w:t>
            </w:r>
          </w:p>
        </w:tc>
      </w:tr>
      <w:tr w:rsidR="008A6644" w:rsidRPr="00AE04EB" w14:paraId="059161EE" w14:textId="274A98A9" w:rsidTr="000E2011">
        <w:trPr>
          <w:trHeight w:val="120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1E7" w14:textId="77777777" w:rsidR="008A6644" w:rsidRPr="00AE04EB" w:rsidRDefault="008A6644" w:rsidP="00A9215E">
            <w:pPr>
              <w:rPr>
                <w:rFonts w:cs="Arial"/>
                <w:szCs w:val="16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1E8" w14:textId="77777777" w:rsidR="008A6644" w:rsidRPr="00AE04EB" w:rsidRDefault="008A6644" w:rsidP="00431210">
            <w:pPr>
              <w:jc w:val="center"/>
              <w:rPr>
                <w:szCs w:val="16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1E9" w14:textId="77777777" w:rsidR="008A6644" w:rsidRPr="00AE04EB" w:rsidRDefault="008A6644" w:rsidP="00431210">
            <w:pPr>
              <w:rPr>
                <w:szCs w:val="16"/>
              </w:rPr>
            </w:pPr>
          </w:p>
        </w:tc>
        <w:tc>
          <w:tcPr>
            <w:tcW w:w="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9161EA" w14:textId="77777777" w:rsidR="008A6644" w:rsidRPr="00326E66" w:rsidRDefault="008A6644" w:rsidP="00326E66">
            <w:pPr>
              <w:ind w:firstLineChars="300" w:firstLine="482"/>
              <w:rPr>
                <w:b/>
                <w:szCs w:val="16"/>
              </w:rPr>
            </w:pP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EB" w14:textId="2728177E" w:rsidR="008A6644" w:rsidRPr="007F47DD" w:rsidRDefault="008A6644" w:rsidP="00431210">
            <w:pPr>
              <w:rPr>
                <w:szCs w:val="16"/>
              </w:rPr>
            </w:pPr>
            <w:r w:rsidRPr="007F47DD">
              <w:rPr>
                <w:szCs w:val="16"/>
              </w:rPr>
              <w:t>- do 40 szt. SMS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EC" w14:textId="3E90D922" w:rsidR="008A6644" w:rsidRPr="00AE04EB" w:rsidRDefault="008A6644" w:rsidP="00431210">
            <w:pPr>
              <w:jc w:val="right"/>
              <w:rPr>
                <w:szCs w:val="16"/>
              </w:rPr>
            </w:pPr>
            <w:r w:rsidRPr="00AE04EB">
              <w:rPr>
                <w:szCs w:val="16"/>
              </w:rPr>
              <w:t>6,00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ED" w14:textId="712B4CAC" w:rsidR="008A6644" w:rsidRPr="00AE04EB" w:rsidRDefault="008A6644" w:rsidP="00431210">
            <w:pPr>
              <w:jc w:val="right"/>
              <w:rPr>
                <w:szCs w:val="16"/>
              </w:rPr>
            </w:pPr>
            <w:r w:rsidRPr="00AE04EB">
              <w:rPr>
                <w:szCs w:val="16"/>
              </w:rPr>
              <w:t>6,00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69B5" w14:textId="03F17761" w:rsidR="008A6644" w:rsidRPr="00AE04EB" w:rsidRDefault="008A6644" w:rsidP="00431210">
            <w:pPr>
              <w:jc w:val="right"/>
              <w:rPr>
                <w:szCs w:val="16"/>
              </w:rPr>
            </w:pPr>
            <w:r w:rsidRPr="00AE04EB">
              <w:rPr>
                <w:szCs w:val="16"/>
              </w:rPr>
              <w:t>6,00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99E9" w14:textId="617D673A" w:rsidR="008A6644" w:rsidRPr="00AE04EB" w:rsidRDefault="008A6644" w:rsidP="00431210">
            <w:pPr>
              <w:jc w:val="right"/>
              <w:rPr>
                <w:szCs w:val="16"/>
              </w:rPr>
            </w:pPr>
            <w:r w:rsidRPr="00AE04EB">
              <w:rPr>
                <w:szCs w:val="16"/>
              </w:rPr>
              <w:t>6,00</w:t>
            </w:r>
          </w:p>
        </w:tc>
      </w:tr>
      <w:tr w:rsidR="008A6644" w:rsidRPr="00AE04EB" w14:paraId="059161F6" w14:textId="6AACE653" w:rsidTr="000E2011">
        <w:trPr>
          <w:trHeight w:val="120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1EF" w14:textId="77777777" w:rsidR="008A6644" w:rsidRPr="00AE04EB" w:rsidRDefault="008A6644" w:rsidP="00A9215E">
            <w:pPr>
              <w:rPr>
                <w:rFonts w:cs="Arial"/>
                <w:szCs w:val="16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1F0" w14:textId="77777777" w:rsidR="008A6644" w:rsidRPr="00AE04EB" w:rsidRDefault="008A6644" w:rsidP="00431210">
            <w:pPr>
              <w:jc w:val="center"/>
              <w:rPr>
                <w:szCs w:val="16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1F1" w14:textId="77777777" w:rsidR="008A6644" w:rsidRPr="00AE04EB" w:rsidRDefault="008A6644" w:rsidP="00431210">
            <w:pPr>
              <w:rPr>
                <w:szCs w:val="16"/>
              </w:rPr>
            </w:pPr>
          </w:p>
        </w:tc>
        <w:tc>
          <w:tcPr>
            <w:tcW w:w="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61F2" w14:textId="77777777" w:rsidR="008A6644" w:rsidRPr="00AE04EB" w:rsidRDefault="008A6644" w:rsidP="00431210">
            <w:pPr>
              <w:ind w:firstLineChars="300" w:firstLine="480"/>
              <w:rPr>
                <w:szCs w:val="16"/>
              </w:rPr>
            </w:pP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F3" w14:textId="3CB56806" w:rsidR="008A6644" w:rsidRPr="00AE04EB" w:rsidRDefault="008A6644" w:rsidP="00431210">
            <w:pPr>
              <w:rPr>
                <w:szCs w:val="16"/>
              </w:rPr>
            </w:pPr>
            <w:r w:rsidRPr="00AE04EB">
              <w:rPr>
                <w:szCs w:val="16"/>
              </w:rPr>
              <w:t>- kolejne SMS powyżej 40 szt. - za każdy SMS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F4" w14:textId="3035770B" w:rsidR="008A6644" w:rsidRPr="00AE04EB" w:rsidRDefault="008A6644" w:rsidP="00431210">
            <w:pPr>
              <w:jc w:val="right"/>
              <w:rPr>
                <w:szCs w:val="16"/>
              </w:rPr>
            </w:pPr>
            <w:r w:rsidRPr="00AE04EB">
              <w:rPr>
                <w:szCs w:val="16"/>
              </w:rPr>
              <w:t>0,20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F5" w14:textId="6B8CD9DF" w:rsidR="008A6644" w:rsidRPr="00AE04EB" w:rsidRDefault="008A6644" w:rsidP="00431210">
            <w:pPr>
              <w:jc w:val="right"/>
              <w:rPr>
                <w:szCs w:val="16"/>
              </w:rPr>
            </w:pPr>
            <w:r w:rsidRPr="00AE04EB">
              <w:rPr>
                <w:szCs w:val="16"/>
              </w:rPr>
              <w:t>0,20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EC3A" w14:textId="22EE159B" w:rsidR="008A6644" w:rsidRPr="00AE04EB" w:rsidRDefault="008A6644" w:rsidP="00431210">
            <w:pPr>
              <w:jc w:val="right"/>
              <w:rPr>
                <w:szCs w:val="16"/>
              </w:rPr>
            </w:pPr>
            <w:r w:rsidRPr="00AE04EB">
              <w:rPr>
                <w:szCs w:val="16"/>
              </w:rPr>
              <w:t>0,20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D14A" w14:textId="22BFA69D" w:rsidR="008A6644" w:rsidRPr="00AE04EB" w:rsidRDefault="008A6644" w:rsidP="00431210">
            <w:pPr>
              <w:jc w:val="right"/>
              <w:rPr>
                <w:szCs w:val="16"/>
              </w:rPr>
            </w:pPr>
            <w:r w:rsidRPr="00AE04EB">
              <w:rPr>
                <w:szCs w:val="16"/>
              </w:rPr>
              <w:t>0,20</w:t>
            </w:r>
          </w:p>
        </w:tc>
      </w:tr>
      <w:tr w:rsidR="008A6644" w:rsidRPr="00AE04EB" w14:paraId="059161FE" w14:textId="4467205F" w:rsidTr="000E2011">
        <w:trPr>
          <w:trHeight w:val="120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1F7" w14:textId="77777777" w:rsidR="008A6644" w:rsidRPr="00AE04EB" w:rsidRDefault="008A6644" w:rsidP="00A9215E">
            <w:pPr>
              <w:rPr>
                <w:rFonts w:cs="Arial"/>
                <w:szCs w:val="16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F8" w14:textId="77777777" w:rsidR="008A6644" w:rsidRPr="00AE04EB" w:rsidRDefault="008A6644" w:rsidP="00431210">
            <w:pPr>
              <w:jc w:val="center"/>
              <w:rPr>
                <w:szCs w:val="16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F9" w14:textId="77777777" w:rsidR="008A6644" w:rsidRPr="00AE04EB" w:rsidRDefault="008A6644" w:rsidP="00431210">
            <w:pPr>
              <w:rPr>
                <w:szCs w:val="16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FA" w14:textId="60391065" w:rsidR="008A6644" w:rsidRPr="00AE04EB" w:rsidRDefault="008A6644" w:rsidP="00431210">
            <w:pPr>
              <w:rPr>
                <w:szCs w:val="16"/>
              </w:rPr>
            </w:pPr>
            <w:r w:rsidRPr="00AE04EB">
              <w:rPr>
                <w:szCs w:val="16"/>
              </w:rPr>
              <w:t>b)</w:t>
            </w:r>
          </w:p>
        </w:tc>
        <w:tc>
          <w:tcPr>
            <w:tcW w:w="6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FB" w14:textId="121CDF8F" w:rsidR="008A6644" w:rsidRPr="00AE04EB" w:rsidRDefault="008A6644" w:rsidP="00D46DBB">
            <w:pPr>
              <w:rPr>
                <w:szCs w:val="16"/>
              </w:rPr>
            </w:pPr>
            <w:r w:rsidRPr="00AE04EB">
              <w:rPr>
                <w:szCs w:val="16"/>
              </w:rPr>
              <w:t xml:space="preserve">powiadomienia </w:t>
            </w:r>
            <w:r w:rsidR="00D46DBB">
              <w:rPr>
                <w:rFonts w:cs="Arial"/>
                <w:color w:val="auto"/>
                <w:szCs w:val="16"/>
              </w:rPr>
              <w:t xml:space="preserve">w formie wiadomości tekstowej </w:t>
            </w:r>
            <w:r w:rsidRPr="00AE04EB">
              <w:rPr>
                <w:szCs w:val="16"/>
              </w:rPr>
              <w:t>SMS - za każdy SMS (</w:t>
            </w:r>
            <w:r w:rsidRPr="00281F0C">
              <w:rPr>
                <w:szCs w:val="16"/>
              </w:rPr>
              <w:t>opłata</w:t>
            </w:r>
            <w:r w:rsidR="00281F0C" w:rsidRPr="00281F0C">
              <w:rPr>
                <w:szCs w:val="16"/>
              </w:rPr>
              <w:t xml:space="preserve"> </w:t>
            </w:r>
            <w:r w:rsidRPr="00281F0C">
              <w:rPr>
                <w:szCs w:val="16"/>
              </w:rPr>
              <w:t>liczona jako iloczyn liczby wysyłanych SMS i stawki opłaty)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FC" w14:textId="2CF0A418" w:rsidR="008A6644" w:rsidRPr="00AE04EB" w:rsidRDefault="008A6644" w:rsidP="00431210">
            <w:pPr>
              <w:jc w:val="right"/>
              <w:rPr>
                <w:szCs w:val="16"/>
              </w:rPr>
            </w:pPr>
            <w:r w:rsidRPr="00AE04EB">
              <w:rPr>
                <w:szCs w:val="16"/>
              </w:rPr>
              <w:t>0,25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1FD" w14:textId="6B6D3B7D" w:rsidR="008A6644" w:rsidRPr="00AE04EB" w:rsidRDefault="008A6644" w:rsidP="00431210">
            <w:pPr>
              <w:jc w:val="right"/>
              <w:rPr>
                <w:szCs w:val="16"/>
              </w:rPr>
            </w:pPr>
            <w:r w:rsidRPr="00AE04EB">
              <w:rPr>
                <w:szCs w:val="16"/>
              </w:rPr>
              <w:t>0,25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63D4" w14:textId="2D679D91" w:rsidR="008A6644" w:rsidRPr="00AE04EB" w:rsidRDefault="008A6644" w:rsidP="00431210">
            <w:pPr>
              <w:jc w:val="right"/>
              <w:rPr>
                <w:szCs w:val="16"/>
              </w:rPr>
            </w:pPr>
            <w:r w:rsidRPr="00AE04EB">
              <w:rPr>
                <w:szCs w:val="16"/>
              </w:rPr>
              <w:t>0,25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BFF0" w14:textId="7B1496EB" w:rsidR="008A6644" w:rsidRPr="00AE04EB" w:rsidRDefault="008A6644" w:rsidP="00431210">
            <w:pPr>
              <w:jc w:val="right"/>
              <w:rPr>
                <w:szCs w:val="16"/>
              </w:rPr>
            </w:pPr>
            <w:r w:rsidRPr="00AE04EB">
              <w:rPr>
                <w:szCs w:val="16"/>
              </w:rPr>
              <w:t>0,25</w:t>
            </w:r>
          </w:p>
        </w:tc>
      </w:tr>
      <w:tr w:rsidR="008A6644" w:rsidRPr="00AE04EB" w14:paraId="05916202" w14:textId="492D8F3F" w:rsidTr="000E2011">
        <w:trPr>
          <w:trHeight w:val="120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1FF" w14:textId="77777777" w:rsidR="008A6644" w:rsidRPr="00AE04EB" w:rsidRDefault="008A6644" w:rsidP="00A9215E">
            <w:pPr>
              <w:rPr>
                <w:rFonts w:cs="Arial"/>
                <w:szCs w:val="16"/>
              </w:rPr>
            </w:pPr>
          </w:p>
        </w:tc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916200" w14:textId="5AFA4DEE" w:rsidR="008A6644" w:rsidRPr="00AE04EB" w:rsidRDefault="008A6644" w:rsidP="00431210">
            <w:pPr>
              <w:rPr>
                <w:szCs w:val="16"/>
              </w:rPr>
            </w:pPr>
            <w:r w:rsidRPr="00AE04EB">
              <w:rPr>
                <w:szCs w:val="16"/>
              </w:rPr>
              <w:t>1</w:t>
            </w:r>
            <w:r>
              <w:rPr>
                <w:szCs w:val="16"/>
              </w:rPr>
              <w:t>6</w:t>
            </w:r>
            <w:r w:rsidRPr="00AE04EB">
              <w:rPr>
                <w:szCs w:val="16"/>
              </w:rPr>
              <w:t>.</w:t>
            </w:r>
          </w:p>
        </w:tc>
        <w:tc>
          <w:tcPr>
            <w:tcW w:w="14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7C95" w14:textId="435E82AB" w:rsidR="008A6644" w:rsidRPr="00AE04EB" w:rsidRDefault="00635152" w:rsidP="00281F0C">
            <w:pPr>
              <w:rPr>
                <w:szCs w:val="16"/>
              </w:rPr>
            </w:pPr>
            <w:r w:rsidRPr="00281F0C">
              <w:rPr>
                <w:rFonts w:cs="Arial"/>
                <w:color w:val="auto"/>
                <w:szCs w:val="16"/>
              </w:rPr>
              <w:t>Sporządzenie</w:t>
            </w:r>
            <w:r w:rsidRPr="00A57040">
              <w:rPr>
                <w:rFonts w:cs="Arial"/>
                <w:b/>
                <w:i/>
                <w:color w:val="auto"/>
                <w:szCs w:val="16"/>
              </w:rPr>
              <w:t xml:space="preserve"> </w:t>
            </w:r>
            <w:r>
              <w:rPr>
                <w:rFonts w:cs="Arial"/>
                <w:color w:val="auto"/>
                <w:szCs w:val="16"/>
              </w:rPr>
              <w:t>i wy</w:t>
            </w:r>
            <w:r w:rsidRPr="00E91292">
              <w:rPr>
                <w:rFonts w:cs="Arial"/>
                <w:color w:val="auto"/>
                <w:szCs w:val="16"/>
              </w:rPr>
              <w:t xml:space="preserve">danie potwierdzenia operacji realizowanej za pośrednictwem </w:t>
            </w:r>
            <w:r w:rsidRPr="00281F0C">
              <w:rPr>
                <w:rFonts w:cs="Arial"/>
                <w:color w:val="auto"/>
                <w:szCs w:val="16"/>
              </w:rPr>
              <w:t xml:space="preserve">elektronicznych </w:t>
            </w:r>
            <w:r w:rsidRPr="00E91292">
              <w:rPr>
                <w:rFonts w:cs="Arial"/>
                <w:color w:val="auto"/>
                <w:szCs w:val="16"/>
              </w:rPr>
              <w:t>kanałów dostępu:</w:t>
            </w:r>
          </w:p>
        </w:tc>
      </w:tr>
      <w:tr w:rsidR="008A6644" w:rsidRPr="00AE04EB" w14:paraId="05916209" w14:textId="13C3580D" w:rsidTr="000E2011">
        <w:trPr>
          <w:trHeight w:val="120"/>
        </w:trPr>
        <w:tc>
          <w:tcPr>
            <w:tcW w:w="4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203" w14:textId="77777777" w:rsidR="008A6644" w:rsidRPr="00AE04EB" w:rsidRDefault="008A6644" w:rsidP="00A9215E">
            <w:pPr>
              <w:rPr>
                <w:rFonts w:cs="Arial"/>
                <w:szCs w:val="16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16204" w14:textId="77777777" w:rsidR="008A6644" w:rsidRPr="00AE04EB" w:rsidRDefault="008A6644" w:rsidP="00431210">
            <w:pPr>
              <w:jc w:val="center"/>
              <w:rPr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205" w14:textId="633B7F55" w:rsidR="008A6644" w:rsidRPr="00AE04EB" w:rsidRDefault="008A6644" w:rsidP="00431210">
            <w:pPr>
              <w:rPr>
                <w:szCs w:val="16"/>
              </w:rPr>
            </w:pPr>
            <w:r w:rsidRPr="00AE04EB">
              <w:rPr>
                <w:szCs w:val="16"/>
              </w:rPr>
              <w:t>1)</w:t>
            </w: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206" w14:textId="0B88D6E9" w:rsidR="008A6644" w:rsidRPr="00AE04EB" w:rsidRDefault="008A6644" w:rsidP="00431210">
            <w:pPr>
              <w:rPr>
                <w:szCs w:val="16"/>
              </w:rPr>
            </w:pPr>
            <w:r w:rsidRPr="00AE04EB">
              <w:rPr>
                <w:szCs w:val="16"/>
              </w:rPr>
              <w:t>w oddziale PKO Banku Polskiego SA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6207" w14:textId="36FE6EB7" w:rsidR="008A6644" w:rsidRPr="00AE04EB" w:rsidRDefault="008A6644" w:rsidP="00431210">
            <w:pPr>
              <w:rPr>
                <w:szCs w:val="16"/>
              </w:rPr>
            </w:pPr>
            <w:r w:rsidRPr="00AE04EB">
              <w:rPr>
                <w:szCs w:val="16"/>
              </w:rPr>
              <w:t>x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6208" w14:textId="0FE15455" w:rsidR="008A6644" w:rsidRPr="00AE04EB" w:rsidRDefault="008A6644" w:rsidP="00431210">
            <w:pPr>
              <w:jc w:val="right"/>
              <w:rPr>
                <w:szCs w:val="16"/>
              </w:rPr>
            </w:pPr>
            <w:r w:rsidRPr="00AE04EB">
              <w:rPr>
                <w:szCs w:val="16"/>
              </w:rPr>
              <w:t>2,50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9425" w14:textId="4BDB11D1" w:rsidR="008A6644" w:rsidRPr="00AE04EB" w:rsidRDefault="008A6644" w:rsidP="00431210">
            <w:pPr>
              <w:jc w:val="right"/>
              <w:rPr>
                <w:szCs w:val="16"/>
              </w:rPr>
            </w:pPr>
            <w:r w:rsidRPr="00431210">
              <w:t>2,50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C47D" w14:textId="2E474BE1" w:rsidR="008A6644" w:rsidRPr="00AE04EB" w:rsidRDefault="008A6644" w:rsidP="00431210">
            <w:pPr>
              <w:rPr>
                <w:szCs w:val="16"/>
              </w:rPr>
            </w:pPr>
            <w:r w:rsidRPr="00431210">
              <w:t>x</w:t>
            </w:r>
          </w:p>
        </w:tc>
      </w:tr>
      <w:tr w:rsidR="008A6644" w:rsidRPr="00AE04EB" w14:paraId="05916210" w14:textId="5398F86C" w:rsidTr="000E2011">
        <w:trPr>
          <w:trHeight w:val="120"/>
        </w:trPr>
        <w:tc>
          <w:tcPr>
            <w:tcW w:w="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20A" w14:textId="77777777" w:rsidR="008A6644" w:rsidRPr="00AE04EB" w:rsidRDefault="008A6644" w:rsidP="00A9215E">
            <w:pPr>
              <w:rPr>
                <w:rFonts w:cs="Arial"/>
                <w:szCs w:val="16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20B" w14:textId="77777777" w:rsidR="008A6644" w:rsidRPr="00AE04EB" w:rsidRDefault="008A6644" w:rsidP="00431210">
            <w:pPr>
              <w:jc w:val="center"/>
              <w:rPr>
                <w:szCs w:val="1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20C" w14:textId="2F625489" w:rsidR="008A6644" w:rsidRPr="00AE04EB" w:rsidRDefault="008A6644" w:rsidP="00A9215E">
            <w:pPr>
              <w:rPr>
                <w:szCs w:val="16"/>
              </w:rPr>
            </w:pPr>
            <w:r w:rsidRPr="00AE04EB">
              <w:rPr>
                <w:szCs w:val="16"/>
              </w:rPr>
              <w:t>2)</w:t>
            </w:r>
          </w:p>
        </w:tc>
        <w:tc>
          <w:tcPr>
            <w:tcW w:w="6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20D" w14:textId="6183D8F9" w:rsidR="008A6644" w:rsidRPr="00AE04EB" w:rsidRDefault="008A6644" w:rsidP="00A9215E">
            <w:pPr>
              <w:rPr>
                <w:szCs w:val="16"/>
              </w:rPr>
            </w:pPr>
            <w:r w:rsidRPr="00AE04EB">
              <w:rPr>
                <w:szCs w:val="16"/>
              </w:rPr>
              <w:t>wysłanie pocztą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20E" w14:textId="0160FBA1" w:rsidR="008A6644" w:rsidRPr="00AE04EB" w:rsidRDefault="008A6644" w:rsidP="00A9215E">
            <w:pPr>
              <w:rPr>
                <w:szCs w:val="16"/>
              </w:rPr>
            </w:pPr>
            <w:r w:rsidRPr="00AE04EB">
              <w:rPr>
                <w:szCs w:val="16"/>
              </w:rPr>
              <w:t>x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620F" w14:textId="42791B29" w:rsidR="008A6644" w:rsidRPr="00AE04EB" w:rsidRDefault="008A6644" w:rsidP="00A9215E">
            <w:pPr>
              <w:rPr>
                <w:szCs w:val="16"/>
              </w:rPr>
            </w:pPr>
            <w:r w:rsidRPr="00AE04EB">
              <w:rPr>
                <w:szCs w:val="16"/>
              </w:rPr>
              <w:t>3,00 + koszty przesyłki listem zwykłym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D2F2" w14:textId="0036BF20" w:rsidR="008A6644" w:rsidRPr="00AE04EB" w:rsidRDefault="008A6644" w:rsidP="00A9215E">
            <w:pPr>
              <w:rPr>
                <w:szCs w:val="16"/>
              </w:rPr>
            </w:pPr>
            <w:r w:rsidRPr="00431210">
              <w:t>3,00 + koszty przesyłki listem zwykłym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B934" w14:textId="4F4ECD92" w:rsidR="008A6644" w:rsidRPr="00AE04EB" w:rsidRDefault="008A6644" w:rsidP="00A9215E">
            <w:pPr>
              <w:rPr>
                <w:szCs w:val="16"/>
              </w:rPr>
            </w:pPr>
            <w:r w:rsidRPr="00431210">
              <w:t>x</w:t>
            </w:r>
          </w:p>
        </w:tc>
      </w:tr>
    </w:tbl>
    <w:p w14:paraId="2606E097" w14:textId="77777777" w:rsidR="00D96D62" w:rsidRPr="00431210" w:rsidRDefault="00D96D62" w:rsidP="00D96D62">
      <w:pPr>
        <w:spacing w:before="40" w:line="160" w:lineRule="exact"/>
        <w:ind w:left="142" w:hanging="142"/>
        <w:jc w:val="both"/>
        <w:rPr>
          <w:sz w:val="13"/>
        </w:rPr>
      </w:pPr>
      <w:r w:rsidRPr="00431210">
        <w:rPr>
          <w:sz w:val="13"/>
          <w:vertAlign w:val="superscript"/>
        </w:rPr>
        <w:t>1)</w:t>
      </w:r>
      <w:r w:rsidRPr="00431210">
        <w:rPr>
          <w:sz w:val="13"/>
        </w:rPr>
        <w:t xml:space="preserve"> </w:t>
      </w:r>
      <w:r w:rsidRPr="00431210">
        <w:rPr>
          <w:sz w:val="13"/>
        </w:rPr>
        <w:tab/>
        <w:t>Rachunek prowadzony dla pracowniczych kas zapomogowo-pożyczkowych (PKZP) od dnia 16 lipca 2007 r.</w:t>
      </w:r>
    </w:p>
    <w:p w14:paraId="1874EEE4" w14:textId="0D9A37D8" w:rsidR="00D96D62" w:rsidRPr="00431210" w:rsidRDefault="00D96D62" w:rsidP="00D96D62">
      <w:pPr>
        <w:spacing w:line="160" w:lineRule="exact"/>
        <w:ind w:left="142" w:hanging="142"/>
        <w:jc w:val="both"/>
        <w:rPr>
          <w:sz w:val="13"/>
        </w:rPr>
      </w:pPr>
      <w:r w:rsidRPr="00431210">
        <w:rPr>
          <w:sz w:val="13"/>
          <w:vertAlign w:val="superscript"/>
        </w:rPr>
        <w:t>2)</w:t>
      </w:r>
      <w:r w:rsidRPr="00431210">
        <w:rPr>
          <w:sz w:val="13"/>
        </w:rPr>
        <w:t xml:space="preserve"> </w:t>
      </w:r>
      <w:r w:rsidRPr="00431210">
        <w:rPr>
          <w:sz w:val="13"/>
        </w:rPr>
        <w:tab/>
        <w:t>Usługa dostępna od dnia podanego w Komunikacie PKO Banku Polskiego SA.</w:t>
      </w:r>
    </w:p>
    <w:p w14:paraId="05916211" w14:textId="525C3FD0" w:rsidR="0020490C" w:rsidRPr="00AE04EB" w:rsidRDefault="00D96D62" w:rsidP="0020490C">
      <w:pPr>
        <w:spacing w:line="160" w:lineRule="exact"/>
        <w:ind w:left="142" w:hanging="142"/>
        <w:rPr>
          <w:sz w:val="13"/>
          <w:szCs w:val="13"/>
        </w:rPr>
      </w:pPr>
      <w:r>
        <w:rPr>
          <w:sz w:val="13"/>
          <w:szCs w:val="13"/>
          <w:vertAlign w:val="superscript"/>
        </w:rPr>
        <w:t>3</w:t>
      </w:r>
      <w:r w:rsidR="0020490C" w:rsidRPr="00AE04EB">
        <w:rPr>
          <w:sz w:val="13"/>
          <w:szCs w:val="13"/>
          <w:vertAlign w:val="superscript"/>
        </w:rPr>
        <w:t>)</w:t>
      </w:r>
      <w:r w:rsidR="0020490C" w:rsidRPr="00AE04EB">
        <w:rPr>
          <w:sz w:val="13"/>
          <w:szCs w:val="13"/>
        </w:rPr>
        <w:t xml:space="preserve"> </w:t>
      </w:r>
      <w:r w:rsidR="0020490C" w:rsidRPr="00AE04EB">
        <w:rPr>
          <w:sz w:val="13"/>
          <w:szCs w:val="13"/>
        </w:rPr>
        <w:tab/>
        <w:t>Nie dotyczy rachunków prowadzonych w celu spłaty kredytu lub pożyczki zabezpieczonych hipotecznie i kredytów gotówkowych Aurum, Platinium z przeznaczeniem na częściow</w:t>
      </w:r>
      <w:r w:rsidR="003458D6" w:rsidRPr="00AE04EB">
        <w:rPr>
          <w:sz w:val="13"/>
          <w:szCs w:val="13"/>
        </w:rPr>
        <w:t>ą</w:t>
      </w:r>
      <w:r w:rsidR="0020490C" w:rsidRPr="00AE04EB">
        <w:rPr>
          <w:sz w:val="13"/>
          <w:szCs w:val="13"/>
        </w:rPr>
        <w:t xml:space="preserve"> albo całkowitą spłatę kredytu.</w:t>
      </w:r>
    </w:p>
    <w:p w14:paraId="05916212" w14:textId="4816511C" w:rsidR="0020490C" w:rsidRPr="00AE04EB" w:rsidRDefault="00D96D62" w:rsidP="00764E7D">
      <w:pPr>
        <w:spacing w:line="160" w:lineRule="exact"/>
        <w:ind w:left="142" w:hanging="142"/>
      </w:pPr>
      <w:r>
        <w:rPr>
          <w:sz w:val="13"/>
          <w:szCs w:val="13"/>
          <w:vertAlign w:val="superscript"/>
        </w:rPr>
        <w:t>4</w:t>
      </w:r>
      <w:r w:rsidR="0020490C" w:rsidRPr="00AE04EB">
        <w:rPr>
          <w:sz w:val="13"/>
          <w:szCs w:val="13"/>
          <w:vertAlign w:val="superscript"/>
        </w:rPr>
        <w:t>)</w:t>
      </w:r>
      <w:r w:rsidR="0020490C" w:rsidRPr="00AE04EB">
        <w:rPr>
          <w:sz w:val="13"/>
          <w:szCs w:val="13"/>
        </w:rPr>
        <w:t xml:space="preserve"> </w:t>
      </w:r>
      <w:r w:rsidR="0020490C" w:rsidRPr="00AE04EB">
        <w:rPr>
          <w:sz w:val="13"/>
          <w:szCs w:val="13"/>
        </w:rPr>
        <w:tab/>
        <w:t>Opłata pobierana miesięcznie z dołu, uzależniona od liczby autoryzowanych operacji, przy pomocy kodów jednorazowych z karty.</w:t>
      </w:r>
    </w:p>
    <w:sectPr w:rsidR="0020490C" w:rsidRPr="00AE04EB" w:rsidSect="00B4161A">
      <w:headerReference w:type="first" r:id="rId12"/>
      <w:type w:val="continuous"/>
      <w:pgSz w:w="16838" w:h="11906" w:orient="landscape" w:code="9"/>
      <w:pgMar w:top="851" w:right="567" w:bottom="680" w:left="1247" w:header="312" w:footer="680" w:gutter="0"/>
      <w:cols w:space="135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258CB1" w14:textId="77777777" w:rsidR="0008444D" w:rsidRDefault="0008444D">
      <w:r>
        <w:separator/>
      </w:r>
    </w:p>
  </w:endnote>
  <w:endnote w:type="continuationSeparator" w:id="0">
    <w:p w14:paraId="10C5A452" w14:textId="77777777" w:rsidR="0008444D" w:rsidRDefault="0008444D">
      <w:r>
        <w:continuationSeparator/>
      </w:r>
    </w:p>
  </w:endnote>
  <w:endnote w:type="continuationNotice" w:id="1">
    <w:p w14:paraId="1C92B181" w14:textId="77777777" w:rsidR="0008444D" w:rsidRDefault="0008444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KO Bank Polski">
    <w:panose1 w:val="020B0604020202020204"/>
    <w:charset w:val="EE"/>
    <w:family w:val="swiss"/>
    <w:pitch w:val="variable"/>
    <w:sig w:usb0="800000AF" w:usb1="4000004A" w:usb2="00000000" w:usb3="00000000" w:csb0="00000003" w:csb1="00000000"/>
  </w:font>
  <w:font w:name="PKO Bank Polski Bd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PKO Bank Polski Rg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C7FDF7" w14:textId="77777777" w:rsidR="0008444D" w:rsidRDefault="0008444D">
      <w:r>
        <w:separator/>
      </w:r>
    </w:p>
  </w:footnote>
  <w:footnote w:type="continuationSeparator" w:id="0">
    <w:p w14:paraId="2601258E" w14:textId="77777777" w:rsidR="0008444D" w:rsidRDefault="0008444D">
      <w:r>
        <w:continuationSeparator/>
      </w:r>
    </w:p>
  </w:footnote>
  <w:footnote w:type="continuationNotice" w:id="1">
    <w:p w14:paraId="51751335" w14:textId="77777777" w:rsidR="0008444D" w:rsidRDefault="0008444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6DE8AE" w14:textId="77777777" w:rsidR="00B70044" w:rsidRDefault="00B70044" w:rsidP="009B3655">
    <w:pPr>
      <w:pStyle w:val="Stopka"/>
      <w:rPr>
        <w:lang w:val="en-US"/>
      </w:rPr>
    </w:pPr>
    <w:r>
      <w:rPr>
        <w:lang w:val="en-US"/>
      </w:rPr>
      <w:t>KATALOG INFORMACYJNY PKO BANKU POLSKIEGO SA</w:t>
    </w:r>
  </w:p>
  <w:p w14:paraId="5E2A19CF" w14:textId="77777777" w:rsidR="00B70044" w:rsidRDefault="00B70044" w:rsidP="009B3655">
    <w:pPr>
      <w:pStyle w:val="Stopka"/>
      <w:rPr>
        <w:lang w:val="en-US"/>
      </w:rPr>
    </w:pPr>
    <w:r>
      <w:rPr>
        <w:lang w:val="en-US"/>
      </w:rPr>
      <w:t>TARYFA PROWIZJI I OPŁAT BANKOWYCH ZA USŁUGI OFEROWANE KLIENTOM DETALICZNYM</w:t>
    </w:r>
  </w:p>
  <w:p w14:paraId="05916218" w14:textId="102D06D9" w:rsidR="00122CA9" w:rsidRPr="00F05049" w:rsidRDefault="00B70044" w:rsidP="009B3655">
    <w:pPr>
      <w:pStyle w:val="Stopka"/>
      <w:rPr>
        <w:lang w:val="en-US"/>
      </w:rPr>
    </w:pPr>
    <w:r>
      <w:rPr>
        <w:lang w:val="en-US"/>
      </w:rPr>
      <w:t>Wersja obowiązująca od dnia 1 maja 2016 r.</w:t>
    </w:r>
    <w:r w:rsidR="00CF0E49">
      <w:rPr>
        <w:noProof/>
      </w:rPr>
      <w:drawing>
        <wp:anchor distT="0" distB="0" distL="114300" distR="114300" simplePos="0" relativeHeight="251657728" behindDoc="1" locked="0" layoutInCell="1" allowOverlap="1" wp14:anchorId="0591621A" wp14:editId="0591621B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2300605" cy="1475740"/>
          <wp:effectExtent l="0" t="0" r="0" b="0"/>
          <wp:wrapNone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0605" cy="1475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4BCF0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E782F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C9C9F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2EE4C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91670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F3646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D845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A6C81C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C48BB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5E44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B47F93"/>
    <w:multiLevelType w:val="hybridMultilevel"/>
    <w:tmpl w:val="DF5A43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C707E8"/>
    <w:multiLevelType w:val="hybridMultilevel"/>
    <w:tmpl w:val="E9BC6E80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6067B36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2C057DA4"/>
    <w:multiLevelType w:val="hybridMultilevel"/>
    <w:tmpl w:val="9E8871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D1119B7"/>
    <w:multiLevelType w:val="hybridMultilevel"/>
    <w:tmpl w:val="31FE30C6"/>
    <w:lvl w:ilvl="0" w:tplc="6EF64FCA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BD5B41"/>
    <w:multiLevelType w:val="hybridMultilevel"/>
    <w:tmpl w:val="413E48AC"/>
    <w:lvl w:ilvl="0" w:tplc="5868E2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622599F"/>
    <w:multiLevelType w:val="hybridMultilevel"/>
    <w:tmpl w:val="E9C2762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C453BE"/>
    <w:multiLevelType w:val="hybridMultilevel"/>
    <w:tmpl w:val="80C6B7C6"/>
    <w:lvl w:ilvl="0" w:tplc="4CA4B8D8">
      <w:start w:val="3"/>
      <w:numFmt w:val="decimal"/>
      <w:lvlText w:val="%1."/>
      <w:lvlJc w:val="left"/>
      <w:pPr>
        <w:tabs>
          <w:tab w:val="num" w:pos="3477"/>
        </w:tabs>
        <w:ind w:left="3480" w:hanging="360"/>
      </w:pPr>
      <w:rPr>
        <w:rFonts w:ascii="Arial" w:hAnsi="Arial" w:hint="default"/>
        <w:b/>
        <w:i w:val="0"/>
        <w:color w:val="auto"/>
        <w:sz w:val="24"/>
        <w:szCs w:val="24"/>
      </w:rPr>
    </w:lvl>
    <w:lvl w:ilvl="1" w:tplc="1CCC2176">
      <w:start w:val="1"/>
      <w:numFmt w:val="decimal"/>
      <w:lvlText w:val="%2."/>
      <w:lvlJc w:val="left"/>
      <w:pPr>
        <w:tabs>
          <w:tab w:val="num" w:pos="1437"/>
        </w:tabs>
        <w:ind w:left="1440" w:hanging="360"/>
      </w:pPr>
      <w:rPr>
        <w:rFonts w:ascii="Arial" w:hAnsi="Arial" w:hint="default"/>
        <w:b/>
        <w:i w:val="0"/>
        <w:color w:val="auto"/>
        <w:sz w:val="24"/>
        <w:szCs w:val="24"/>
      </w:rPr>
    </w:lvl>
    <w:lvl w:ilvl="2" w:tplc="8F16A4A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hint="default"/>
        <w:b w:val="0"/>
        <w:i w:val="0"/>
        <w:color w:val="auto"/>
        <w:sz w:val="24"/>
        <w:szCs w:val="24"/>
      </w:rPr>
    </w:lvl>
    <w:lvl w:ilvl="3" w:tplc="257686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F70C279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/>
        <w:i w:val="0"/>
        <w:color w:val="auto"/>
        <w:sz w:val="24"/>
        <w:szCs w:val="24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EC88B6A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szCs w:val="24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47846EC"/>
    <w:multiLevelType w:val="hybridMultilevel"/>
    <w:tmpl w:val="3C5638E6"/>
    <w:lvl w:ilvl="0" w:tplc="5868E2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4DD5950"/>
    <w:multiLevelType w:val="hybridMultilevel"/>
    <w:tmpl w:val="40B0345A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86F677F"/>
    <w:multiLevelType w:val="hybridMultilevel"/>
    <w:tmpl w:val="E7FEA8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C1307CE"/>
    <w:multiLevelType w:val="multilevel"/>
    <w:tmpl w:val="44DC33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E936DF0"/>
    <w:multiLevelType w:val="multilevel"/>
    <w:tmpl w:val="AFF021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PKOlistanumerowana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5FAD3762"/>
    <w:multiLevelType w:val="multilevel"/>
    <w:tmpl w:val="86923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5B90084"/>
    <w:multiLevelType w:val="hybridMultilevel"/>
    <w:tmpl w:val="32F444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5A6382"/>
    <w:multiLevelType w:val="hybridMultilevel"/>
    <w:tmpl w:val="2438C768"/>
    <w:lvl w:ilvl="0" w:tplc="8CBED0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/>
        <w:i w:val="0"/>
        <w:caps w:val="0"/>
        <w:strike w:val="0"/>
        <w:dstrike w:val="0"/>
        <w:vanish w:val="0"/>
        <w:color w:val="auto"/>
        <w:sz w:val="16"/>
        <w:szCs w:val="16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8F35A9F"/>
    <w:multiLevelType w:val="hybridMultilevel"/>
    <w:tmpl w:val="869235E2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C1F0EE5"/>
    <w:multiLevelType w:val="hybridMultilevel"/>
    <w:tmpl w:val="8908832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9"/>
  </w:num>
  <w:num w:numId="4">
    <w:abstractNumId w:val="26"/>
  </w:num>
  <w:num w:numId="5">
    <w:abstractNumId w:val="23"/>
  </w:num>
  <w:num w:numId="6">
    <w:abstractNumId w:val="18"/>
  </w:num>
  <w:num w:numId="7">
    <w:abstractNumId w:val="15"/>
  </w:num>
  <w:num w:numId="8">
    <w:abstractNumId w:val="20"/>
  </w:num>
  <w:num w:numId="9">
    <w:abstractNumId w:val="21"/>
  </w:num>
  <w:num w:numId="10">
    <w:abstractNumId w:val="13"/>
  </w:num>
  <w:num w:numId="11">
    <w:abstractNumId w:val="25"/>
  </w:num>
  <w:num w:numId="12">
    <w:abstractNumId w:val="17"/>
  </w:num>
  <w:num w:numId="13">
    <w:abstractNumId w:val="27"/>
  </w:num>
  <w:num w:numId="14">
    <w:abstractNumId w:val="16"/>
  </w:num>
  <w:num w:numId="15">
    <w:abstractNumId w:val="22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B4D"/>
    <w:rsid w:val="00003A2A"/>
    <w:rsid w:val="000053B0"/>
    <w:rsid w:val="00015CB6"/>
    <w:rsid w:val="00017176"/>
    <w:rsid w:val="00020898"/>
    <w:rsid w:val="00020956"/>
    <w:rsid w:val="00021810"/>
    <w:rsid w:val="0002434F"/>
    <w:rsid w:val="00026454"/>
    <w:rsid w:val="0003099C"/>
    <w:rsid w:val="00030B87"/>
    <w:rsid w:val="000365F3"/>
    <w:rsid w:val="000419F6"/>
    <w:rsid w:val="00051C33"/>
    <w:rsid w:val="00053738"/>
    <w:rsid w:val="00054D5A"/>
    <w:rsid w:val="00061AA6"/>
    <w:rsid w:val="00063979"/>
    <w:rsid w:val="0007148B"/>
    <w:rsid w:val="00072443"/>
    <w:rsid w:val="000747B0"/>
    <w:rsid w:val="000753B5"/>
    <w:rsid w:val="00083881"/>
    <w:rsid w:val="0008444D"/>
    <w:rsid w:val="0009304C"/>
    <w:rsid w:val="00093AC9"/>
    <w:rsid w:val="0009677B"/>
    <w:rsid w:val="00097BB4"/>
    <w:rsid w:val="000A4F25"/>
    <w:rsid w:val="000A5B4D"/>
    <w:rsid w:val="000D3A3D"/>
    <w:rsid w:val="000E2011"/>
    <w:rsid w:val="000E4494"/>
    <w:rsid w:val="000E6F13"/>
    <w:rsid w:val="000F121E"/>
    <w:rsid w:val="000F1F8E"/>
    <w:rsid w:val="000F2A54"/>
    <w:rsid w:val="000F7D52"/>
    <w:rsid w:val="001023B1"/>
    <w:rsid w:val="0010721E"/>
    <w:rsid w:val="001155F8"/>
    <w:rsid w:val="00115D30"/>
    <w:rsid w:val="00122CA9"/>
    <w:rsid w:val="001320A8"/>
    <w:rsid w:val="001400D2"/>
    <w:rsid w:val="001423C7"/>
    <w:rsid w:val="00145F2B"/>
    <w:rsid w:val="001523EA"/>
    <w:rsid w:val="00153B96"/>
    <w:rsid w:val="00154A30"/>
    <w:rsid w:val="001576CC"/>
    <w:rsid w:val="001607BC"/>
    <w:rsid w:val="00164A1D"/>
    <w:rsid w:val="0016501B"/>
    <w:rsid w:val="0017504D"/>
    <w:rsid w:val="0017636A"/>
    <w:rsid w:val="0017698A"/>
    <w:rsid w:val="001775D5"/>
    <w:rsid w:val="00181D71"/>
    <w:rsid w:val="00185F41"/>
    <w:rsid w:val="0019437C"/>
    <w:rsid w:val="001B6246"/>
    <w:rsid w:val="001C66A1"/>
    <w:rsid w:val="001D5FAA"/>
    <w:rsid w:val="001E31B0"/>
    <w:rsid w:val="001E560B"/>
    <w:rsid w:val="001F1B10"/>
    <w:rsid w:val="001F6865"/>
    <w:rsid w:val="00200646"/>
    <w:rsid w:val="00202D08"/>
    <w:rsid w:val="0020490C"/>
    <w:rsid w:val="002110ED"/>
    <w:rsid w:val="00213CC0"/>
    <w:rsid w:val="00216280"/>
    <w:rsid w:val="0022020E"/>
    <w:rsid w:val="00231126"/>
    <w:rsid w:val="00233853"/>
    <w:rsid w:val="002377F6"/>
    <w:rsid w:val="0025168B"/>
    <w:rsid w:val="0027179B"/>
    <w:rsid w:val="00273457"/>
    <w:rsid w:val="002755DF"/>
    <w:rsid w:val="00277959"/>
    <w:rsid w:val="00281F0C"/>
    <w:rsid w:val="002863B3"/>
    <w:rsid w:val="002A1A14"/>
    <w:rsid w:val="002B7B55"/>
    <w:rsid w:val="002D00E6"/>
    <w:rsid w:val="002D7B3D"/>
    <w:rsid w:val="002E12DC"/>
    <w:rsid w:val="0030307A"/>
    <w:rsid w:val="00304B7A"/>
    <w:rsid w:val="00320D5E"/>
    <w:rsid w:val="00324F3A"/>
    <w:rsid w:val="00326E66"/>
    <w:rsid w:val="00335AA7"/>
    <w:rsid w:val="00335CFE"/>
    <w:rsid w:val="003458D6"/>
    <w:rsid w:val="00353AF8"/>
    <w:rsid w:val="00356A1D"/>
    <w:rsid w:val="00360F4F"/>
    <w:rsid w:val="00361404"/>
    <w:rsid w:val="00367478"/>
    <w:rsid w:val="0038092C"/>
    <w:rsid w:val="00382640"/>
    <w:rsid w:val="0039198E"/>
    <w:rsid w:val="003935F1"/>
    <w:rsid w:val="00396F52"/>
    <w:rsid w:val="003A1DC3"/>
    <w:rsid w:val="003A7197"/>
    <w:rsid w:val="003A7A74"/>
    <w:rsid w:val="003A7BCF"/>
    <w:rsid w:val="003C511F"/>
    <w:rsid w:val="003D2599"/>
    <w:rsid w:val="003D2AD8"/>
    <w:rsid w:val="003D7F9F"/>
    <w:rsid w:val="003E1D9C"/>
    <w:rsid w:val="003E52EC"/>
    <w:rsid w:val="003E59CE"/>
    <w:rsid w:val="003E7B80"/>
    <w:rsid w:val="003F3BB1"/>
    <w:rsid w:val="003F4D58"/>
    <w:rsid w:val="003F7275"/>
    <w:rsid w:val="0040099F"/>
    <w:rsid w:val="004061D0"/>
    <w:rsid w:val="004157D2"/>
    <w:rsid w:val="004253E0"/>
    <w:rsid w:val="00431210"/>
    <w:rsid w:val="00435C12"/>
    <w:rsid w:val="004445B7"/>
    <w:rsid w:val="004445BF"/>
    <w:rsid w:val="004463FD"/>
    <w:rsid w:val="004557A1"/>
    <w:rsid w:val="00461B8E"/>
    <w:rsid w:val="00463AA5"/>
    <w:rsid w:val="0046485E"/>
    <w:rsid w:val="0049513A"/>
    <w:rsid w:val="004A3715"/>
    <w:rsid w:val="004A60A2"/>
    <w:rsid w:val="004A7B85"/>
    <w:rsid w:val="004B19A8"/>
    <w:rsid w:val="004B4FBD"/>
    <w:rsid w:val="004B653D"/>
    <w:rsid w:val="004C117A"/>
    <w:rsid w:val="004C2941"/>
    <w:rsid w:val="004C2C76"/>
    <w:rsid w:val="004C64CB"/>
    <w:rsid w:val="004C6F1E"/>
    <w:rsid w:val="004D0F2F"/>
    <w:rsid w:val="004D4471"/>
    <w:rsid w:val="004D5133"/>
    <w:rsid w:val="004F0C18"/>
    <w:rsid w:val="004F15BF"/>
    <w:rsid w:val="004F3134"/>
    <w:rsid w:val="004F3B62"/>
    <w:rsid w:val="004F7564"/>
    <w:rsid w:val="005014F3"/>
    <w:rsid w:val="00503C4B"/>
    <w:rsid w:val="0050462F"/>
    <w:rsid w:val="005145E3"/>
    <w:rsid w:val="00516AE0"/>
    <w:rsid w:val="005262B5"/>
    <w:rsid w:val="0053182C"/>
    <w:rsid w:val="005344BB"/>
    <w:rsid w:val="00540DF8"/>
    <w:rsid w:val="00543927"/>
    <w:rsid w:val="005450C3"/>
    <w:rsid w:val="00555CE8"/>
    <w:rsid w:val="00557A5D"/>
    <w:rsid w:val="005606A1"/>
    <w:rsid w:val="00562FCC"/>
    <w:rsid w:val="00567A63"/>
    <w:rsid w:val="005704D0"/>
    <w:rsid w:val="00585B38"/>
    <w:rsid w:val="00587A6D"/>
    <w:rsid w:val="00587CFB"/>
    <w:rsid w:val="00594AB3"/>
    <w:rsid w:val="0059789F"/>
    <w:rsid w:val="005A7D09"/>
    <w:rsid w:val="005B0405"/>
    <w:rsid w:val="005B4D84"/>
    <w:rsid w:val="005C042C"/>
    <w:rsid w:val="005C2A60"/>
    <w:rsid w:val="005E0276"/>
    <w:rsid w:val="005E0EF8"/>
    <w:rsid w:val="005F1AAD"/>
    <w:rsid w:val="005F5619"/>
    <w:rsid w:val="00606945"/>
    <w:rsid w:val="00610269"/>
    <w:rsid w:val="00610772"/>
    <w:rsid w:val="006159DC"/>
    <w:rsid w:val="00616048"/>
    <w:rsid w:val="00620DBF"/>
    <w:rsid w:val="00622478"/>
    <w:rsid w:val="006242C9"/>
    <w:rsid w:val="0062495E"/>
    <w:rsid w:val="00624B42"/>
    <w:rsid w:val="00627CCB"/>
    <w:rsid w:val="00627F63"/>
    <w:rsid w:val="00635152"/>
    <w:rsid w:val="00644E50"/>
    <w:rsid w:val="00647972"/>
    <w:rsid w:val="00651B78"/>
    <w:rsid w:val="00651CDC"/>
    <w:rsid w:val="006539E8"/>
    <w:rsid w:val="00654D3C"/>
    <w:rsid w:val="00655B96"/>
    <w:rsid w:val="00656F86"/>
    <w:rsid w:val="00657D52"/>
    <w:rsid w:val="00660C3B"/>
    <w:rsid w:val="00675B40"/>
    <w:rsid w:val="006930A9"/>
    <w:rsid w:val="00697F3E"/>
    <w:rsid w:val="006A233B"/>
    <w:rsid w:val="006A5272"/>
    <w:rsid w:val="006A6C4C"/>
    <w:rsid w:val="006B4940"/>
    <w:rsid w:val="006B77A1"/>
    <w:rsid w:val="006C0ECD"/>
    <w:rsid w:val="006C20E1"/>
    <w:rsid w:val="006C26AF"/>
    <w:rsid w:val="006D334E"/>
    <w:rsid w:val="006E5BF3"/>
    <w:rsid w:val="006E6630"/>
    <w:rsid w:val="007024EC"/>
    <w:rsid w:val="00714648"/>
    <w:rsid w:val="007177C0"/>
    <w:rsid w:val="00731A9C"/>
    <w:rsid w:val="00734541"/>
    <w:rsid w:val="00744320"/>
    <w:rsid w:val="00745858"/>
    <w:rsid w:val="00757BDC"/>
    <w:rsid w:val="00761E15"/>
    <w:rsid w:val="00764895"/>
    <w:rsid w:val="00764E7D"/>
    <w:rsid w:val="00766078"/>
    <w:rsid w:val="00771B59"/>
    <w:rsid w:val="00781B1F"/>
    <w:rsid w:val="007867B0"/>
    <w:rsid w:val="00793A00"/>
    <w:rsid w:val="007972A8"/>
    <w:rsid w:val="00797C8D"/>
    <w:rsid w:val="007A25E1"/>
    <w:rsid w:val="007A2F0B"/>
    <w:rsid w:val="007B0E57"/>
    <w:rsid w:val="007B0E8D"/>
    <w:rsid w:val="007B38B6"/>
    <w:rsid w:val="007C1C76"/>
    <w:rsid w:val="007C7471"/>
    <w:rsid w:val="007C7CA6"/>
    <w:rsid w:val="007D768F"/>
    <w:rsid w:val="007E57D0"/>
    <w:rsid w:val="007E72E1"/>
    <w:rsid w:val="007F43B2"/>
    <w:rsid w:val="007F47DD"/>
    <w:rsid w:val="007F4F5A"/>
    <w:rsid w:val="007F745B"/>
    <w:rsid w:val="00800CCA"/>
    <w:rsid w:val="00802CE7"/>
    <w:rsid w:val="0081351C"/>
    <w:rsid w:val="008142BA"/>
    <w:rsid w:val="0081588E"/>
    <w:rsid w:val="00815C9B"/>
    <w:rsid w:val="00816C7B"/>
    <w:rsid w:val="00820CF8"/>
    <w:rsid w:val="00821963"/>
    <w:rsid w:val="008250CC"/>
    <w:rsid w:val="008334CE"/>
    <w:rsid w:val="008351D3"/>
    <w:rsid w:val="00837D8B"/>
    <w:rsid w:val="008412E8"/>
    <w:rsid w:val="00846604"/>
    <w:rsid w:val="00852032"/>
    <w:rsid w:val="00860184"/>
    <w:rsid w:val="00861B7F"/>
    <w:rsid w:val="00864B63"/>
    <w:rsid w:val="00885B1C"/>
    <w:rsid w:val="00890895"/>
    <w:rsid w:val="00891600"/>
    <w:rsid w:val="00896FBD"/>
    <w:rsid w:val="008A3885"/>
    <w:rsid w:val="008A6644"/>
    <w:rsid w:val="008B13C9"/>
    <w:rsid w:val="008E7610"/>
    <w:rsid w:val="008F419C"/>
    <w:rsid w:val="008F641E"/>
    <w:rsid w:val="0090405C"/>
    <w:rsid w:val="00910C5B"/>
    <w:rsid w:val="009121F2"/>
    <w:rsid w:val="0091532E"/>
    <w:rsid w:val="00940627"/>
    <w:rsid w:val="009409B8"/>
    <w:rsid w:val="0094154A"/>
    <w:rsid w:val="00943FCE"/>
    <w:rsid w:val="00953E73"/>
    <w:rsid w:val="00954D5E"/>
    <w:rsid w:val="009558A3"/>
    <w:rsid w:val="00955D88"/>
    <w:rsid w:val="009742F6"/>
    <w:rsid w:val="00985B45"/>
    <w:rsid w:val="00990612"/>
    <w:rsid w:val="0099784F"/>
    <w:rsid w:val="009A0403"/>
    <w:rsid w:val="009A074B"/>
    <w:rsid w:val="009A144A"/>
    <w:rsid w:val="009B3655"/>
    <w:rsid w:val="009C1D34"/>
    <w:rsid w:val="009C2E89"/>
    <w:rsid w:val="009D12C1"/>
    <w:rsid w:val="009E0A30"/>
    <w:rsid w:val="009E3C0F"/>
    <w:rsid w:val="009F5A2D"/>
    <w:rsid w:val="009F7103"/>
    <w:rsid w:val="00A022D8"/>
    <w:rsid w:val="00A11587"/>
    <w:rsid w:val="00A16CFB"/>
    <w:rsid w:val="00A16E34"/>
    <w:rsid w:val="00A20640"/>
    <w:rsid w:val="00A22610"/>
    <w:rsid w:val="00A22719"/>
    <w:rsid w:val="00A307DE"/>
    <w:rsid w:val="00A32947"/>
    <w:rsid w:val="00A36B88"/>
    <w:rsid w:val="00A474AF"/>
    <w:rsid w:val="00A5020B"/>
    <w:rsid w:val="00A50D12"/>
    <w:rsid w:val="00A53EB3"/>
    <w:rsid w:val="00A635F6"/>
    <w:rsid w:val="00A85E9F"/>
    <w:rsid w:val="00A86FA5"/>
    <w:rsid w:val="00A876D2"/>
    <w:rsid w:val="00A920BD"/>
    <w:rsid w:val="00A9215E"/>
    <w:rsid w:val="00A94D5C"/>
    <w:rsid w:val="00A96D0F"/>
    <w:rsid w:val="00A97127"/>
    <w:rsid w:val="00AA3566"/>
    <w:rsid w:val="00AA362E"/>
    <w:rsid w:val="00AA3BFE"/>
    <w:rsid w:val="00AB7283"/>
    <w:rsid w:val="00AC133E"/>
    <w:rsid w:val="00AD5686"/>
    <w:rsid w:val="00AD6FF4"/>
    <w:rsid w:val="00AE04EB"/>
    <w:rsid w:val="00AE194B"/>
    <w:rsid w:val="00AE2378"/>
    <w:rsid w:val="00AE5342"/>
    <w:rsid w:val="00B02EF7"/>
    <w:rsid w:val="00B03DCC"/>
    <w:rsid w:val="00B07B25"/>
    <w:rsid w:val="00B12935"/>
    <w:rsid w:val="00B14E56"/>
    <w:rsid w:val="00B14F9D"/>
    <w:rsid w:val="00B23ECD"/>
    <w:rsid w:val="00B24054"/>
    <w:rsid w:val="00B32919"/>
    <w:rsid w:val="00B339FD"/>
    <w:rsid w:val="00B4161A"/>
    <w:rsid w:val="00B46CAD"/>
    <w:rsid w:val="00B51F5F"/>
    <w:rsid w:val="00B53A12"/>
    <w:rsid w:val="00B54AA9"/>
    <w:rsid w:val="00B65C09"/>
    <w:rsid w:val="00B66193"/>
    <w:rsid w:val="00B70044"/>
    <w:rsid w:val="00B7248A"/>
    <w:rsid w:val="00B85A6B"/>
    <w:rsid w:val="00B86ADC"/>
    <w:rsid w:val="00B92FB2"/>
    <w:rsid w:val="00B93423"/>
    <w:rsid w:val="00BA19E1"/>
    <w:rsid w:val="00BA7D34"/>
    <w:rsid w:val="00BB16F1"/>
    <w:rsid w:val="00BC2B5A"/>
    <w:rsid w:val="00BC3B1E"/>
    <w:rsid w:val="00BD353F"/>
    <w:rsid w:val="00BD6033"/>
    <w:rsid w:val="00BE32FE"/>
    <w:rsid w:val="00BE4280"/>
    <w:rsid w:val="00BE49B0"/>
    <w:rsid w:val="00BE6C0B"/>
    <w:rsid w:val="00BF3C4E"/>
    <w:rsid w:val="00BF3C93"/>
    <w:rsid w:val="00BF6E4A"/>
    <w:rsid w:val="00C01AE4"/>
    <w:rsid w:val="00C070C5"/>
    <w:rsid w:val="00C1157A"/>
    <w:rsid w:val="00C11739"/>
    <w:rsid w:val="00C17B4D"/>
    <w:rsid w:val="00C21CDC"/>
    <w:rsid w:val="00C23409"/>
    <w:rsid w:val="00C23EB9"/>
    <w:rsid w:val="00C2494A"/>
    <w:rsid w:val="00C335D1"/>
    <w:rsid w:val="00C3532A"/>
    <w:rsid w:val="00C3630D"/>
    <w:rsid w:val="00C45A75"/>
    <w:rsid w:val="00C50157"/>
    <w:rsid w:val="00C61770"/>
    <w:rsid w:val="00C623CA"/>
    <w:rsid w:val="00C6253F"/>
    <w:rsid w:val="00C6602A"/>
    <w:rsid w:val="00C80E15"/>
    <w:rsid w:val="00C81875"/>
    <w:rsid w:val="00C8473E"/>
    <w:rsid w:val="00C90997"/>
    <w:rsid w:val="00C9195B"/>
    <w:rsid w:val="00CA090B"/>
    <w:rsid w:val="00CA14AB"/>
    <w:rsid w:val="00CA2394"/>
    <w:rsid w:val="00CA6279"/>
    <w:rsid w:val="00CB4CC1"/>
    <w:rsid w:val="00CC1BF2"/>
    <w:rsid w:val="00CC29F0"/>
    <w:rsid w:val="00CC2DB3"/>
    <w:rsid w:val="00CC323C"/>
    <w:rsid w:val="00CC406A"/>
    <w:rsid w:val="00CC4234"/>
    <w:rsid w:val="00CD0EA3"/>
    <w:rsid w:val="00CD715C"/>
    <w:rsid w:val="00CE1223"/>
    <w:rsid w:val="00CE1DC3"/>
    <w:rsid w:val="00CE4494"/>
    <w:rsid w:val="00CE65D4"/>
    <w:rsid w:val="00CE677F"/>
    <w:rsid w:val="00CF0E49"/>
    <w:rsid w:val="00CF17CD"/>
    <w:rsid w:val="00CF2DD6"/>
    <w:rsid w:val="00CF6198"/>
    <w:rsid w:val="00CF77E6"/>
    <w:rsid w:val="00D00504"/>
    <w:rsid w:val="00D0323B"/>
    <w:rsid w:val="00D11D54"/>
    <w:rsid w:val="00D15006"/>
    <w:rsid w:val="00D2368C"/>
    <w:rsid w:val="00D24648"/>
    <w:rsid w:val="00D3379B"/>
    <w:rsid w:val="00D350F7"/>
    <w:rsid w:val="00D35822"/>
    <w:rsid w:val="00D37ADB"/>
    <w:rsid w:val="00D37C03"/>
    <w:rsid w:val="00D43480"/>
    <w:rsid w:val="00D46DBB"/>
    <w:rsid w:val="00D52208"/>
    <w:rsid w:val="00D546AC"/>
    <w:rsid w:val="00D63E4E"/>
    <w:rsid w:val="00D70A6E"/>
    <w:rsid w:val="00D80C64"/>
    <w:rsid w:val="00D82ACB"/>
    <w:rsid w:val="00D90E5A"/>
    <w:rsid w:val="00D93E6D"/>
    <w:rsid w:val="00D96CD9"/>
    <w:rsid w:val="00D96D62"/>
    <w:rsid w:val="00D9762B"/>
    <w:rsid w:val="00DA5A1A"/>
    <w:rsid w:val="00DA69B4"/>
    <w:rsid w:val="00DB0602"/>
    <w:rsid w:val="00DB2BAF"/>
    <w:rsid w:val="00DC32FD"/>
    <w:rsid w:val="00DC4811"/>
    <w:rsid w:val="00DD17F5"/>
    <w:rsid w:val="00DD27D1"/>
    <w:rsid w:val="00DD297D"/>
    <w:rsid w:val="00DD6523"/>
    <w:rsid w:val="00DE6697"/>
    <w:rsid w:val="00DF6F1D"/>
    <w:rsid w:val="00E01A29"/>
    <w:rsid w:val="00E12AC5"/>
    <w:rsid w:val="00E2234C"/>
    <w:rsid w:val="00E314B6"/>
    <w:rsid w:val="00E419CD"/>
    <w:rsid w:val="00E45624"/>
    <w:rsid w:val="00E50D7B"/>
    <w:rsid w:val="00E7331E"/>
    <w:rsid w:val="00E7415A"/>
    <w:rsid w:val="00E77116"/>
    <w:rsid w:val="00E808CF"/>
    <w:rsid w:val="00E83859"/>
    <w:rsid w:val="00E9310B"/>
    <w:rsid w:val="00EB02C2"/>
    <w:rsid w:val="00EB08CE"/>
    <w:rsid w:val="00EB16DA"/>
    <w:rsid w:val="00EB5B5B"/>
    <w:rsid w:val="00EC373D"/>
    <w:rsid w:val="00EC67FC"/>
    <w:rsid w:val="00EC7465"/>
    <w:rsid w:val="00EC7CDA"/>
    <w:rsid w:val="00ED1188"/>
    <w:rsid w:val="00ED53D5"/>
    <w:rsid w:val="00EE0304"/>
    <w:rsid w:val="00EF5980"/>
    <w:rsid w:val="00EF6F44"/>
    <w:rsid w:val="00F0138D"/>
    <w:rsid w:val="00F02A00"/>
    <w:rsid w:val="00F030EE"/>
    <w:rsid w:val="00F05049"/>
    <w:rsid w:val="00F12CC7"/>
    <w:rsid w:val="00F1730A"/>
    <w:rsid w:val="00F41938"/>
    <w:rsid w:val="00F600CE"/>
    <w:rsid w:val="00F6399A"/>
    <w:rsid w:val="00F7649C"/>
    <w:rsid w:val="00F84D25"/>
    <w:rsid w:val="00F84F1A"/>
    <w:rsid w:val="00F9582F"/>
    <w:rsid w:val="00F970A6"/>
    <w:rsid w:val="00FA2DCA"/>
    <w:rsid w:val="00FA39FF"/>
    <w:rsid w:val="00FA72D3"/>
    <w:rsid w:val="00FB1A61"/>
    <w:rsid w:val="00FB5328"/>
    <w:rsid w:val="00FB6EBC"/>
    <w:rsid w:val="00FC02AD"/>
    <w:rsid w:val="00FC549B"/>
    <w:rsid w:val="00FD2E66"/>
    <w:rsid w:val="00FD5C4C"/>
    <w:rsid w:val="00FE472C"/>
    <w:rsid w:val="00FE6483"/>
    <w:rsid w:val="00FF2FC7"/>
    <w:rsid w:val="00FF5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9160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D1188"/>
    <w:pPr>
      <w:spacing w:line="180" w:lineRule="exact"/>
    </w:pPr>
    <w:rPr>
      <w:rFonts w:ascii="PKO Bank Polski" w:hAnsi="PKO Bank Polski"/>
      <w:color w:val="000000"/>
      <w:sz w:val="16"/>
      <w:szCs w:val="24"/>
    </w:rPr>
  </w:style>
  <w:style w:type="paragraph" w:styleId="Nagwek1">
    <w:name w:val="heading 1"/>
    <w:basedOn w:val="Normalny"/>
    <w:next w:val="Normalny"/>
    <w:link w:val="Nagwek1Znak"/>
    <w:qFormat/>
    <w:rsid w:val="00335CFE"/>
    <w:pPr>
      <w:keepNext/>
      <w:spacing w:before="240" w:after="60"/>
      <w:outlineLvl w:val="0"/>
    </w:pPr>
    <w:rPr>
      <w:rFonts w:ascii="PKO Bank Polski Bd" w:hAnsi="PKO Bank Polski Bd"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35CFE"/>
    <w:rPr>
      <w:rFonts w:ascii="PKO Bank Polski Bd" w:hAnsi="PKO Bank Polski Bd"/>
      <w:bCs/>
      <w:color w:val="000000"/>
      <w:kern w:val="32"/>
      <w:sz w:val="32"/>
      <w:szCs w:val="32"/>
    </w:rPr>
  </w:style>
  <w:style w:type="paragraph" w:styleId="Tekstprzypisukocowego">
    <w:name w:val="endnote text"/>
    <w:basedOn w:val="Normalny"/>
    <w:semiHidden/>
    <w:rsid w:val="000053B0"/>
    <w:pPr>
      <w:spacing w:line="160" w:lineRule="exact"/>
    </w:pPr>
    <w:rPr>
      <w:sz w:val="13"/>
      <w:szCs w:val="20"/>
    </w:rPr>
  </w:style>
  <w:style w:type="character" w:styleId="Odwoanieprzypisukocowego">
    <w:name w:val="endnote reference"/>
    <w:semiHidden/>
    <w:rsid w:val="00D80C6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7E57D0"/>
    <w:pPr>
      <w:tabs>
        <w:tab w:val="center" w:pos="4536"/>
        <w:tab w:val="right" w:pos="9072"/>
      </w:tabs>
      <w:spacing w:line="160" w:lineRule="exact"/>
    </w:pPr>
    <w:rPr>
      <w:sz w:val="13"/>
      <w:szCs w:val="20"/>
    </w:rPr>
  </w:style>
  <w:style w:type="paragraph" w:styleId="Tekstpodstawowy">
    <w:name w:val="Body Text"/>
    <w:basedOn w:val="Normalny"/>
    <w:link w:val="TekstpodstawowyZnak"/>
    <w:rsid w:val="00335CFE"/>
    <w:pPr>
      <w:spacing w:line="360" w:lineRule="auto"/>
    </w:pPr>
    <w:rPr>
      <w:sz w:val="22"/>
      <w:szCs w:val="20"/>
    </w:rPr>
  </w:style>
  <w:style w:type="paragraph" w:styleId="Nagwek">
    <w:name w:val="header"/>
    <w:basedOn w:val="Normalny"/>
    <w:link w:val="NagwekZnak"/>
    <w:rsid w:val="00821963"/>
    <w:pPr>
      <w:spacing w:line="280" w:lineRule="exact"/>
    </w:pPr>
    <w:rPr>
      <w:rFonts w:ascii="PKO Bank Polski Bd" w:hAnsi="PKO Bank Polski Bd"/>
      <w:caps/>
      <w:sz w:val="22"/>
    </w:rPr>
  </w:style>
  <w:style w:type="character" w:customStyle="1" w:styleId="NagwekZnak">
    <w:name w:val="Nagłówek Znak"/>
    <w:link w:val="Nagwek"/>
    <w:rsid w:val="00821963"/>
    <w:rPr>
      <w:rFonts w:ascii="PKO Bank Polski Bd" w:hAnsi="PKO Bank Polski Bd"/>
      <w:caps/>
      <w:color w:val="000000"/>
      <w:sz w:val="22"/>
      <w:szCs w:val="24"/>
    </w:rPr>
  </w:style>
  <w:style w:type="table" w:styleId="Tabela-Siatka">
    <w:name w:val="Table Grid"/>
    <w:basedOn w:val="Standardowy"/>
    <w:rsid w:val="00A2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02434F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kresloneZnak">
    <w:name w:val="PKO Wypelnianie podkreslone Znak"/>
    <w:link w:val="PKOWypelnianiepodkreslone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PoleFormularza">
    <w:name w:val="PKO Pole Formularza"/>
    <w:basedOn w:val="Normalny"/>
    <w:link w:val="PKOPoleFormularzaZnak"/>
    <w:qFormat/>
    <w:rsid w:val="004445BF"/>
    <w:pPr>
      <w:keepLines/>
      <w:textboxTightWrap w:val="allLines"/>
    </w:pPr>
  </w:style>
  <w:style w:type="character" w:customStyle="1" w:styleId="PKOPoleFormularzaZnak">
    <w:name w:val="PKO Pole Formularza Znak"/>
    <w:link w:val="PKOPoleFormularza"/>
    <w:rsid w:val="004445BF"/>
    <w:rPr>
      <w:rFonts w:ascii="PKO Bank Polski Rg" w:hAnsi="PKO Bank Polski Rg"/>
      <w:color w:val="000000"/>
      <w:sz w:val="16"/>
      <w:szCs w:val="24"/>
    </w:rPr>
  </w:style>
  <w:style w:type="paragraph" w:customStyle="1" w:styleId="PKOParagrafpunkt">
    <w:name w:val="PKO Paragraf punkt"/>
    <w:basedOn w:val="Normalny"/>
    <w:qFormat/>
    <w:rsid w:val="00335CFE"/>
    <w:pPr>
      <w:spacing w:before="120" w:after="60"/>
      <w:jc w:val="center"/>
    </w:pPr>
    <w:rPr>
      <w:rFonts w:ascii="PKO Bank Polski Bd" w:hAnsi="PKO Bank Polski Bd"/>
    </w:rPr>
  </w:style>
  <w:style w:type="paragraph" w:customStyle="1" w:styleId="PKOOpisPolaFormularza">
    <w:name w:val="PKO Opis Pola Formularza"/>
    <w:basedOn w:val="Normalny"/>
    <w:qFormat/>
    <w:rsid w:val="00AD5686"/>
    <w:pPr>
      <w:spacing w:after="80"/>
    </w:pPr>
  </w:style>
  <w:style w:type="paragraph" w:customStyle="1" w:styleId="PKONaglowekTabela">
    <w:name w:val="PKO Naglowek Tabela"/>
    <w:basedOn w:val="Normalny"/>
    <w:qFormat/>
    <w:rsid w:val="00F6399A"/>
    <w:pPr>
      <w:spacing w:after="60"/>
    </w:pPr>
    <w:rPr>
      <w:b/>
    </w:rPr>
  </w:style>
  <w:style w:type="paragraph" w:styleId="Tekstdymka">
    <w:name w:val="Balloon Text"/>
    <w:basedOn w:val="Normalny"/>
    <w:link w:val="TekstdymkaZnak"/>
    <w:rsid w:val="00BA7D34"/>
    <w:pPr>
      <w:spacing w:line="240" w:lineRule="auto"/>
    </w:pPr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rsid w:val="00BA7D34"/>
    <w:rPr>
      <w:rFonts w:ascii="Tahoma" w:hAnsi="Tahoma" w:cs="Tahoma"/>
      <w:color w:val="000000"/>
      <w:sz w:val="16"/>
      <w:szCs w:val="16"/>
    </w:rPr>
  </w:style>
  <w:style w:type="paragraph" w:customStyle="1" w:styleId="PKONormalny1">
    <w:name w:val="PKO Normalny 1"/>
    <w:basedOn w:val="Normalny"/>
    <w:link w:val="PKONormalny1Znak"/>
    <w:qFormat/>
    <w:rsid w:val="00585B38"/>
    <w:pPr>
      <w:spacing w:line="240" w:lineRule="auto"/>
    </w:pPr>
    <w:rPr>
      <w:rFonts w:eastAsia="Calibri"/>
      <w:color w:val="auto"/>
      <w:szCs w:val="20"/>
      <w:lang w:eastAsia="en-US"/>
    </w:rPr>
  </w:style>
  <w:style w:type="character" w:customStyle="1" w:styleId="PKONormalny1Znak">
    <w:name w:val="PKO Normalny 1 Znak"/>
    <w:link w:val="PKONormalny1"/>
    <w:rsid w:val="00585B38"/>
    <w:rPr>
      <w:rFonts w:ascii="PKO Bank Polski" w:eastAsia="Calibri" w:hAnsi="PKO Bank Polski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E808CF"/>
    <w:pPr>
      <w:ind w:left="720"/>
      <w:contextualSpacing/>
    </w:pPr>
  </w:style>
  <w:style w:type="paragraph" w:customStyle="1" w:styleId="PKOlistanumerowana2">
    <w:name w:val="PKO lista numerowana2"/>
    <w:basedOn w:val="Normalny"/>
    <w:qFormat/>
    <w:rsid w:val="00E808CF"/>
    <w:pPr>
      <w:numPr>
        <w:ilvl w:val="1"/>
        <w:numId w:val="15"/>
      </w:numPr>
      <w:spacing w:before="60" w:after="60" w:line="240" w:lineRule="auto"/>
      <w:outlineLvl w:val="1"/>
    </w:pPr>
    <w:rPr>
      <w:rFonts w:eastAsia="Calibri"/>
      <w:szCs w:val="20"/>
    </w:rPr>
  </w:style>
  <w:style w:type="paragraph" w:customStyle="1" w:styleId="PKOWypelnianiepodpis">
    <w:name w:val="PKO Wypelnianie podpis"/>
    <w:basedOn w:val="Normalny"/>
    <w:next w:val="Normalny"/>
    <w:link w:val="PKOWypelnianiepodpisZnak"/>
    <w:qFormat/>
    <w:rsid w:val="0002434F"/>
    <w:pPr>
      <w:pBdr>
        <w:left w:val="single" w:sz="18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pisZnak">
    <w:name w:val="PKO Wypelnianie podpis Znak"/>
    <w:link w:val="PKOWypelnianiepodpis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naglowekdokumentu">
    <w:name w:val="PKO naglowek dokumentu"/>
    <w:basedOn w:val="Normalny"/>
    <w:qFormat/>
    <w:rsid w:val="00CD715C"/>
    <w:pPr>
      <w:spacing w:after="60" w:line="280" w:lineRule="exact"/>
    </w:pPr>
    <w:rPr>
      <w:b/>
      <w:caps/>
      <w:sz w:val="22"/>
    </w:rPr>
  </w:style>
  <w:style w:type="paragraph" w:customStyle="1" w:styleId="PKOPodtytul">
    <w:name w:val="PKO Podtytul"/>
    <w:basedOn w:val="Normalny"/>
    <w:qFormat/>
    <w:rsid w:val="00030B87"/>
    <w:pPr>
      <w:spacing w:before="60"/>
    </w:pPr>
    <w:rPr>
      <w:rFonts w:eastAsia="Calibri"/>
      <w:b/>
      <w:color w:val="auto"/>
      <w:szCs w:val="15"/>
      <w:lang w:eastAsia="en-US"/>
    </w:rPr>
  </w:style>
  <w:style w:type="character" w:styleId="Hipercze">
    <w:name w:val="Hyperlink"/>
    <w:uiPriority w:val="99"/>
    <w:rsid w:val="009A074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A53EB3"/>
    <w:pPr>
      <w:spacing w:line="160" w:lineRule="exact"/>
    </w:pPr>
    <w:rPr>
      <w:sz w:val="13"/>
      <w:szCs w:val="20"/>
    </w:rPr>
  </w:style>
  <w:style w:type="character" w:customStyle="1" w:styleId="TekstpodstawowyZnak">
    <w:name w:val="Tekst podstawowy Znak"/>
    <w:link w:val="Tekstpodstawowy"/>
    <w:rsid w:val="000053B0"/>
    <w:rPr>
      <w:rFonts w:ascii="PKO Bank Polski" w:hAnsi="PKO Bank Polski"/>
      <w:color w:val="000000"/>
      <w:sz w:val="22"/>
    </w:rPr>
  </w:style>
  <w:style w:type="character" w:customStyle="1" w:styleId="TekstprzypisudolnegoZnak">
    <w:name w:val="Tekst przypisu dolnego Znak"/>
    <w:link w:val="Tekstprzypisudolnego"/>
    <w:rsid w:val="00A53EB3"/>
    <w:rPr>
      <w:rFonts w:ascii="PKO Bank Polski" w:hAnsi="PKO Bank Polski"/>
      <w:color w:val="000000"/>
      <w:sz w:val="13"/>
    </w:rPr>
  </w:style>
  <w:style w:type="character" w:customStyle="1" w:styleId="StopkaZnak">
    <w:name w:val="Stopka Znak"/>
    <w:link w:val="Stopka"/>
    <w:uiPriority w:val="99"/>
    <w:rsid w:val="007E57D0"/>
    <w:rPr>
      <w:rFonts w:ascii="PKO Bank Polski" w:hAnsi="PKO Bank Polski"/>
      <w:color w:val="000000"/>
      <w:sz w:val="13"/>
    </w:rPr>
  </w:style>
  <w:style w:type="character" w:styleId="Odwoaniedokomentarza">
    <w:name w:val="annotation reference"/>
    <w:rsid w:val="009A040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A0403"/>
    <w:rPr>
      <w:sz w:val="20"/>
      <w:szCs w:val="20"/>
    </w:rPr>
  </w:style>
  <w:style w:type="character" w:customStyle="1" w:styleId="TekstkomentarzaZnak">
    <w:name w:val="Tekst komentarza Znak"/>
    <w:link w:val="Tekstkomentarza"/>
    <w:rsid w:val="009A0403"/>
    <w:rPr>
      <w:rFonts w:ascii="PKO Bank Polski" w:hAnsi="PKO Bank Polski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9A0403"/>
    <w:rPr>
      <w:b/>
      <w:bCs/>
    </w:rPr>
  </w:style>
  <w:style w:type="character" w:customStyle="1" w:styleId="TematkomentarzaZnak">
    <w:name w:val="Temat komentarza Znak"/>
    <w:link w:val="Tematkomentarza"/>
    <w:rsid w:val="009A0403"/>
    <w:rPr>
      <w:rFonts w:ascii="PKO Bank Polski" w:hAnsi="PKO Bank Polski"/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D1188"/>
    <w:pPr>
      <w:spacing w:line="180" w:lineRule="exact"/>
    </w:pPr>
    <w:rPr>
      <w:rFonts w:ascii="PKO Bank Polski" w:hAnsi="PKO Bank Polski"/>
      <w:color w:val="000000"/>
      <w:sz w:val="16"/>
      <w:szCs w:val="24"/>
    </w:rPr>
  </w:style>
  <w:style w:type="paragraph" w:styleId="Nagwek1">
    <w:name w:val="heading 1"/>
    <w:basedOn w:val="Normalny"/>
    <w:next w:val="Normalny"/>
    <w:link w:val="Nagwek1Znak"/>
    <w:qFormat/>
    <w:rsid w:val="00335CFE"/>
    <w:pPr>
      <w:keepNext/>
      <w:spacing w:before="240" w:after="60"/>
      <w:outlineLvl w:val="0"/>
    </w:pPr>
    <w:rPr>
      <w:rFonts w:ascii="PKO Bank Polski Bd" w:hAnsi="PKO Bank Polski Bd"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35CFE"/>
    <w:rPr>
      <w:rFonts w:ascii="PKO Bank Polski Bd" w:hAnsi="PKO Bank Polski Bd"/>
      <w:bCs/>
      <w:color w:val="000000"/>
      <w:kern w:val="32"/>
      <w:sz w:val="32"/>
      <w:szCs w:val="32"/>
    </w:rPr>
  </w:style>
  <w:style w:type="paragraph" w:styleId="Tekstprzypisukocowego">
    <w:name w:val="endnote text"/>
    <w:basedOn w:val="Normalny"/>
    <w:semiHidden/>
    <w:rsid w:val="000053B0"/>
    <w:pPr>
      <w:spacing w:line="160" w:lineRule="exact"/>
    </w:pPr>
    <w:rPr>
      <w:sz w:val="13"/>
      <w:szCs w:val="20"/>
    </w:rPr>
  </w:style>
  <w:style w:type="character" w:styleId="Odwoanieprzypisukocowego">
    <w:name w:val="endnote reference"/>
    <w:semiHidden/>
    <w:rsid w:val="00D80C6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7E57D0"/>
    <w:pPr>
      <w:tabs>
        <w:tab w:val="center" w:pos="4536"/>
        <w:tab w:val="right" w:pos="9072"/>
      </w:tabs>
      <w:spacing w:line="160" w:lineRule="exact"/>
    </w:pPr>
    <w:rPr>
      <w:sz w:val="13"/>
      <w:szCs w:val="20"/>
    </w:rPr>
  </w:style>
  <w:style w:type="paragraph" w:styleId="Tekstpodstawowy">
    <w:name w:val="Body Text"/>
    <w:basedOn w:val="Normalny"/>
    <w:link w:val="TekstpodstawowyZnak"/>
    <w:rsid w:val="00335CFE"/>
    <w:pPr>
      <w:spacing w:line="360" w:lineRule="auto"/>
    </w:pPr>
    <w:rPr>
      <w:sz w:val="22"/>
      <w:szCs w:val="20"/>
    </w:rPr>
  </w:style>
  <w:style w:type="paragraph" w:styleId="Nagwek">
    <w:name w:val="header"/>
    <w:basedOn w:val="Normalny"/>
    <w:link w:val="NagwekZnak"/>
    <w:rsid w:val="00821963"/>
    <w:pPr>
      <w:spacing w:line="280" w:lineRule="exact"/>
    </w:pPr>
    <w:rPr>
      <w:rFonts w:ascii="PKO Bank Polski Bd" w:hAnsi="PKO Bank Polski Bd"/>
      <w:caps/>
      <w:sz w:val="22"/>
    </w:rPr>
  </w:style>
  <w:style w:type="character" w:customStyle="1" w:styleId="NagwekZnak">
    <w:name w:val="Nagłówek Znak"/>
    <w:link w:val="Nagwek"/>
    <w:rsid w:val="00821963"/>
    <w:rPr>
      <w:rFonts w:ascii="PKO Bank Polski Bd" w:hAnsi="PKO Bank Polski Bd"/>
      <w:caps/>
      <w:color w:val="000000"/>
      <w:sz w:val="22"/>
      <w:szCs w:val="24"/>
    </w:rPr>
  </w:style>
  <w:style w:type="table" w:styleId="Tabela-Siatka">
    <w:name w:val="Table Grid"/>
    <w:basedOn w:val="Standardowy"/>
    <w:rsid w:val="00A2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02434F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kresloneZnak">
    <w:name w:val="PKO Wypelnianie podkreslone Znak"/>
    <w:link w:val="PKOWypelnianiepodkreslone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PoleFormularza">
    <w:name w:val="PKO Pole Formularza"/>
    <w:basedOn w:val="Normalny"/>
    <w:link w:val="PKOPoleFormularzaZnak"/>
    <w:qFormat/>
    <w:rsid w:val="004445BF"/>
    <w:pPr>
      <w:keepLines/>
      <w:textboxTightWrap w:val="allLines"/>
    </w:pPr>
  </w:style>
  <w:style w:type="character" w:customStyle="1" w:styleId="PKOPoleFormularzaZnak">
    <w:name w:val="PKO Pole Formularza Znak"/>
    <w:link w:val="PKOPoleFormularza"/>
    <w:rsid w:val="004445BF"/>
    <w:rPr>
      <w:rFonts w:ascii="PKO Bank Polski Rg" w:hAnsi="PKO Bank Polski Rg"/>
      <w:color w:val="000000"/>
      <w:sz w:val="16"/>
      <w:szCs w:val="24"/>
    </w:rPr>
  </w:style>
  <w:style w:type="paragraph" w:customStyle="1" w:styleId="PKOParagrafpunkt">
    <w:name w:val="PKO Paragraf punkt"/>
    <w:basedOn w:val="Normalny"/>
    <w:qFormat/>
    <w:rsid w:val="00335CFE"/>
    <w:pPr>
      <w:spacing w:before="120" w:after="60"/>
      <w:jc w:val="center"/>
    </w:pPr>
    <w:rPr>
      <w:rFonts w:ascii="PKO Bank Polski Bd" w:hAnsi="PKO Bank Polski Bd"/>
    </w:rPr>
  </w:style>
  <w:style w:type="paragraph" w:customStyle="1" w:styleId="PKOOpisPolaFormularza">
    <w:name w:val="PKO Opis Pola Formularza"/>
    <w:basedOn w:val="Normalny"/>
    <w:qFormat/>
    <w:rsid w:val="00AD5686"/>
    <w:pPr>
      <w:spacing w:after="80"/>
    </w:pPr>
  </w:style>
  <w:style w:type="paragraph" w:customStyle="1" w:styleId="PKONaglowekTabela">
    <w:name w:val="PKO Naglowek Tabela"/>
    <w:basedOn w:val="Normalny"/>
    <w:qFormat/>
    <w:rsid w:val="00F6399A"/>
    <w:pPr>
      <w:spacing w:after="60"/>
    </w:pPr>
    <w:rPr>
      <w:b/>
    </w:rPr>
  </w:style>
  <w:style w:type="paragraph" w:styleId="Tekstdymka">
    <w:name w:val="Balloon Text"/>
    <w:basedOn w:val="Normalny"/>
    <w:link w:val="TekstdymkaZnak"/>
    <w:rsid w:val="00BA7D34"/>
    <w:pPr>
      <w:spacing w:line="240" w:lineRule="auto"/>
    </w:pPr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rsid w:val="00BA7D34"/>
    <w:rPr>
      <w:rFonts w:ascii="Tahoma" w:hAnsi="Tahoma" w:cs="Tahoma"/>
      <w:color w:val="000000"/>
      <w:sz w:val="16"/>
      <w:szCs w:val="16"/>
    </w:rPr>
  </w:style>
  <w:style w:type="paragraph" w:customStyle="1" w:styleId="PKONormalny1">
    <w:name w:val="PKO Normalny 1"/>
    <w:basedOn w:val="Normalny"/>
    <w:link w:val="PKONormalny1Znak"/>
    <w:qFormat/>
    <w:rsid w:val="00585B38"/>
    <w:pPr>
      <w:spacing w:line="240" w:lineRule="auto"/>
    </w:pPr>
    <w:rPr>
      <w:rFonts w:eastAsia="Calibri"/>
      <w:color w:val="auto"/>
      <w:szCs w:val="20"/>
      <w:lang w:eastAsia="en-US"/>
    </w:rPr>
  </w:style>
  <w:style w:type="character" w:customStyle="1" w:styleId="PKONormalny1Znak">
    <w:name w:val="PKO Normalny 1 Znak"/>
    <w:link w:val="PKONormalny1"/>
    <w:rsid w:val="00585B38"/>
    <w:rPr>
      <w:rFonts w:ascii="PKO Bank Polski" w:eastAsia="Calibri" w:hAnsi="PKO Bank Polski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E808CF"/>
    <w:pPr>
      <w:ind w:left="720"/>
      <w:contextualSpacing/>
    </w:pPr>
  </w:style>
  <w:style w:type="paragraph" w:customStyle="1" w:styleId="PKOlistanumerowana2">
    <w:name w:val="PKO lista numerowana2"/>
    <w:basedOn w:val="Normalny"/>
    <w:qFormat/>
    <w:rsid w:val="00E808CF"/>
    <w:pPr>
      <w:numPr>
        <w:ilvl w:val="1"/>
        <w:numId w:val="15"/>
      </w:numPr>
      <w:spacing w:before="60" w:after="60" w:line="240" w:lineRule="auto"/>
      <w:outlineLvl w:val="1"/>
    </w:pPr>
    <w:rPr>
      <w:rFonts w:eastAsia="Calibri"/>
      <w:szCs w:val="20"/>
    </w:rPr>
  </w:style>
  <w:style w:type="paragraph" w:customStyle="1" w:styleId="PKOWypelnianiepodpis">
    <w:name w:val="PKO Wypelnianie podpis"/>
    <w:basedOn w:val="Normalny"/>
    <w:next w:val="Normalny"/>
    <w:link w:val="PKOWypelnianiepodpisZnak"/>
    <w:qFormat/>
    <w:rsid w:val="0002434F"/>
    <w:pPr>
      <w:pBdr>
        <w:left w:val="single" w:sz="18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pisZnak">
    <w:name w:val="PKO Wypelnianie podpis Znak"/>
    <w:link w:val="PKOWypelnianiepodpis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naglowekdokumentu">
    <w:name w:val="PKO naglowek dokumentu"/>
    <w:basedOn w:val="Normalny"/>
    <w:qFormat/>
    <w:rsid w:val="00CD715C"/>
    <w:pPr>
      <w:spacing w:after="60" w:line="280" w:lineRule="exact"/>
    </w:pPr>
    <w:rPr>
      <w:b/>
      <w:caps/>
      <w:sz w:val="22"/>
    </w:rPr>
  </w:style>
  <w:style w:type="paragraph" w:customStyle="1" w:styleId="PKOPodtytul">
    <w:name w:val="PKO Podtytul"/>
    <w:basedOn w:val="Normalny"/>
    <w:qFormat/>
    <w:rsid w:val="00030B87"/>
    <w:pPr>
      <w:spacing w:before="60"/>
    </w:pPr>
    <w:rPr>
      <w:rFonts w:eastAsia="Calibri"/>
      <w:b/>
      <w:color w:val="auto"/>
      <w:szCs w:val="15"/>
      <w:lang w:eastAsia="en-US"/>
    </w:rPr>
  </w:style>
  <w:style w:type="character" w:styleId="Hipercze">
    <w:name w:val="Hyperlink"/>
    <w:uiPriority w:val="99"/>
    <w:rsid w:val="009A074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A53EB3"/>
    <w:pPr>
      <w:spacing w:line="160" w:lineRule="exact"/>
    </w:pPr>
    <w:rPr>
      <w:sz w:val="13"/>
      <w:szCs w:val="20"/>
    </w:rPr>
  </w:style>
  <w:style w:type="character" w:customStyle="1" w:styleId="TekstpodstawowyZnak">
    <w:name w:val="Tekst podstawowy Znak"/>
    <w:link w:val="Tekstpodstawowy"/>
    <w:rsid w:val="000053B0"/>
    <w:rPr>
      <w:rFonts w:ascii="PKO Bank Polski" w:hAnsi="PKO Bank Polski"/>
      <w:color w:val="000000"/>
      <w:sz w:val="22"/>
    </w:rPr>
  </w:style>
  <w:style w:type="character" w:customStyle="1" w:styleId="TekstprzypisudolnegoZnak">
    <w:name w:val="Tekst przypisu dolnego Znak"/>
    <w:link w:val="Tekstprzypisudolnego"/>
    <w:rsid w:val="00A53EB3"/>
    <w:rPr>
      <w:rFonts w:ascii="PKO Bank Polski" w:hAnsi="PKO Bank Polski"/>
      <w:color w:val="000000"/>
      <w:sz w:val="13"/>
    </w:rPr>
  </w:style>
  <w:style w:type="character" w:customStyle="1" w:styleId="StopkaZnak">
    <w:name w:val="Stopka Znak"/>
    <w:link w:val="Stopka"/>
    <w:uiPriority w:val="99"/>
    <w:rsid w:val="007E57D0"/>
    <w:rPr>
      <w:rFonts w:ascii="PKO Bank Polski" w:hAnsi="PKO Bank Polski"/>
      <w:color w:val="000000"/>
      <w:sz w:val="13"/>
    </w:rPr>
  </w:style>
  <w:style w:type="character" w:styleId="Odwoaniedokomentarza">
    <w:name w:val="annotation reference"/>
    <w:rsid w:val="009A040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A0403"/>
    <w:rPr>
      <w:sz w:val="20"/>
      <w:szCs w:val="20"/>
    </w:rPr>
  </w:style>
  <w:style w:type="character" w:customStyle="1" w:styleId="TekstkomentarzaZnak">
    <w:name w:val="Tekst komentarza Znak"/>
    <w:link w:val="Tekstkomentarza"/>
    <w:rsid w:val="009A0403"/>
    <w:rPr>
      <w:rFonts w:ascii="PKO Bank Polski" w:hAnsi="PKO Bank Polski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9A0403"/>
    <w:rPr>
      <w:b/>
      <w:bCs/>
    </w:rPr>
  </w:style>
  <w:style w:type="character" w:customStyle="1" w:styleId="TematkomentarzaZnak">
    <w:name w:val="Temat komentarza Znak"/>
    <w:link w:val="Tematkomentarza"/>
    <w:rsid w:val="009A0403"/>
    <w:rPr>
      <w:rFonts w:ascii="PKO Bank Polski" w:hAnsi="PKO Bank Polski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1405942\Desktop\Cz%20%203%20R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73B9E1417C76479300A939110379E7" ma:contentTypeVersion="0" ma:contentTypeDescription="Utwórz nowy dokument." ma:contentTypeScope="" ma:versionID="d5a7eb683fe2a57f8ba0962066ddd8e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4808c853e9eb948d4d7c462f60bb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5A0A7-D5DF-4CDA-BA56-67C32BE01D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0AE282-2A31-401C-A18A-DD2C6D7F3A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CB747F9-F9B4-481C-A69D-1DC760BB81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22D602-D21E-42CB-8D3D-1055164D9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Cz  3 ROR</Template>
  <TotalTime>135</TotalTime>
  <Pages>1</Pages>
  <Words>902</Words>
  <Characters>5417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Problemy nurtujące administratorów produktów dotyczące ubezpieczeń SSK i pożyczki:</vt:lpstr>
    </vt:vector>
  </TitlesOfParts>
  <Company>PKO BP SA</Company>
  <LinksUpToDate>false</LinksUpToDate>
  <CharactersWithSpaces>6307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Problemy nurtujące administratorów produktów dotyczące ubezpieczeń SSK i pożyczki:</dc:title>
  <dc:creator>Tomasz Rajfura</dc:creator>
  <cp:lastModifiedBy>Gołębiewska Elżbieta</cp:lastModifiedBy>
  <cp:revision>46</cp:revision>
  <cp:lastPrinted>2016-07-06T09:03:00Z</cp:lastPrinted>
  <dcterms:created xsi:type="dcterms:W3CDTF">2015-09-29T12:35:00Z</dcterms:created>
  <dcterms:modified xsi:type="dcterms:W3CDTF">2016-07-06T09:04:00Z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0x0101004373B9E1417C76479300A939110379E7</vt:lpwstr>
  </property>
</Properties>
</file>