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48513E1A" w14:textId="77777777" w:rsidTr="0012291E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48513E19" w14:textId="77777777" w:rsidR="00567A63" w:rsidRPr="00ED1188" w:rsidRDefault="00910C5B" w:rsidP="0012291E">
            <w:pPr>
              <w:pStyle w:val="PKOnaglowekdokumentu"/>
            </w:pPr>
            <w:bookmarkStart w:id="0" w:name="_GoBack"/>
            <w:bookmarkEnd w:id="0"/>
            <w:r w:rsidRPr="00ED1188">
              <w:t xml:space="preserve">CZĘŚĆ </w:t>
            </w:r>
            <w:r w:rsidR="00534377">
              <w:t>I</w:t>
            </w:r>
            <w:r w:rsidRPr="00ED1188">
              <w:t xml:space="preserve">I. </w:t>
            </w:r>
            <w:r w:rsidR="00534377" w:rsidRPr="00534377">
              <w:t>POZOSTAŁE KARTY PŁATNICZE</w:t>
            </w:r>
          </w:p>
        </w:tc>
      </w:tr>
    </w:tbl>
    <w:p w14:paraId="48513E1B" w14:textId="77777777" w:rsidR="00ED1188" w:rsidRDefault="00A474AF" w:rsidP="00816C7B">
      <w:r w:rsidRPr="00534377">
        <w:br w:type="textWrapping" w:clear="all"/>
      </w:r>
      <w:r w:rsidR="007D710C" w:rsidRPr="00F017B9">
        <w:br w:type="textWrapping" w:clear="all"/>
      </w:r>
    </w:p>
    <w:p w14:paraId="48513E1D" w14:textId="56BDA8D1" w:rsidR="00D01965" w:rsidRPr="0001149F" w:rsidRDefault="00D01965" w:rsidP="009612F7">
      <w:pPr>
        <w:spacing w:after="60"/>
        <w:rPr>
          <w:b/>
        </w:rPr>
      </w:pPr>
      <w:r>
        <w:rPr>
          <w:b/>
        </w:rPr>
        <w:t>DZIAŁ III. KARTY PKO JUNIOR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"/>
        <w:gridCol w:w="341"/>
        <w:gridCol w:w="7819"/>
        <w:gridCol w:w="1970"/>
        <w:gridCol w:w="1971"/>
        <w:gridCol w:w="2670"/>
      </w:tblGrid>
      <w:tr w:rsidR="00D01965" w:rsidRPr="00C54E18" w14:paraId="48513E24" w14:textId="77777777" w:rsidTr="00934A45">
        <w:trPr>
          <w:trHeight w:val="120"/>
        </w:trPr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13E1E" w14:textId="77777777" w:rsidR="00D01965" w:rsidRPr="00ED1188" w:rsidRDefault="00D01965" w:rsidP="00F84E24">
            <w:pPr>
              <w:rPr>
                <w:rFonts w:cs="Arial"/>
                <w:szCs w:val="16"/>
              </w:rPr>
            </w:pPr>
          </w:p>
        </w:tc>
        <w:tc>
          <w:tcPr>
            <w:tcW w:w="816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13E1F" w14:textId="3DE585B3" w:rsidR="00D01965" w:rsidRPr="00306AD3" w:rsidRDefault="00686E87" w:rsidP="00F84E24">
            <w:pPr>
              <w:rPr>
                <w:b/>
              </w:rPr>
            </w:pPr>
            <w:r w:rsidRPr="00341E46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19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13E20" w14:textId="77777777" w:rsidR="00D01965" w:rsidRPr="00306AD3" w:rsidRDefault="00D01965" w:rsidP="00F84E24">
            <w:r w:rsidRPr="00306AD3">
              <w:rPr>
                <w:b/>
              </w:rPr>
              <w:t>Karta</w:t>
            </w:r>
            <w:r w:rsidRPr="00306AD3">
              <w:rPr>
                <w:b/>
              </w:rPr>
              <w:br/>
              <w:t>PKO Junior</w:t>
            </w:r>
          </w:p>
        </w:tc>
        <w:tc>
          <w:tcPr>
            <w:tcW w:w="19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13E21" w14:textId="77777777" w:rsidR="00D01965" w:rsidRPr="00306AD3" w:rsidRDefault="00D01965" w:rsidP="00F84E24">
            <w:r w:rsidRPr="00306AD3">
              <w:rPr>
                <w:b/>
              </w:rPr>
              <w:t xml:space="preserve">Naklejka zbliżeniowa </w:t>
            </w:r>
            <w:r w:rsidRPr="00306AD3">
              <w:rPr>
                <w:b/>
              </w:rPr>
              <w:br/>
              <w:t>PKO Junior</w:t>
            </w:r>
          </w:p>
        </w:tc>
        <w:tc>
          <w:tcPr>
            <w:tcW w:w="26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13E22" w14:textId="77777777" w:rsidR="00254E80" w:rsidRPr="00306AD3" w:rsidRDefault="00D01965" w:rsidP="00F84E24">
            <w:pPr>
              <w:rPr>
                <w:b/>
              </w:rPr>
            </w:pPr>
            <w:r w:rsidRPr="00306AD3">
              <w:rPr>
                <w:b/>
              </w:rPr>
              <w:t xml:space="preserve">Gadżet zbliżeniowy </w:t>
            </w:r>
          </w:p>
          <w:p w14:paraId="48513E23" w14:textId="77777777" w:rsidR="00D01965" w:rsidRPr="00306AD3" w:rsidRDefault="00D01965" w:rsidP="00F84E24">
            <w:r w:rsidRPr="00306AD3">
              <w:rPr>
                <w:b/>
              </w:rPr>
              <w:t>PKO Junior</w:t>
            </w:r>
          </w:p>
        </w:tc>
      </w:tr>
      <w:tr w:rsidR="00D01965" w:rsidRPr="00C54E18" w14:paraId="48513E2A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5" w14:textId="77777777" w:rsidR="00D01965" w:rsidRDefault="00D01965" w:rsidP="002B0CAD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6" w14:textId="77777777" w:rsidR="00D01965" w:rsidRPr="00306AD3" w:rsidRDefault="00D01965" w:rsidP="002B0CAD">
            <w:pPr>
              <w:jc w:val="center"/>
            </w:pPr>
            <w:r w:rsidRPr="00306AD3">
              <w:t>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7" w14:textId="77777777" w:rsidR="00D01965" w:rsidRPr="00306AD3" w:rsidRDefault="00D01965" w:rsidP="002B0CAD">
            <w:pPr>
              <w:jc w:val="center"/>
            </w:pPr>
            <w:r w:rsidRPr="00306AD3">
              <w:t>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8" w14:textId="77777777" w:rsidR="00D01965" w:rsidRPr="00306AD3" w:rsidRDefault="00D01965" w:rsidP="002B0CAD">
            <w:pPr>
              <w:jc w:val="center"/>
            </w:pPr>
            <w:r w:rsidRPr="00306AD3">
              <w:t>4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9" w14:textId="77777777" w:rsidR="00D01965" w:rsidRPr="00306AD3" w:rsidRDefault="00D01965" w:rsidP="002B0CAD">
            <w:pPr>
              <w:jc w:val="center"/>
            </w:pPr>
            <w:r w:rsidRPr="00306AD3">
              <w:t>5</w:t>
            </w:r>
          </w:p>
        </w:tc>
      </w:tr>
      <w:tr w:rsidR="00FF18A4" w:rsidRPr="00C54E18" w14:paraId="48513E34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B" w14:textId="77777777" w:rsidR="00FF18A4" w:rsidRDefault="00FF18A4" w:rsidP="002B0CAD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C" w14:textId="77777777" w:rsidR="00FF18A4" w:rsidRPr="00306AD3" w:rsidRDefault="00FF18A4" w:rsidP="002B0CAD">
            <w:r w:rsidRPr="00306AD3">
              <w:t>Wydanie karty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D" w14:textId="77777777" w:rsidR="00FF18A4" w:rsidRPr="00306AD3" w:rsidRDefault="00FF18A4" w:rsidP="002B0CAD">
            <w:pPr>
              <w:jc w:val="right"/>
            </w:pPr>
            <w:r w:rsidRPr="00306AD3">
              <w:t>15,00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E" w14:textId="1B5ACEB8" w:rsidR="00FF18A4" w:rsidRPr="00306AD3" w:rsidRDefault="00F017B9" w:rsidP="002B0CAD">
            <w:pPr>
              <w:jc w:val="right"/>
            </w:pPr>
            <w:r w:rsidRPr="00306AD3">
              <w:t>15,</w:t>
            </w:r>
            <w:r w:rsidR="00FF18A4" w:rsidRPr="00306AD3">
              <w:t>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2F" w14:textId="77777777" w:rsidR="00FF18A4" w:rsidRPr="00306AD3" w:rsidRDefault="00FF18A4" w:rsidP="002B0CAD">
            <w:r w:rsidRPr="00306AD3">
              <w:t>15,00 - karta SIM bez gadżetu zbliżeniowego</w:t>
            </w:r>
          </w:p>
          <w:p w14:paraId="48513E31" w14:textId="77777777" w:rsidR="00FF18A4" w:rsidRPr="00306AD3" w:rsidRDefault="00FF18A4" w:rsidP="00306AD3">
            <w:pPr>
              <w:spacing w:before="60"/>
            </w:pPr>
            <w:r w:rsidRPr="00306AD3">
              <w:t>30,00 - karta SIM z gadżetem zbliżeniowym w kształcie prostokąta</w:t>
            </w:r>
          </w:p>
          <w:p w14:paraId="48513E33" w14:textId="77777777" w:rsidR="00FF18A4" w:rsidRPr="00306AD3" w:rsidRDefault="00FF18A4" w:rsidP="00306AD3">
            <w:pPr>
              <w:spacing w:before="60"/>
            </w:pPr>
            <w:r w:rsidRPr="00306AD3">
              <w:t>50,00 -</w:t>
            </w:r>
            <w:r w:rsidR="00903221" w:rsidRPr="00306AD3">
              <w:t xml:space="preserve">  </w:t>
            </w:r>
            <w:r w:rsidRPr="00306AD3">
              <w:t xml:space="preserve">karta SIM z gadżetem zbliżeniowym w kształcie </w:t>
            </w:r>
            <w:proofErr w:type="spellStart"/>
            <w:r w:rsidRPr="00306AD3">
              <w:t>żyrafki</w:t>
            </w:r>
            <w:proofErr w:type="spellEnd"/>
          </w:p>
        </w:tc>
      </w:tr>
      <w:tr w:rsidR="00FF18A4" w:rsidRPr="00C54E18" w14:paraId="48513E3A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35" w14:textId="77777777" w:rsidR="00FF18A4" w:rsidRPr="00306AD3" w:rsidRDefault="00FF18A4" w:rsidP="002B0CAD">
            <w:r w:rsidRPr="00306AD3">
              <w:t>2.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36" w14:textId="608EE747" w:rsidR="00FF18A4" w:rsidRPr="00306AD3" w:rsidRDefault="00FF18A4" w:rsidP="00F733CD">
            <w:r w:rsidRPr="00306AD3">
              <w:t>Pobranie gotówki w kraju towarzyszące operacji płatniczej (Cashback)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37" w14:textId="77777777" w:rsidR="00FF18A4" w:rsidRPr="00306AD3" w:rsidRDefault="00FF18A4" w:rsidP="002B0CAD">
            <w:pPr>
              <w:jc w:val="right"/>
            </w:pPr>
            <w:r w:rsidRPr="00306AD3">
              <w:t>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38" w14:textId="77777777" w:rsidR="00FF18A4" w:rsidRPr="00306AD3" w:rsidRDefault="00FF18A4" w:rsidP="002B0CAD">
            <w:r w:rsidRPr="00306AD3">
              <w:t>x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39" w14:textId="77777777" w:rsidR="00FF18A4" w:rsidRPr="00306AD3" w:rsidRDefault="00FF18A4" w:rsidP="002B0CAD">
            <w:r w:rsidRPr="00306AD3">
              <w:t>x</w:t>
            </w:r>
          </w:p>
        </w:tc>
      </w:tr>
      <w:tr w:rsidR="00254E80" w:rsidRPr="00C54E18" w14:paraId="48513E3D" w14:textId="77777777" w:rsidTr="00934A45">
        <w:trPr>
          <w:trHeight w:val="120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13E3B" w14:textId="77777777" w:rsidR="00254E80" w:rsidRPr="00306AD3" w:rsidRDefault="00254E80" w:rsidP="002B0CAD">
            <w:r w:rsidRPr="00306AD3">
              <w:t>3.</w:t>
            </w:r>
          </w:p>
        </w:tc>
        <w:tc>
          <w:tcPr>
            <w:tcW w:w="14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3C" w14:textId="61439D71" w:rsidR="00254E80" w:rsidRPr="00306AD3" w:rsidRDefault="00254E80" w:rsidP="002B0CAD">
            <w:r w:rsidRPr="00306AD3">
              <w:t>Korzystanie z terminala POS przy użyciu karty w celu dokonania operacji gotówkowej w walucie polskiej</w:t>
            </w:r>
            <w:r w:rsidR="00F017B9" w:rsidRPr="00306AD3">
              <w:t xml:space="preserve"> - za każdą operację:</w:t>
            </w:r>
          </w:p>
        </w:tc>
      </w:tr>
      <w:tr w:rsidR="00D22E43" w:rsidRPr="00C54E18" w14:paraId="48513E4B" w14:textId="77777777" w:rsidTr="00934A45">
        <w:trPr>
          <w:trHeight w:val="120"/>
        </w:trPr>
        <w:tc>
          <w:tcPr>
            <w:tcW w:w="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13E45" w14:textId="77777777" w:rsidR="00D22E43" w:rsidRDefault="00D22E43" w:rsidP="002B0CAD">
            <w:pPr>
              <w:rPr>
                <w:rFonts w:cs="Arial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46" w14:textId="38391363" w:rsidR="00D22E43" w:rsidRPr="00341E46" w:rsidRDefault="000F6E8F" w:rsidP="002B0CAD">
            <w:r w:rsidRPr="00341E46">
              <w:t>1</w:t>
            </w:r>
            <w:r w:rsidR="00D22E43" w:rsidRPr="00341E46">
              <w:t>)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47" w14:textId="77777777" w:rsidR="00D22E43" w:rsidRPr="00306AD3" w:rsidRDefault="00D22E43" w:rsidP="002B0CAD">
            <w:r w:rsidRPr="00306AD3">
              <w:t>w oddziałach innych niż PKO Banku Polskiego SA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48" w14:textId="77777777" w:rsidR="00D22E43" w:rsidRPr="00306AD3" w:rsidRDefault="00D22E43" w:rsidP="002B0CAD">
            <w:r w:rsidRPr="00306AD3">
              <w:t>3% nie mniej niż 5,00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49" w14:textId="77777777" w:rsidR="00D22E43" w:rsidRPr="00306AD3" w:rsidRDefault="00D22E43" w:rsidP="002B0CAD">
            <w:r w:rsidRPr="00306AD3">
              <w:t>x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4A" w14:textId="77777777" w:rsidR="00D22E43" w:rsidRPr="00306AD3" w:rsidRDefault="00D22E43" w:rsidP="002B0CAD">
            <w:r w:rsidRPr="00306AD3">
              <w:t>x</w:t>
            </w:r>
          </w:p>
        </w:tc>
      </w:tr>
      <w:tr w:rsidR="00D22E43" w:rsidRPr="00C54E18" w14:paraId="48513E52" w14:textId="77777777" w:rsidTr="00934A45">
        <w:trPr>
          <w:trHeight w:val="120"/>
        </w:trPr>
        <w:tc>
          <w:tcPr>
            <w:tcW w:w="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4C" w14:textId="77777777" w:rsidR="00D22E43" w:rsidRDefault="00D22E43" w:rsidP="002B0CAD">
            <w:pPr>
              <w:rPr>
                <w:rFonts w:cs="Arial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4D" w14:textId="05FF8385" w:rsidR="00D22E43" w:rsidRPr="00341E46" w:rsidRDefault="000F6E8F" w:rsidP="002B0CAD">
            <w:r w:rsidRPr="00341E46">
              <w:t>2</w:t>
            </w:r>
            <w:r w:rsidR="00D22E43" w:rsidRPr="00341E46">
              <w:t>)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4E" w14:textId="77777777" w:rsidR="00D22E43" w:rsidRPr="00306AD3" w:rsidRDefault="00D22E43" w:rsidP="002B0CAD">
            <w:r w:rsidRPr="00306AD3">
              <w:t>w urzędach pocztowych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4F" w14:textId="77777777" w:rsidR="00D22E43" w:rsidRPr="00306AD3" w:rsidRDefault="00D22E43" w:rsidP="002B0CAD">
            <w:r w:rsidRPr="00306AD3">
              <w:t>3% nie mniej niż 5,00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0" w14:textId="77777777" w:rsidR="00D22E43" w:rsidRPr="00306AD3" w:rsidRDefault="00D22E43" w:rsidP="002B0CAD">
            <w:r w:rsidRPr="00306AD3">
              <w:t>x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1" w14:textId="77777777" w:rsidR="00D22E43" w:rsidRPr="00306AD3" w:rsidRDefault="00D22E43" w:rsidP="002B0CAD">
            <w:r w:rsidRPr="00306AD3">
              <w:t>x</w:t>
            </w:r>
          </w:p>
        </w:tc>
      </w:tr>
      <w:tr w:rsidR="00FF18A4" w:rsidRPr="00C54E18" w14:paraId="48513E58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3" w14:textId="77777777" w:rsidR="00FF18A4" w:rsidRPr="00306AD3" w:rsidRDefault="00FF18A4" w:rsidP="002B0CAD">
            <w:r w:rsidRPr="00306AD3">
              <w:t>4.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4" w14:textId="77777777" w:rsidR="00FF18A4" w:rsidRPr="00306AD3" w:rsidRDefault="00FF18A4" w:rsidP="002B0CAD">
            <w:r w:rsidRPr="00306AD3">
              <w:t>Korzystanie z terminala POS przy użyciu karty w celu dokonania operacji gotówkowej w oddziałach banków za granicą - za każdą operację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5" w14:textId="77777777" w:rsidR="00FF18A4" w:rsidRPr="00306AD3" w:rsidRDefault="00FF18A4" w:rsidP="002B0CAD">
            <w:r w:rsidRPr="00306AD3">
              <w:t>3% nie mniej niż 10,00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6" w14:textId="77777777" w:rsidR="00FF18A4" w:rsidRPr="00306AD3" w:rsidRDefault="00FF18A4" w:rsidP="002B0CAD">
            <w:r w:rsidRPr="00306AD3">
              <w:t>x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7" w14:textId="77777777" w:rsidR="00FF18A4" w:rsidRPr="00306AD3" w:rsidRDefault="00FF18A4" w:rsidP="002B0CAD">
            <w:r w:rsidRPr="00306AD3">
              <w:t>x</w:t>
            </w:r>
          </w:p>
        </w:tc>
      </w:tr>
      <w:tr w:rsidR="00254E80" w:rsidRPr="00C54E18" w14:paraId="48513E5B" w14:textId="77777777" w:rsidTr="00934A45">
        <w:trPr>
          <w:trHeight w:val="120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13E59" w14:textId="77777777" w:rsidR="00254E80" w:rsidRPr="00306AD3" w:rsidRDefault="00254E80" w:rsidP="002B0CAD">
            <w:r w:rsidRPr="00306AD3">
              <w:t>5.</w:t>
            </w:r>
          </w:p>
        </w:tc>
        <w:tc>
          <w:tcPr>
            <w:tcW w:w="14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A" w14:textId="77777777" w:rsidR="00254E80" w:rsidRPr="00306AD3" w:rsidRDefault="00254E80" w:rsidP="002B0CAD">
            <w:r w:rsidRPr="00306AD3">
              <w:t>Korzystanie w kraju z bankomatów  przy użyciu karty w celu dokonania operacji gotówkowej - za każdą operację:</w:t>
            </w:r>
          </w:p>
        </w:tc>
      </w:tr>
      <w:tr w:rsidR="00D22E43" w:rsidRPr="00C54E18" w14:paraId="48513E62" w14:textId="77777777" w:rsidTr="00934A45">
        <w:trPr>
          <w:trHeight w:val="120"/>
        </w:trPr>
        <w:tc>
          <w:tcPr>
            <w:tcW w:w="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513E5C" w14:textId="77777777" w:rsidR="00D22E43" w:rsidRPr="00306AD3" w:rsidRDefault="00D22E43" w:rsidP="002B0CAD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D" w14:textId="77777777" w:rsidR="00D22E43" w:rsidRPr="00306AD3" w:rsidRDefault="00D22E43" w:rsidP="002B0CAD">
            <w:r w:rsidRPr="00306AD3">
              <w:t>1)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E" w14:textId="77777777" w:rsidR="00D22E43" w:rsidRPr="00306AD3" w:rsidRDefault="00D22E43" w:rsidP="002B0CAD">
            <w:r w:rsidRPr="00306AD3">
              <w:t>w bankomatach PKO Banku Polskiego SA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5F" w14:textId="77777777" w:rsidR="00D22E43" w:rsidRPr="00306AD3" w:rsidRDefault="00D22E43" w:rsidP="002B0CAD">
            <w:pPr>
              <w:jc w:val="right"/>
            </w:pPr>
            <w:r w:rsidRPr="00306AD3">
              <w:t>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0" w14:textId="77777777" w:rsidR="00D22E43" w:rsidRPr="00306AD3" w:rsidRDefault="00D22E43" w:rsidP="002B0CAD">
            <w:r w:rsidRPr="00306AD3">
              <w:t>x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1" w14:textId="77777777" w:rsidR="00D22E43" w:rsidRPr="00306AD3" w:rsidRDefault="00D22E43" w:rsidP="002B0CAD">
            <w:r w:rsidRPr="00306AD3">
              <w:t>x</w:t>
            </w:r>
          </w:p>
        </w:tc>
      </w:tr>
      <w:tr w:rsidR="00D22E43" w:rsidRPr="00C54E18" w14:paraId="48513E69" w14:textId="77777777" w:rsidTr="00934A45">
        <w:trPr>
          <w:trHeight w:val="120"/>
        </w:trPr>
        <w:tc>
          <w:tcPr>
            <w:tcW w:w="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3" w14:textId="77777777" w:rsidR="00D22E43" w:rsidRPr="00306AD3" w:rsidRDefault="00D22E43" w:rsidP="002B0CAD"/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4" w14:textId="77777777" w:rsidR="00D22E43" w:rsidRPr="00306AD3" w:rsidRDefault="00D22E43" w:rsidP="002B0CAD">
            <w:r w:rsidRPr="00306AD3">
              <w:t>2)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5" w14:textId="77777777" w:rsidR="00D22E43" w:rsidRPr="00306AD3" w:rsidRDefault="00D22E43" w:rsidP="002B0CAD">
            <w:r w:rsidRPr="00306AD3">
              <w:t>w bankomatach w kraju innych niż PKO Banku Polskiego SA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6" w14:textId="77777777" w:rsidR="00D22E43" w:rsidRPr="00306AD3" w:rsidRDefault="00D22E43" w:rsidP="002B0CAD">
            <w:pPr>
              <w:jc w:val="right"/>
            </w:pPr>
            <w:r w:rsidRPr="00306AD3">
              <w:t>5,00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7" w14:textId="77777777" w:rsidR="00D22E43" w:rsidRPr="00306AD3" w:rsidRDefault="00D22E43" w:rsidP="002B0CAD">
            <w:r w:rsidRPr="00306AD3">
              <w:t>x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8" w14:textId="77777777" w:rsidR="00D22E43" w:rsidRPr="00306AD3" w:rsidRDefault="00D22E43" w:rsidP="002B0CAD">
            <w:r w:rsidRPr="00306AD3">
              <w:t>x</w:t>
            </w:r>
          </w:p>
        </w:tc>
      </w:tr>
      <w:tr w:rsidR="00D22E43" w:rsidRPr="00C54E18" w14:paraId="48513E6F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A" w14:textId="77777777" w:rsidR="00D22E43" w:rsidRPr="00306AD3" w:rsidRDefault="00D22E43" w:rsidP="002B0CAD">
            <w:r w:rsidRPr="00306AD3">
              <w:t>6.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B" w14:textId="50F7183A" w:rsidR="00D22E43" w:rsidRPr="00306AD3" w:rsidRDefault="00D22E43" w:rsidP="00F017B9">
            <w:r w:rsidRPr="00306AD3">
              <w:t>Korzystanie za granicą z bankomatów</w:t>
            </w:r>
            <w:r w:rsidR="00F017B9" w:rsidRPr="00306AD3">
              <w:t xml:space="preserve"> </w:t>
            </w:r>
            <w:r w:rsidRPr="00306AD3">
              <w:t>przy użyciu karty w celu dokonania operacji gotówkowej - za każdą operację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C" w14:textId="77777777" w:rsidR="00D22E43" w:rsidRPr="00306AD3" w:rsidRDefault="00D22E43" w:rsidP="002B0CAD">
            <w:pPr>
              <w:jc w:val="right"/>
            </w:pPr>
            <w:r w:rsidRPr="00306AD3">
              <w:t>10,00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D" w14:textId="77777777" w:rsidR="00D22E43" w:rsidRPr="00306AD3" w:rsidRDefault="00D22E43" w:rsidP="002B0CAD">
            <w:r w:rsidRPr="00306AD3">
              <w:t>x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6E" w14:textId="77777777" w:rsidR="00D22E43" w:rsidRPr="00306AD3" w:rsidRDefault="00D22E43" w:rsidP="002B0CAD">
            <w:r w:rsidRPr="00306AD3">
              <w:t>x</w:t>
            </w:r>
          </w:p>
        </w:tc>
      </w:tr>
      <w:tr w:rsidR="00934A45" w:rsidRPr="00C54E18" w14:paraId="1513EF0C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F2C" w14:textId="5D69699D" w:rsidR="00934A45" w:rsidRPr="00306AD3" w:rsidRDefault="00FC66EA" w:rsidP="002B0CAD">
            <w:r>
              <w:t>7.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5682" w14:textId="5A86A55D" w:rsidR="004A6954" w:rsidRPr="00341E46" w:rsidRDefault="004A6954" w:rsidP="001760CA">
            <w:pPr>
              <w:rPr>
                <w:rFonts w:cs="Arial"/>
                <w:szCs w:val="16"/>
              </w:rPr>
            </w:pPr>
            <w:r w:rsidRPr="00341E46">
              <w:rPr>
                <w:rFonts w:cs="Arial"/>
                <w:szCs w:val="16"/>
              </w:rPr>
              <w:t>Przewalutowanie operacji</w:t>
            </w:r>
            <w:r w:rsidR="001760CA">
              <w:rPr>
                <w:rFonts w:cs="Arial"/>
                <w:szCs w:val="16"/>
              </w:rPr>
              <w:t xml:space="preserve"> dokonanej</w:t>
            </w:r>
            <w:r w:rsidRPr="00341E46">
              <w:rPr>
                <w:rFonts w:cs="Arial"/>
                <w:szCs w:val="16"/>
              </w:rPr>
              <w:t xml:space="preserve"> kart</w:t>
            </w:r>
            <w:r w:rsidR="001760CA">
              <w:rPr>
                <w:rFonts w:cs="Arial"/>
                <w:szCs w:val="16"/>
              </w:rPr>
              <w:t xml:space="preserve">ą </w:t>
            </w:r>
            <w:r w:rsidRPr="00341E46">
              <w:rPr>
                <w:rFonts w:cs="Arial"/>
                <w:szCs w:val="16"/>
              </w:rPr>
              <w:t xml:space="preserve"> wydan</w:t>
            </w:r>
            <w:r w:rsidR="001760CA">
              <w:rPr>
                <w:rFonts w:cs="Arial"/>
                <w:szCs w:val="16"/>
              </w:rPr>
              <w:t>ą</w:t>
            </w:r>
            <w:r w:rsidRPr="00341E46">
              <w:rPr>
                <w:rFonts w:cs="Arial"/>
                <w:szCs w:val="16"/>
              </w:rPr>
              <w:t xml:space="preserve"> w ramach organizacji Visa w walucie innej niż rozliczeniowa</w:t>
            </w:r>
            <w:r w:rsidR="001760CA">
              <w:rPr>
                <w:rFonts w:cs="Arial"/>
                <w:szCs w:val="16"/>
              </w:rPr>
              <w:t xml:space="preserve"> - </w:t>
            </w:r>
            <w:r w:rsidR="001760CA" w:rsidRPr="00341E46">
              <w:rPr>
                <w:rFonts w:cs="Arial"/>
                <w:szCs w:val="16"/>
              </w:rPr>
              <w:t xml:space="preserve">od wartości operacji 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85CE" w14:textId="29D39AFD" w:rsidR="00934A45" w:rsidRPr="00341E46" w:rsidRDefault="00934A45" w:rsidP="00934A45">
            <w:r w:rsidRPr="00341E46">
              <w:t>1,5%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BBD" w14:textId="54BC8656" w:rsidR="00934A45" w:rsidRPr="00341E46" w:rsidRDefault="00934A45" w:rsidP="002B0CAD">
            <w:r w:rsidRPr="00341E46">
              <w:t>1,5%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B92" w14:textId="5F7A6FBA" w:rsidR="00934A45" w:rsidRPr="00341E46" w:rsidRDefault="00934A45" w:rsidP="002B0CAD">
            <w:r w:rsidRPr="00341E46">
              <w:t>1,5%</w:t>
            </w:r>
          </w:p>
        </w:tc>
      </w:tr>
      <w:tr w:rsidR="00846288" w:rsidRPr="00C54E18" w14:paraId="48513E75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70" w14:textId="638B1EE4" w:rsidR="00846288" w:rsidRPr="00306AD3" w:rsidRDefault="00FC66EA" w:rsidP="002B0CAD">
            <w:r>
              <w:t>8</w:t>
            </w:r>
            <w:r w:rsidR="00846288" w:rsidRPr="00306AD3">
              <w:t>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71" w14:textId="77777777" w:rsidR="00846288" w:rsidRPr="00306AD3" w:rsidRDefault="00846288" w:rsidP="002B0CAD">
            <w:r w:rsidRPr="00306AD3">
              <w:t>Zmiana PIN w bankomatach PKO Banku Polskiego SA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72" w14:textId="77777777" w:rsidR="00846288" w:rsidRPr="00306AD3" w:rsidRDefault="00846288" w:rsidP="002B0CAD">
            <w:pPr>
              <w:jc w:val="right"/>
            </w:pPr>
            <w:r w:rsidRPr="00306AD3">
              <w:t>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73" w14:textId="77777777" w:rsidR="00846288" w:rsidRPr="00306AD3" w:rsidRDefault="00846288" w:rsidP="002B0CAD">
            <w:r w:rsidRPr="00306AD3">
              <w:t>x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74" w14:textId="77777777" w:rsidR="00846288" w:rsidRPr="00306AD3" w:rsidRDefault="00846288" w:rsidP="002B0CAD">
            <w:r w:rsidRPr="00306AD3">
              <w:t>x</w:t>
            </w:r>
          </w:p>
        </w:tc>
      </w:tr>
      <w:tr w:rsidR="00846288" w:rsidRPr="00C54E18" w14:paraId="48513E81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7C" w14:textId="79F4C0B4" w:rsidR="00846288" w:rsidRPr="00306AD3" w:rsidRDefault="007B173A" w:rsidP="002B0CAD">
            <w:r>
              <w:t>9</w:t>
            </w:r>
            <w:r w:rsidR="00846288" w:rsidRPr="00306AD3">
              <w:t>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7D" w14:textId="77777777" w:rsidR="00846288" w:rsidRPr="00306AD3" w:rsidRDefault="00846288" w:rsidP="002B0CAD">
            <w:r w:rsidRPr="00306AD3">
              <w:t>Wpłata gotówki na rachunek karty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7E" w14:textId="77777777" w:rsidR="00846288" w:rsidRPr="00306AD3" w:rsidRDefault="00846288" w:rsidP="002B0CAD">
            <w:pPr>
              <w:jc w:val="right"/>
            </w:pPr>
            <w:r w:rsidRPr="00306AD3">
              <w:t>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7F" w14:textId="77777777" w:rsidR="00846288" w:rsidRPr="00306AD3" w:rsidRDefault="00846288" w:rsidP="002B0CAD">
            <w:pPr>
              <w:jc w:val="right"/>
            </w:pPr>
            <w:r w:rsidRPr="00306AD3">
              <w:t>0,00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0" w14:textId="77777777" w:rsidR="00846288" w:rsidRPr="00306AD3" w:rsidRDefault="00846288" w:rsidP="002B0CAD">
            <w:pPr>
              <w:jc w:val="right"/>
            </w:pPr>
            <w:r w:rsidRPr="00306AD3">
              <w:t>0,00</w:t>
            </w:r>
          </w:p>
        </w:tc>
      </w:tr>
      <w:tr w:rsidR="00846288" w:rsidRPr="00C54E18" w14:paraId="48513E87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2" w14:textId="1AAF2C36" w:rsidR="00846288" w:rsidRPr="00306AD3" w:rsidRDefault="00846288" w:rsidP="007B173A">
            <w:r w:rsidRPr="00306AD3">
              <w:t>1</w:t>
            </w:r>
            <w:r w:rsidR="007B173A">
              <w:t>0</w:t>
            </w:r>
            <w:r w:rsidRPr="00306AD3">
              <w:t>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3" w14:textId="77777777" w:rsidR="00846288" w:rsidRPr="00306AD3" w:rsidRDefault="00846288" w:rsidP="002B0CAD">
            <w:r w:rsidRPr="00306AD3">
              <w:t>Unieważnienie karty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4" w14:textId="77777777" w:rsidR="00846288" w:rsidRPr="00306AD3" w:rsidRDefault="00846288" w:rsidP="002B0CAD">
            <w:pPr>
              <w:jc w:val="right"/>
            </w:pPr>
            <w:r w:rsidRPr="00306AD3">
              <w:t>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5" w14:textId="77777777" w:rsidR="00846288" w:rsidRPr="00306AD3" w:rsidRDefault="00846288" w:rsidP="002B0CAD">
            <w:pPr>
              <w:jc w:val="right"/>
            </w:pPr>
            <w:r w:rsidRPr="00306AD3">
              <w:t>0,00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6" w14:textId="77777777" w:rsidR="00846288" w:rsidRPr="00306AD3" w:rsidRDefault="00846288" w:rsidP="002B0CAD">
            <w:pPr>
              <w:jc w:val="right"/>
            </w:pPr>
            <w:r w:rsidRPr="00306AD3">
              <w:t>0,00</w:t>
            </w:r>
          </w:p>
        </w:tc>
      </w:tr>
      <w:tr w:rsidR="00846288" w:rsidRPr="00C54E18" w14:paraId="48513E8D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8" w14:textId="262CAE35" w:rsidR="00846288" w:rsidRPr="00306AD3" w:rsidRDefault="00846288" w:rsidP="007B173A">
            <w:r w:rsidRPr="00306AD3">
              <w:t>1</w:t>
            </w:r>
            <w:r w:rsidR="007B173A">
              <w:t>1</w:t>
            </w:r>
            <w:r w:rsidRPr="00306AD3">
              <w:t>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9" w14:textId="77777777" w:rsidR="00846288" w:rsidRPr="00306AD3" w:rsidRDefault="00846288" w:rsidP="002B0CAD">
            <w:r w:rsidRPr="00306AD3">
              <w:t>Sprawdzenie dostępnych środków w bankomatach PKO Banku Polskiego SA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A" w14:textId="77777777" w:rsidR="00846288" w:rsidRPr="00306AD3" w:rsidRDefault="00846288" w:rsidP="002B0CAD">
            <w:pPr>
              <w:jc w:val="right"/>
            </w:pPr>
            <w:r w:rsidRPr="00306AD3">
              <w:t>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B" w14:textId="77777777" w:rsidR="00846288" w:rsidRPr="00306AD3" w:rsidRDefault="00846288" w:rsidP="002B0CAD">
            <w:r w:rsidRPr="00306AD3">
              <w:t>x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C" w14:textId="77777777" w:rsidR="00846288" w:rsidRPr="00306AD3" w:rsidRDefault="00846288" w:rsidP="002B0CAD">
            <w:r w:rsidRPr="00306AD3">
              <w:t>x</w:t>
            </w:r>
          </w:p>
        </w:tc>
      </w:tr>
      <w:tr w:rsidR="00000292" w:rsidRPr="00C54E18" w14:paraId="48513E93" w14:textId="77777777" w:rsidTr="00934A45">
        <w:trPr>
          <w:trHeight w:val="12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E" w14:textId="4C11CC82" w:rsidR="00000292" w:rsidRPr="00306AD3" w:rsidRDefault="00000292" w:rsidP="007B173A">
            <w:r w:rsidRPr="00306AD3">
              <w:t>1</w:t>
            </w:r>
            <w:r w:rsidR="007B173A">
              <w:t>2</w:t>
            </w:r>
            <w:r w:rsidRPr="00306AD3">
              <w:t>.</w:t>
            </w:r>
          </w:p>
        </w:tc>
        <w:tc>
          <w:tcPr>
            <w:tcW w:w="8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8F" w14:textId="77777777" w:rsidR="00000292" w:rsidRPr="00306AD3" w:rsidRDefault="00000292" w:rsidP="002B0CAD">
            <w:r w:rsidRPr="00306AD3">
              <w:t xml:space="preserve">Wysyłka PIN zamówionego w oddziale przez Nabywcę karty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90" w14:textId="061A268E" w:rsidR="00000292" w:rsidRPr="000A766B" w:rsidRDefault="00000292" w:rsidP="002B0CAD">
            <w:pPr>
              <w:jc w:val="right"/>
              <w:rPr>
                <w:color w:val="auto"/>
              </w:rPr>
            </w:pPr>
            <w:r w:rsidRPr="000A766B">
              <w:rPr>
                <w:color w:val="auto"/>
              </w:rPr>
              <w:t xml:space="preserve">  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91" w14:textId="1827BD1E" w:rsidR="00000292" w:rsidRPr="000A766B" w:rsidRDefault="00000292" w:rsidP="002B0CAD">
            <w:pPr>
              <w:jc w:val="right"/>
              <w:rPr>
                <w:color w:val="auto"/>
              </w:rPr>
            </w:pPr>
            <w:r w:rsidRPr="000A766B">
              <w:rPr>
                <w:color w:val="auto"/>
              </w:rPr>
              <w:t xml:space="preserve"> 0,00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E92" w14:textId="137C15C5" w:rsidR="00000292" w:rsidRPr="000A766B" w:rsidRDefault="00000292" w:rsidP="002B0CAD">
            <w:pPr>
              <w:jc w:val="right"/>
              <w:rPr>
                <w:color w:val="auto"/>
              </w:rPr>
            </w:pPr>
            <w:r w:rsidRPr="000A766B">
              <w:rPr>
                <w:color w:val="auto"/>
              </w:rPr>
              <w:t xml:space="preserve"> 0,00</w:t>
            </w:r>
          </w:p>
        </w:tc>
      </w:tr>
    </w:tbl>
    <w:p w14:paraId="2A0BC53F" w14:textId="75DE2EC0" w:rsidR="00180966" w:rsidRPr="00934A45" w:rsidRDefault="00180966" w:rsidP="000A766B">
      <w:pPr>
        <w:spacing w:before="40" w:line="160" w:lineRule="exact"/>
        <w:rPr>
          <w:strike/>
          <w:sz w:val="13"/>
        </w:rPr>
      </w:pPr>
    </w:p>
    <w:sectPr w:rsidR="00180966" w:rsidRPr="00934A45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B081B" w14:textId="77777777" w:rsidR="00AE1EF2" w:rsidRDefault="00AE1EF2">
      <w:r>
        <w:separator/>
      </w:r>
    </w:p>
  </w:endnote>
  <w:endnote w:type="continuationSeparator" w:id="0">
    <w:p w14:paraId="1B105277" w14:textId="77777777" w:rsidR="00AE1EF2" w:rsidRDefault="00AE1EF2">
      <w:r>
        <w:continuationSeparator/>
      </w:r>
    </w:p>
  </w:endnote>
  <w:endnote w:type="continuationNotice" w:id="1">
    <w:p w14:paraId="780BD873" w14:textId="77777777" w:rsidR="00AE1EF2" w:rsidRDefault="00AE1EF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01C5D" w14:textId="77777777" w:rsidR="00AE1EF2" w:rsidRDefault="00AE1EF2">
      <w:r>
        <w:separator/>
      </w:r>
    </w:p>
  </w:footnote>
  <w:footnote w:type="continuationSeparator" w:id="0">
    <w:p w14:paraId="51E66C8A" w14:textId="77777777" w:rsidR="00AE1EF2" w:rsidRDefault="00AE1EF2">
      <w:r>
        <w:continuationSeparator/>
      </w:r>
    </w:p>
  </w:footnote>
  <w:footnote w:type="continuationNotice" w:id="1">
    <w:p w14:paraId="71DFC44E" w14:textId="77777777" w:rsidR="00AE1EF2" w:rsidRDefault="00AE1EF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913EC" w14:textId="77777777" w:rsidR="002B18FB" w:rsidRPr="002B18FB" w:rsidRDefault="002B18FB" w:rsidP="009B3655">
    <w:pPr>
      <w:pStyle w:val="Stopka"/>
    </w:pPr>
    <w:r w:rsidRPr="002B18FB">
      <w:t>KATALOG INFORMACYJNY PKO BANKU POLSKIEGO SA</w:t>
    </w:r>
  </w:p>
  <w:p w14:paraId="251CA46F" w14:textId="77777777" w:rsidR="002B18FB" w:rsidRPr="002B18FB" w:rsidRDefault="002B18FB" w:rsidP="009B3655">
    <w:pPr>
      <w:pStyle w:val="Stopka"/>
    </w:pPr>
    <w:r w:rsidRPr="002B18FB">
      <w:t>TARYFA PROWIZJI I OPŁAT BANKOWYCH ZA USŁUGI OFEROWANE KLIENTOM DETALICZNYM</w:t>
    </w:r>
  </w:p>
  <w:p w14:paraId="48513E9C" w14:textId="56DCF2F1" w:rsidR="00122CA9" w:rsidRPr="002B18FB" w:rsidRDefault="002B18FB" w:rsidP="009B3655">
    <w:pPr>
      <w:pStyle w:val="Stopka"/>
    </w:pPr>
    <w:r w:rsidRPr="002B18FB">
      <w:t>Wersja obowiązująca od dnia 1 maja 2016 r.</w:t>
    </w:r>
    <w:r w:rsidR="000172E3">
      <w:rPr>
        <w:noProof/>
      </w:rPr>
      <w:drawing>
        <wp:anchor distT="0" distB="0" distL="114300" distR="114300" simplePos="0" relativeHeight="251657728" behindDoc="1" locked="0" layoutInCell="1" allowOverlap="1" wp14:anchorId="48513E9E" wp14:editId="48513E9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E7268"/>
    <w:multiLevelType w:val="hybridMultilevel"/>
    <w:tmpl w:val="D32270CE"/>
    <w:lvl w:ilvl="0" w:tplc="1EA4FAD8">
      <w:start w:val="1"/>
      <w:numFmt w:val="bullet"/>
      <w:pStyle w:val="Listapunktowana2"/>
      <w:lvlText w:val="o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FE2EBCD8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color w:val="33CCCC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5614E04"/>
    <w:multiLevelType w:val="multilevel"/>
    <w:tmpl w:val="5D086CC0"/>
    <w:lvl w:ilvl="0">
      <w:start w:val="1"/>
      <w:numFmt w:val="decimal"/>
      <w:pStyle w:val="Nagwek6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79921996"/>
    <w:multiLevelType w:val="hybridMultilevel"/>
    <w:tmpl w:val="B2C26010"/>
    <w:lvl w:ilvl="0" w:tplc="FFFFFFFF">
      <w:start w:val="1"/>
      <w:numFmt w:val="bullet"/>
      <w:pStyle w:val="Listapunktowana4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0292"/>
    <w:rsid w:val="000053B0"/>
    <w:rsid w:val="00015CB6"/>
    <w:rsid w:val="00017176"/>
    <w:rsid w:val="000172E3"/>
    <w:rsid w:val="00020956"/>
    <w:rsid w:val="00021810"/>
    <w:rsid w:val="0002334A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6545D"/>
    <w:rsid w:val="00072443"/>
    <w:rsid w:val="000753B5"/>
    <w:rsid w:val="00083881"/>
    <w:rsid w:val="0009304C"/>
    <w:rsid w:val="000939DC"/>
    <w:rsid w:val="0009677B"/>
    <w:rsid w:val="00097BB4"/>
    <w:rsid w:val="000A4F25"/>
    <w:rsid w:val="000A5B4D"/>
    <w:rsid w:val="000A766B"/>
    <w:rsid w:val="000C3EED"/>
    <w:rsid w:val="000D183A"/>
    <w:rsid w:val="000E6F13"/>
    <w:rsid w:val="000F1F8E"/>
    <w:rsid w:val="000F2A54"/>
    <w:rsid w:val="000F6E8F"/>
    <w:rsid w:val="000F7D52"/>
    <w:rsid w:val="001023B1"/>
    <w:rsid w:val="0010721E"/>
    <w:rsid w:val="001155F8"/>
    <w:rsid w:val="00115D30"/>
    <w:rsid w:val="0012291E"/>
    <w:rsid w:val="00122CA9"/>
    <w:rsid w:val="001400D2"/>
    <w:rsid w:val="001523EA"/>
    <w:rsid w:val="0015363D"/>
    <w:rsid w:val="00154A30"/>
    <w:rsid w:val="001576CC"/>
    <w:rsid w:val="00164A1D"/>
    <w:rsid w:val="0017504D"/>
    <w:rsid w:val="001760CA"/>
    <w:rsid w:val="001775D5"/>
    <w:rsid w:val="00180966"/>
    <w:rsid w:val="00181D71"/>
    <w:rsid w:val="0019437C"/>
    <w:rsid w:val="00196F75"/>
    <w:rsid w:val="001A0266"/>
    <w:rsid w:val="001B23F8"/>
    <w:rsid w:val="001C66A1"/>
    <w:rsid w:val="001D0A4B"/>
    <w:rsid w:val="001E31B0"/>
    <w:rsid w:val="001E560B"/>
    <w:rsid w:val="00202D08"/>
    <w:rsid w:val="00216280"/>
    <w:rsid w:val="00217DA6"/>
    <w:rsid w:val="00233853"/>
    <w:rsid w:val="002377F6"/>
    <w:rsid w:val="002379E8"/>
    <w:rsid w:val="00254E80"/>
    <w:rsid w:val="00257677"/>
    <w:rsid w:val="002658DB"/>
    <w:rsid w:val="0027179B"/>
    <w:rsid w:val="00273457"/>
    <w:rsid w:val="002755DF"/>
    <w:rsid w:val="00277959"/>
    <w:rsid w:val="002863B3"/>
    <w:rsid w:val="002A1A14"/>
    <w:rsid w:val="002A725B"/>
    <w:rsid w:val="002B0CAD"/>
    <w:rsid w:val="002B18FB"/>
    <w:rsid w:val="002B7B55"/>
    <w:rsid w:val="002D00E6"/>
    <w:rsid w:val="002D74BE"/>
    <w:rsid w:val="002E12DC"/>
    <w:rsid w:val="002E7C60"/>
    <w:rsid w:val="002F3166"/>
    <w:rsid w:val="00302E8E"/>
    <w:rsid w:val="00304B7A"/>
    <w:rsid w:val="00306AD3"/>
    <w:rsid w:val="003240CA"/>
    <w:rsid w:val="00335AA7"/>
    <w:rsid w:val="00335CFE"/>
    <w:rsid w:val="00341743"/>
    <w:rsid w:val="00341E46"/>
    <w:rsid w:val="00360F4F"/>
    <w:rsid w:val="00382640"/>
    <w:rsid w:val="00383194"/>
    <w:rsid w:val="0039198E"/>
    <w:rsid w:val="003935F1"/>
    <w:rsid w:val="00396F52"/>
    <w:rsid w:val="003A7A74"/>
    <w:rsid w:val="003A7BCF"/>
    <w:rsid w:val="003B5875"/>
    <w:rsid w:val="003D2AD8"/>
    <w:rsid w:val="003D7F9F"/>
    <w:rsid w:val="003E52EC"/>
    <w:rsid w:val="003F3BB1"/>
    <w:rsid w:val="003F4D58"/>
    <w:rsid w:val="003F7275"/>
    <w:rsid w:val="0040099F"/>
    <w:rsid w:val="004045D9"/>
    <w:rsid w:val="004061D0"/>
    <w:rsid w:val="004157D2"/>
    <w:rsid w:val="004253E0"/>
    <w:rsid w:val="00431562"/>
    <w:rsid w:val="00435C12"/>
    <w:rsid w:val="004445B7"/>
    <w:rsid w:val="004445BF"/>
    <w:rsid w:val="004557A1"/>
    <w:rsid w:val="00461B8E"/>
    <w:rsid w:val="0046485E"/>
    <w:rsid w:val="00472A48"/>
    <w:rsid w:val="004A3715"/>
    <w:rsid w:val="004A6954"/>
    <w:rsid w:val="004A7B85"/>
    <w:rsid w:val="004B19A8"/>
    <w:rsid w:val="004B653D"/>
    <w:rsid w:val="004C117A"/>
    <w:rsid w:val="004C2941"/>
    <w:rsid w:val="004C2C76"/>
    <w:rsid w:val="004D0F2F"/>
    <w:rsid w:val="004D181E"/>
    <w:rsid w:val="004D4471"/>
    <w:rsid w:val="004D5133"/>
    <w:rsid w:val="004F15BF"/>
    <w:rsid w:val="004F3134"/>
    <w:rsid w:val="004F3B62"/>
    <w:rsid w:val="0050086D"/>
    <w:rsid w:val="005014F3"/>
    <w:rsid w:val="00503C4B"/>
    <w:rsid w:val="0050462F"/>
    <w:rsid w:val="00516AE0"/>
    <w:rsid w:val="005262B5"/>
    <w:rsid w:val="0053182C"/>
    <w:rsid w:val="00534377"/>
    <w:rsid w:val="005344BB"/>
    <w:rsid w:val="00536EA7"/>
    <w:rsid w:val="00546DE0"/>
    <w:rsid w:val="00557A5D"/>
    <w:rsid w:val="005606A1"/>
    <w:rsid w:val="00562FCC"/>
    <w:rsid w:val="00566B6B"/>
    <w:rsid w:val="00567A63"/>
    <w:rsid w:val="005704D0"/>
    <w:rsid w:val="00585B38"/>
    <w:rsid w:val="00587CFB"/>
    <w:rsid w:val="00594AB3"/>
    <w:rsid w:val="0059789F"/>
    <w:rsid w:val="005B0405"/>
    <w:rsid w:val="005B4D84"/>
    <w:rsid w:val="005C042C"/>
    <w:rsid w:val="005C2A60"/>
    <w:rsid w:val="005E0276"/>
    <w:rsid w:val="005E0EF8"/>
    <w:rsid w:val="00606363"/>
    <w:rsid w:val="00606945"/>
    <w:rsid w:val="00610269"/>
    <w:rsid w:val="00610772"/>
    <w:rsid w:val="00616048"/>
    <w:rsid w:val="006242C9"/>
    <w:rsid w:val="0062448B"/>
    <w:rsid w:val="00624B42"/>
    <w:rsid w:val="00627F63"/>
    <w:rsid w:val="00651B78"/>
    <w:rsid w:val="00654D3C"/>
    <w:rsid w:val="00655B96"/>
    <w:rsid w:val="00656F86"/>
    <w:rsid w:val="00657D52"/>
    <w:rsid w:val="00675B40"/>
    <w:rsid w:val="00686E87"/>
    <w:rsid w:val="00687CD1"/>
    <w:rsid w:val="00697F3E"/>
    <w:rsid w:val="006A233B"/>
    <w:rsid w:val="006A5272"/>
    <w:rsid w:val="006B77A1"/>
    <w:rsid w:val="006C26AF"/>
    <w:rsid w:val="006D1048"/>
    <w:rsid w:val="006D334E"/>
    <w:rsid w:val="006E5BF3"/>
    <w:rsid w:val="006E6DA6"/>
    <w:rsid w:val="007024EC"/>
    <w:rsid w:val="007177C0"/>
    <w:rsid w:val="007262C4"/>
    <w:rsid w:val="00734541"/>
    <w:rsid w:val="00745858"/>
    <w:rsid w:val="00757BDC"/>
    <w:rsid w:val="00761E15"/>
    <w:rsid w:val="00764895"/>
    <w:rsid w:val="00766078"/>
    <w:rsid w:val="00770542"/>
    <w:rsid w:val="00771B59"/>
    <w:rsid w:val="00781B1F"/>
    <w:rsid w:val="0079782F"/>
    <w:rsid w:val="007A2F0B"/>
    <w:rsid w:val="007B0E57"/>
    <w:rsid w:val="007B0E8D"/>
    <w:rsid w:val="007B173A"/>
    <w:rsid w:val="007B38B6"/>
    <w:rsid w:val="007C7CA6"/>
    <w:rsid w:val="007D710C"/>
    <w:rsid w:val="007D768F"/>
    <w:rsid w:val="007E079C"/>
    <w:rsid w:val="007E57D0"/>
    <w:rsid w:val="007E72E1"/>
    <w:rsid w:val="007F4F5A"/>
    <w:rsid w:val="007F745B"/>
    <w:rsid w:val="00800CCA"/>
    <w:rsid w:val="0080333B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34EAE"/>
    <w:rsid w:val="008412E8"/>
    <w:rsid w:val="00846288"/>
    <w:rsid w:val="00846604"/>
    <w:rsid w:val="00852032"/>
    <w:rsid w:val="00864B63"/>
    <w:rsid w:val="008651C9"/>
    <w:rsid w:val="00885B1C"/>
    <w:rsid w:val="00886318"/>
    <w:rsid w:val="00890895"/>
    <w:rsid w:val="00891600"/>
    <w:rsid w:val="00893A04"/>
    <w:rsid w:val="00896FBD"/>
    <w:rsid w:val="008A3885"/>
    <w:rsid w:val="008B13C9"/>
    <w:rsid w:val="008B2B99"/>
    <w:rsid w:val="008B41CA"/>
    <w:rsid w:val="008E0B65"/>
    <w:rsid w:val="008E7610"/>
    <w:rsid w:val="008F221B"/>
    <w:rsid w:val="008F419C"/>
    <w:rsid w:val="008F641E"/>
    <w:rsid w:val="00900068"/>
    <w:rsid w:val="00903221"/>
    <w:rsid w:val="00910C5B"/>
    <w:rsid w:val="009121F2"/>
    <w:rsid w:val="0091532E"/>
    <w:rsid w:val="0091710E"/>
    <w:rsid w:val="0092389D"/>
    <w:rsid w:val="00934A45"/>
    <w:rsid w:val="00940627"/>
    <w:rsid w:val="0094154A"/>
    <w:rsid w:val="00943FCE"/>
    <w:rsid w:val="00953E73"/>
    <w:rsid w:val="00954D5E"/>
    <w:rsid w:val="009558A3"/>
    <w:rsid w:val="00955D88"/>
    <w:rsid w:val="009612F7"/>
    <w:rsid w:val="009742F6"/>
    <w:rsid w:val="00990612"/>
    <w:rsid w:val="0099784F"/>
    <w:rsid w:val="009A074B"/>
    <w:rsid w:val="009B3655"/>
    <w:rsid w:val="009C2E89"/>
    <w:rsid w:val="009D12C1"/>
    <w:rsid w:val="009E0A30"/>
    <w:rsid w:val="009E3C0F"/>
    <w:rsid w:val="009F3929"/>
    <w:rsid w:val="009F5A2D"/>
    <w:rsid w:val="009F7103"/>
    <w:rsid w:val="00A11587"/>
    <w:rsid w:val="00A16E34"/>
    <w:rsid w:val="00A20640"/>
    <w:rsid w:val="00A22719"/>
    <w:rsid w:val="00A26E6A"/>
    <w:rsid w:val="00A307DE"/>
    <w:rsid w:val="00A32947"/>
    <w:rsid w:val="00A42604"/>
    <w:rsid w:val="00A448C1"/>
    <w:rsid w:val="00A474AF"/>
    <w:rsid w:val="00A5020B"/>
    <w:rsid w:val="00A50D12"/>
    <w:rsid w:val="00A5164A"/>
    <w:rsid w:val="00A53EB3"/>
    <w:rsid w:val="00A635F6"/>
    <w:rsid w:val="00A73EDC"/>
    <w:rsid w:val="00A85E9F"/>
    <w:rsid w:val="00A86FA5"/>
    <w:rsid w:val="00A876D2"/>
    <w:rsid w:val="00A920BD"/>
    <w:rsid w:val="00A97127"/>
    <w:rsid w:val="00AA2799"/>
    <w:rsid w:val="00AA362E"/>
    <w:rsid w:val="00AA3BFE"/>
    <w:rsid w:val="00AB536A"/>
    <w:rsid w:val="00AC133E"/>
    <w:rsid w:val="00AD5686"/>
    <w:rsid w:val="00AE1EF2"/>
    <w:rsid w:val="00AE2378"/>
    <w:rsid w:val="00B03DCC"/>
    <w:rsid w:val="00B14E56"/>
    <w:rsid w:val="00B14F9D"/>
    <w:rsid w:val="00B23ECD"/>
    <w:rsid w:val="00B270E0"/>
    <w:rsid w:val="00B4161A"/>
    <w:rsid w:val="00B46CAD"/>
    <w:rsid w:val="00B53A12"/>
    <w:rsid w:val="00B53C37"/>
    <w:rsid w:val="00B54AA9"/>
    <w:rsid w:val="00B66193"/>
    <w:rsid w:val="00B7248A"/>
    <w:rsid w:val="00B85A6B"/>
    <w:rsid w:val="00B92FB2"/>
    <w:rsid w:val="00B93423"/>
    <w:rsid w:val="00BA6056"/>
    <w:rsid w:val="00BA7D34"/>
    <w:rsid w:val="00BB16F1"/>
    <w:rsid w:val="00BC3B1E"/>
    <w:rsid w:val="00BD6033"/>
    <w:rsid w:val="00BE448A"/>
    <w:rsid w:val="00BE49B0"/>
    <w:rsid w:val="00BE6C0B"/>
    <w:rsid w:val="00BF3C4E"/>
    <w:rsid w:val="00BF3C93"/>
    <w:rsid w:val="00BF6E4A"/>
    <w:rsid w:val="00C01AE4"/>
    <w:rsid w:val="00C02F84"/>
    <w:rsid w:val="00C070C5"/>
    <w:rsid w:val="00C1157A"/>
    <w:rsid w:val="00C11739"/>
    <w:rsid w:val="00C17B4D"/>
    <w:rsid w:val="00C21CDC"/>
    <w:rsid w:val="00C23409"/>
    <w:rsid w:val="00C23EB9"/>
    <w:rsid w:val="00C31E20"/>
    <w:rsid w:val="00C335D1"/>
    <w:rsid w:val="00C3532A"/>
    <w:rsid w:val="00C358CD"/>
    <w:rsid w:val="00C45A75"/>
    <w:rsid w:val="00C61770"/>
    <w:rsid w:val="00C623CA"/>
    <w:rsid w:val="00C6253F"/>
    <w:rsid w:val="00C6602A"/>
    <w:rsid w:val="00C77136"/>
    <w:rsid w:val="00C81875"/>
    <w:rsid w:val="00C8473E"/>
    <w:rsid w:val="00C90997"/>
    <w:rsid w:val="00C91CBD"/>
    <w:rsid w:val="00C940A0"/>
    <w:rsid w:val="00CA090B"/>
    <w:rsid w:val="00CA6279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CF74ED"/>
    <w:rsid w:val="00D01965"/>
    <w:rsid w:val="00D11D54"/>
    <w:rsid w:val="00D22E43"/>
    <w:rsid w:val="00D2368C"/>
    <w:rsid w:val="00D24648"/>
    <w:rsid w:val="00D3379B"/>
    <w:rsid w:val="00D35822"/>
    <w:rsid w:val="00D37ADB"/>
    <w:rsid w:val="00D43480"/>
    <w:rsid w:val="00D50880"/>
    <w:rsid w:val="00D52208"/>
    <w:rsid w:val="00D63E4E"/>
    <w:rsid w:val="00D80C64"/>
    <w:rsid w:val="00D82ACB"/>
    <w:rsid w:val="00D903E7"/>
    <w:rsid w:val="00D93E6D"/>
    <w:rsid w:val="00D96CD9"/>
    <w:rsid w:val="00D9762B"/>
    <w:rsid w:val="00DA69B4"/>
    <w:rsid w:val="00DC32FD"/>
    <w:rsid w:val="00DD17F5"/>
    <w:rsid w:val="00DD27D1"/>
    <w:rsid w:val="00DD297D"/>
    <w:rsid w:val="00DE6697"/>
    <w:rsid w:val="00DF6F1D"/>
    <w:rsid w:val="00DF77F8"/>
    <w:rsid w:val="00E01A29"/>
    <w:rsid w:val="00E02BA8"/>
    <w:rsid w:val="00E12AC5"/>
    <w:rsid w:val="00E2234C"/>
    <w:rsid w:val="00E45624"/>
    <w:rsid w:val="00E70147"/>
    <w:rsid w:val="00E7331E"/>
    <w:rsid w:val="00E7415A"/>
    <w:rsid w:val="00E808CF"/>
    <w:rsid w:val="00E9426C"/>
    <w:rsid w:val="00EB02C2"/>
    <w:rsid w:val="00EB08CE"/>
    <w:rsid w:val="00EB5B5B"/>
    <w:rsid w:val="00EC4574"/>
    <w:rsid w:val="00EC7CDA"/>
    <w:rsid w:val="00ED1188"/>
    <w:rsid w:val="00EE0304"/>
    <w:rsid w:val="00EF5980"/>
    <w:rsid w:val="00EF6F44"/>
    <w:rsid w:val="00F0138D"/>
    <w:rsid w:val="00F017B9"/>
    <w:rsid w:val="00F02A00"/>
    <w:rsid w:val="00F05049"/>
    <w:rsid w:val="00F0510B"/>
    <w:rsid w:val="00F12CC7"/>
    <w:rsid w:val="00F1730A"/>
    <w:rsid w:val="00F41938"/>
    <w:rsid w:val="00F600CE"/>
    <w:rsid w:val="00F6399A"/>
    <w:rsid w:val="00F657EE"/>
    <w:rsid w:val="00F71217"/>
    <w:rsid w:val="00F733CD"/>
    <w:rsid w:val="00F7649C"/>
    <w:rsid w:val="00F84D25"/>
    <w:rsid w:val="00F84E24"/>
    <w:rsid w:val="00F84F1A"/>
    <w:rsid w:val="00F9582F"/>
    <w:rsid w:val="00F970A6"/>
    <w:rsid w:val="00FA2DCA"/>
    <w:rsid w:val="00FA72D3"/>
    <w:rsid w:val="00FB1A61"/>
    <w:rsid w:val="00FB6AE0"/>
    <w:rsid w:val="00FB6EBC"/>
    <w:rsid w:val="00FC02AD"/>
    <w:rsid w:val="00FC44EB"/>
    <w:rsid w:val="00FC549B"/>
    <w:rsid w:val="00FC5E65"/>
    <w:rsid w:val="00FC66EA"/>
    <w:rsid w:val="00FD2E66"/>
    <w:rsid w:val="00FE472C"/>
    <w:rsid w:val="00FF18A4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513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34377"/>
    <w:pPr>
      <w:keepNext/>
      <w:spacing w:line="240" w:lineRule="auto"/>
      <w:outlineLvl w:val="1"/>
    </w:pPr>
    <w:rPr>
      <w:rFonts w:ascii="Times New Roman" w:hAnsi="Times New Roman"/>
      <w:b/>
      <w:bCs/>
      <w:color w:val="auto"/>
      <w:sz w:val="28"/>
      <w:u w:val="single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34377"/>
    <w:pPr>
      <w:keepNext/>
      <w:spacing w:line="240" w:lineRule="auto"/>
      <w:outlineLvl w:val="2"/>
    </w:pPr>
    <w:rPr>
      <w:rFonts w:ascii="Times New Roman" w:hAnsi="Times New Roman"/>
      <w:b/>
      <w:bCs/>
      <w:color w:val="auto"/>
      <w:sz w:val="32"/>
      <w:u w:val="single"/>
      <w:lang w:val="en-US" w:eastAsia="en-US"/>
    </w:rPr>
  </w:style>
  <w:style w:type="paragraph" w:styleId="Nagwek4">
    <w:name w:val="heading 4"/>
    <w:basedOn w:val="Normalny"/>
    <w:next w:val="Normalny"/>
    <w:link w:val="Nagwek4Znak"/>
    <w:qFormat/>
    <w:rsid w:val="00534377"/>
    <w:pPr>
      <w:keepNext/>
      <w:spacing w:line="240" w:lineRule="auto"/>
      <w:outlineLvl w:val="3"/>
    </w:pPr>
    <w:rPr>
      <w:rFonts w:ascii="Times New Roman" w:hAnsi="Times New Roman"/>
      <w:b/>
      <w:bCs/>
      <w:color w:val="auto"/>
      <w:sz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34377"/>
    <w:pPr>
      <w:keepNext/>
      <w:spacing w:line="240" w:lineRule="auto"/>
      <w:ind w:left="1398"/>
      <w:outlineLvl w:val="4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534377"/>
    <w:pPr>
      <w:keepNext/>
      <w:numPr>
        <w:numId w:val="2"/>
      </w:numPr>
      <w:spacing w:line="240" w:lineRule="auto"/>
      <w:outlineLvl w:val="5"/>
    </w:pPr>
    <w:rPr>
      <w:rFonts w:ascii="Arial" w:hAnsi="Arial" w:cs="Arial"/>
      <w:b/>
      <w:bCs/>
      <w:color w:val="auto"/>
      <w:sz w:val="20"/>
      <w:lang w:val="en-US" w:eastAsia="en-US"/>
    </w:rPr>
  </w:style>
  <w:style w:type="paragraph" w:styleId="Nagwek7">
    <w:name w:val="heading 7"/>
    <w:basedOn w:val="Normalny"/>
    <w:next w:val="Normalny"/>
    <w:link w:val="Nagwek7Znak"/>
    <w:qFormat/>
    <w:rsid w:val="00534377"/>
    <w:pPr>
      <w:keepNext/>
      <w:spacing w:line="240" w:lineRule="auto"/>
      <w:outlineLvl w:val="6"/>
    </w:pPr>
    <w:rPr>
      <w:rFonts w:ascii="Times New Roman" w:hAnsi="Times New Roman"/>
      <w:b/>
      <w:bCs/>
      <w:color w:val="auto"/>
      <w:sz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34377"/>
    <w:pPr>
      <w:keepNext/>
      <w:spacing w:line="240" w:lineRule="auto"/>
      <w:outlineLvl w:val="7"/>
    </w:pPr>
    <w:rPr>
      <w:rFonts w:ascii="Times New Roman" w:hAnsi="Times New Roman"/>
      <w:b/>
      <w:bCs/>
      <w:color w:val="auto"/>
      <w:sz w:val="22"/>
      <w:u w:val="single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34377"/>
    <w:pPr>
      <w:keepNext/>
      <w:spacing w:line="240" w:lineRule="auto"/>
      <w:outlineLvl w:val="8"/>
    </w:pPr>
    <w:rPr>
      <w:rFonts w:ascii="Tahoma" w:hAnsi="Tahoma" w:cs="Tahoma"/>
      <w:b/>
      <w:bCs/>
      <w:color w:val="auto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C91CB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1CBD"/>
    <w:rPr>
      <w:sz w:val="20"/>
      <w:szCs w:val="20"/>
    </w:rPr>
  </w:style>
  <w:style w:type="character" w:customStyle="1" w:styleId="TekstkomentarzaZnak">
    <w:name w:val="Tekst komentarza Znak"/>
    <w:link w:val="Tekstkomentarza"/>
    <w:rsid w:val="00C91CBD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C91CBD"/>
    <w:rPr>
      <w:b/>
      <w:bCs/>
    </w:rPr>
  </w:style>
  <w:style w:type="character" w:customStyle="1" w:styleId="TematkomentarzaZnak">
    <w:name w:val="Temat komentarza Znak"/>
    <w:link w:val="Tematkomentarza"/>
    <w:rsid w:val="00C91CBD"/>
    <w:rPr>
      <w:rFonts w:ascii="PKO Bank Polski" w:hAnsi="PKO Bank Polski"/>
      <w:b/>
      <w:bCs/>
      <w:color w:val="000000"/>
    </w:rPr>
  </w:style>
  <w:style w:type="character" w:customStyle="1" w:styleId="Nagwek2Znak">
    <w:name w:val="Nagłówek 2 Znak"/>
    <w:link w:val="Nagwek2"/>
    <w:rsid w:val="00534377"/>
    <w:rPr>
      <w:b/>
      <w:bCs/>
      <w:sz w:val="28"/>
      <w:szCs w:val="24"/>
      <w:u w:val="single"/>
      <w:lang w:eastAsia="en-US"/>
    </w:rPr>
  </w:style>
  <w:style w:type="character" w:customStyle="1" w:styleId="Nagwek3Znak">
    <w:name w:val="Nagłówek 3 Znak"/>
    <w:link w:val="Nagwek3"/>
    <w:rsid w:val="00534377"/>
    <w:rPr>
      <w:b/>
      <w:bCs/>
      <w:sz w:val="32"/>
      <w:szCs w:val="24"/>
      <w:u w:val="single"/>
      <w:lang w:val="en-US" w:eastAsia="en-US"/>
    </w:rPr>
  </w:style>
  <w:style w:type="character" w:customStyle="1" w:styleId="Nagwek4Znak">
    <w:name w:val="Nagłówek 4 Znak"/>
    <w:link w:val="Nagwek4"/>
    <w:rsid w:val="00534377"/>
    <w:rPr>
      <w:b/>
      <w:bCs/>
      <w:sz w:val="22"/>
      <w:szCs w:val="24"/>
      <w:lang w:eastAsia="en-US"/>
    </w:rPr>
  </w:style>
  <w:style w:type="character" w:customStyle="1" w:styleId="Nagwek5Znak">
    <w:name w:val="Nagłówek 5 Znak"/>
    <w:link w:val="Nagwek5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6Znak">
    <w:name w:val="Nagłówek 6 Znak"/>
    <w:link w:val="Nagwek6"/>
    <w:rsid w:val="00534377"/>
    <w:rPr>
      <w:rFonts w:ascii="Arial" w:hAnsi="Arial" w:cs="Arial"/>
      <w:b/>
      <w:bCs/>
      <w:szCs w:val="24"/>
      <w:lang w:val="en-US" w:eastAsia="en-US"/>
    </w:rPr>
  </w:style>
  <w:style w:type="character" w:customStyle="1" w:styleId="Nagwek7Znak">
    <w:name w:val="Nagłówek 7 Znak"/>
    <w:link w:val="Nagwek7"/>
    <w:rsid w:val="00534377"/>
    <w:rPr>
      <w:b/>
      <w:bCs/>
      <w:sz w:val="24"/>
      <w:szCs w:val="24"/>
      <w:lang w:eastAsia="en-US"/>
    </w:rPr>
  </w:style>
  <w:style w:type="character" w:customStyle="1" w:styleId="Nagwek8Znak">
    <w:name w:val="Nagłówek 8 Znak"/>
    <w:link w:val="Nagwek8"/>
    <w:rsid w:val="00534377"/>
    <w:rPr>
      <w:b/>
      <w:bCs/>
      <w:sz w:val="22"/>
      <w:szCs w:val="24"/>
      <w:u w:val="single"/>
      <w:lang w:eastAsia="en-US"/>
    </w:rPr>
  </w:style>
  <w:style w:type="character" w:customStyle="1" w:styleId="Nagwek9Znak">
    <w:name w:val="Nagłówek 9 Znak"/>
    <w:link w:val="Nagwek9"/>
    <w:rsid w:val="00534377"/>
    <w:rPr>
      <w:rFonts w:ascii="Tahoma" w:hAnsi="Tahoma" w:cs="Tahoma"/>
      <w:b/>
      <w:bCs/>
      <w:szCs w:val="24"/>
      <w:lang w:eastAsia="en-US"/>
    </w:rPr>
  </w:style>
  <w:style w:type="paragraph" w:styleId="Listapunktowana">
    <w:name w:val="List Bullet"/>
    <w:basedOn w:val="Normalny"/>
    <w:autoRedefine/>
    <w:rsid w:val="00534377"/>
    <w:pPr>
      <w:tabs>
        <w:tab w:val="num" w:pos="360"/>
      </w:tabs>
      <w:spacing w:line="240" w:lineRule="auto"/>
      <w:ind w:left="360" w:hanging="360"/>
    </w:pPr>
    <w:rPr>
      <w:rFonts w:ascii="Arial" w:hAnsi="Arial" w:cs="Arial"/>
      <w:color w:val="auto"/>
      <w:sz w:val="20"/>
      <w:lang w:val="en-US" w:eastAsia="en-US"/>
    </w:rPr>
  </w:style>
  <w:style w:type="paragraph" w:styleId="Listapunktowana2">
    <w:name w:val="List Bullet 2"/>
    <w:basedOn w:val="Normalny"/>
    <w:autoRedefine/>
    <w:rsid w:val="00534377"/>
    <w:pPr>
      <w:numPr>
        <w:numId w:val="4"/>
      </w:numPr>
      <w:spacing w:line="240" w:lineRule="auto"/>
    </w:pPr>
    <w:rPr>
      <w:rFonts w:ascii="Arial" w:hAnsi="Arial" w:cs="Arial"/>
      <w:color w:val="auto"/>
      <w:sz w:val="20"/>
      <w:lang w:eastAsia="en-US"/>
    </w:rPr>
  </w:style>
  <w:style w:type="paragraph" w:styleId="Listapunktowana4">
    <w:name w:val="List Bullet 4"/>
    <w:basedOn w:val="Normalny"/>
    <w:autoRedefine/>
    <w:rsid w:val="00534377"/>
    <w:pPr>
      <w:numPr>
        <w:numId w:val="3"/>
      </w:numPr>
      <w:spacing w:line="240" w:lineRule="auto"/>
      <w:jc w:val="both"/>
    </w:pPr>
    <w:rPr>
      <w:rFonts w:ascii="Arial" w:hAnsi="Arial" w:cs="Arial"/>
      <w:color w:val="auto"/>
      <w:sz w:val="20"/>
      <w:lang w:eastAsia="en-US"/>
    </w:rPr>
  </w:style>
  <w:style w:type="paragraph" w:customStyle="1" w:styleId="Body">
    <w:name w:val="Body"/>
    <w:basedOn w:val="Normalny"/>
    <w:rsid w:val="00534377"/>
    <w:pPr>
      <w:keepLines/>
      <w:spacing w:after="120" w:line="240" w:lineRule="auto"/>
      <w:jc w:val="both"/>
    </w:pPr>
    <w:rPr>
      <w:rFonts w:ascii="Book Antiqua" w:hAnsi="Book Antiqua"/>
      <w:color w:val="auto"/>
      <w:sz w:val="22"/>
      <w:szCs w:val="20"/>
      <w:lang w:eastAsia="en-US" w:bidi="he-IL"/>
    </w:rPr>
  </w:style>
  <w:style w:type="paragraph" w:styleId="Tekstpodstawowywcity">
    <w:name w:val="Body Text Indent"/>
    <w:basedOn w:val="Normalny"/>
    <w:link w:val="TekstpodstawowywcityZnak"/>
    <w:rsid w:val="00534377"/>
    <w:pPr>
      <w:spacing w:line="240" w:lineRule="auto"/>
      <w:ind w:left="2552"/>
    </w:pPr>
    <w:rPr>
      <w:rFonts w:ascii="Arial" w:hAnsi="Arial" w:cs="Arial"/>
      <w:color w:val="auto"/>
      <w:sz w:val="20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534377"/>
    <w:rPr>
      <w:rFonts w:ascii="Arial" w:hAnsi="Arial" w:cs="Arial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534377"/>
    <w:pPr>
      <w:spacing w:line="240" w:lineRule="auto"/>
      <w:ind w:left="360"/>
    </w:pPr>
    <w:rPr>
      <w:rFonts w:ascii="Times New Roman" w:hAnsi="Times New Roman"/>
      <w:color w:val="auto"/>
      <w:sz w:val="24"/>
      <w:lang w:eastAsia="en-US"/>
    </w:rPr>
  </w:style>
  <w:style w:type="character" w:customStyle="1" w:styleId="Tekstpodstawowywcity2Znak">
    <w:name w:val="Tekst podstawowy wcięty 2 Znak"/>
    <w:link w:val="Tekstpodstawowywcity2"/>
    <w:rsid w:val="00534377"/>
    <w:rPr>
      <w:sz w:val="24"/>
      <w:szCs w:val="24"/>
      <w:lang w:eastAsia="en-US"/>
    </w:rPr>
  </w:style>
  <w:style w:type="character" w:styleId="Numerstrony">
    <w:name w:val="page number"/>
    <w:rsid w:val="00534377"/>
  </w:style>
  <w:style w:type="paragraph" w:styleId="Tekstpodstawowywcity3">
    <w:name w:val="Body Text Indent 3"/>
    <w:basedOn w:val="Normalny"/>
    <w:link w:val="Tekstpodstawowywcity3Znak"/>
    <w:rsid w:val="00534377"/>
    <w:pPr>
      <w:autoSpaceDE w:val="0"/>
      <w:autoSpaceDN w:val="0"/>
      <w:adjustRightInd w:val="0"/>
      <w:spacing w:line="240" w:lineRule="auto"/>
      <w:ind w:left="720"/>
    </w:pPr>
    <w:rPr>
      <w:rFonts w:ascii="Tahoma" w:hAnsi="Tahoma" w:cs="Tahoma"/>
      <w:color w:val="auto"/>
      <w:sz w:val="24"/>
      <w:szCs w:val="20"/>
    </w:rPr>
  </w:style>
  <w:style w:type="character" w:customStyle="1" w:styleId="Tekstpodstawowywcity3Znak">
    <w:name w:val="Tekst podstawowy wcięty 3 Znak"/>
    <w:link w:val="Tekstpodstawowywcity3"/>
    <w:rsid w:val="00534377"/>
    <w:rPr>
      <w:rFonts w:ascii="Tahoma" w:hAnsi="Tahoma" w:cs="Tahoma"/>
      <w:sz w:val="24"/>
    </w:rPr>
  </w:style>
  <w:style w:type="character" w:styleId="Odwoanieprzypisudolnego">
    <w:name w:val="footnote reference"/>
    <w:rsid w:val="00534377"/>
    <w:rPr>
      <w:vertAlign w:val="superscript"/>
    </w:rPr>
  </w:style>
  <w:style w:type="paragraph" w:styleId="Mapadokumentu">
    <w:name w:val="Document Map"/>
    <w:basedOn w:val="Normalny"/>
    <w:link w:val="MapadokumentuZnak"/>
    <w:rsid w:val="00534377"/>
    <w:pPr>
      <w:shd w:val="clear" w:color="auto" w:fill="000080"/>
      <w:spacing w:line="240" w:lineRule="auto"/>
    </w:pPr>
    <w:rPr>
      <w:rFonts w:ascii="Tahoma" w:hAnsi="Tahoma" w:cs="Tahoma"/>
      <w:color w:val="auto"/>
      <w:sz w:val="24"/>
    </w:rPr>
  </w:style>
  <w:style w:type="character" w:customStyle="1" w:styleId="MapadokumentuZnak">
    <w:name w:val="Mapa dokumentu Znak"/>
    <w:link w:val="Mapadokumentu"/>
    <w:rsid w:val="0053437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mall1">
    <w:name w:val="small1"/>
    <w:rsid w:val="00534377"/>
  </w:style>
  <w:style w:type="paragraph" w:customStyle="1" w:styleId="tyt">
    <w:name w:val="tyt"/>
    <w:rsid w:val="00534377"/>
    <w:pPr>
      <w:spacing w:before="480" w:after="240"/>
      <w:ind w:left="1701" w:hanging="1701"/>
    </w:pPr>
    <w:rPr>
      <w:b/>
      <w:sz w:val="30"/>
    </w:rPr>
  </w:style>
  <w:style w:type="paragraph" w:styleId="Tekstpodstawowy2">
    <w:name w:val="Body Text 2"/>
    <w:basedOn w:val="Normalny"/>
    <w:link w:val="Tekstpodstawowy2Znak"/>
    <w:rsid w:val="00534377"/>
    <w:pPr>
      <w:spacing w:after="120" w:line="480" w:lineRule="auto"/>
    </w:pPr>
    <w:rPr>
      <w:rFonts w:ascii="Times New Roman" w:hAnsi="Times New Roman"/>
      <w:color w:val="auto"/>
      <w:sz w:val="24"/>
    </w:rPr>
  </w:style>
  <w:style w:type="character" w:customStyle="1" w:styleId="Tekstpodstawowy2Znak">
    <w:name w:val="Tekst podstawowy 2 Znak"/>
    <w:link w:val="Tekstpodstawowy2"/>
    <w:rsid w:val="00534377"/>
    <w:rPr>
      <w:sz w:val="24"/>
      <w:szCs w:val="24"/>
    </w:rPr>
  </w:style>
  <w:style w:type="character" w:customStyle="1" w:styleId="small">
    <w:name w:val="small"/>
    <w:rsid w:val="00534377"/>
    <w:rPr>
      <w:rFonts w:cs="Times New Roman"/>
    </w:rPr>
  </w:style>
  <w:style w:type="character" w:customStyle="1" w:styleId="ZnakZnak">
    <w:name w:val="Znak Znak"/>
    <w:rsid w:val="00534377"/>
    <w:rPr>
      <w:sz w:val="24"/>
      <w:szCs w:val="24"/>
      <w:lang w:val="en-US" w:eastAsia="en-US" w:bidi="ar-SA"/>
    </w:rPr>
  </w:style>
  <w:style w:type="character" w:customStyle="1" w:styleId="TekstprzypisukocowegoZnak">
    <w:name w:val="Tekst przypisu końcowego Znak"/>
    <w:link w:val="Tekstprzypisukocowego"/>
    <w:rsid w:val="00534377"/>
    <w:rPr>
      <w:rFonts w:ascii="PKO Bank Polski" w:hAnsi="PKO Bank Polski"/>
      <w:color w:val="000000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981997-FA04-4EED-8100-6BC5B65ACA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0B3000-14B8-4CDF-8A58-A3A782DA5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7405C-D9CE-4D00-B7CC-89C49BD082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40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24</cp:revision>
  <cp:lastPrinted>2016-07-06T09:04:00Z</cp:lastPrinted>
  <dcterms:created xsi:type="dcterms:W3CDTF">2015-09-22T17:36:00Z</dcterms:created>
  <dcterms:modified xsi:type="dcterms:W3CDTF">2016-07-06T09:04:00Z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