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217407" w14:paraId="0B09212A" w14:textId="77777777" w:rsidTr="0012291E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0B092129" w14:textId="77777777" w:rsidR="00567A63" w:rsidRPr="00217407" w:rsidRDefault="00910C5B" w:rsidP="0012291E">
            <w:pPr>
              <w:pStyle w:val="PKOnaglowekdokumentu"/>
            </w:pPr>
            <w:r w:rsidRPr="00217407">
              <w:t xml:space="preserve">CZĘŚĆ </w:t>
            </w:r>
            <w:r w:rsidR="00534377" w:rsidRPr="00217407">
              <w:t>I</w:t>
            </w:r>
            <w:r w:rsidRPr="00217407">
              <w:t xml:space="preserve">I. </w:t>
            </w:r>
            <w:r w:rsidR="00534377" w:rsidRPr="00217407">
              <w:t>POZOSTAŁE KARTY PŁATNICZE</w:t>
            </w:r>
          </w:p>
        </w:tc>
      </w:tr>
    </w:tbl>
    <w:p w14:paraId="0B09212C" w14:textId="220996EC" w:rsidR="00846288" w:rsidRPr="00217407" w:rsidRDefault="00A474AF" w:rsidP="00816C7B">
      <w:r w:rsidRPr="00217407">
        <w:br w:type="textWrapping" w:clear="all"/>
      </w:r>
      <w:r w:rsidR="00B9476B" w:rsidRPr="00113454">
        <w:br w:type="textWrapping" w:clear="all"/>
      </w:r>
    </w:p>
    <w:p w14:paraId="0B09212D" w14:textId="77777777" w:rsidR="00846288" w:rsidRPr="00217407" w:rsidRDefault="00846288" w:rsidP="006B1CEE">
      <w:pPr>
        <w:spacing w:after="60"/>
      </w:pPr>
      <w:r w:rsidRPr="00217407">
        <w:rPr>
          <w:rFonts w:cs="Arial"/>
          <w:b/>
          <w:bCs/>
          <w:szCs w:val="16"/>
        </w:rPr>
        <w:t>DZIAŁ VI. KARTY KREDYTOWE WYCOFANE Z OFERTY</w:t>
      </w:r>
    </w:p>
    <w:tbl>
      <w:tblPr>
        <w:tblW w:w="5001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"/>
        <w:gridCol w:w="334"/>
        <w:gridCol w:w="4198"/>
        <w:gridCol w:w="1273"/>
        <w:gridCol w:w="1275"/>
        <w:gridCol w:w="1274"/>
        <w:gridCol w:w="1273"/>
        <w:gridCol w:w="1275"/>
        <w:gridCol w:w="1274"/>
        <w:gridCol w:w="1277"/>
        <w:gridCol w:w="1275"/>
      </w:tblGrid>
      <w:tr w:rsidR="00D65F43" w:rsidRPr="00217407" w14:paraId="0B092137" w14:textId="77777777" w:rsidTr="000539EF">
        <w:trPr>
          <w:trHeight w:val="512"/>
        </w:trPr>
        <w:tc>
          <w:tcPr>
            <w:tcW w:w="41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9212E" w14:textId="77777777" w:rsidR="008F221B" w:rsidRPr="00217407" w:rsidRDefault="008F221B" w:rsidP="0067652C">
            <w:pPr>
              <w:rPr>
                <w:rFonts w:cs="Arial"/>
                <w:szCs w:val="16"/>
              </w:rPr>
            </w:pPr>
          </w:p>
        </w:tc>
        <w:tc>
          <w:tcPr>
            <w:tcW w:w="4532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9212F" w14:textId="618D3EA8" w:rsidR="008F221B" w:rsidRPr="00217407" w:rsidRDefault="00A14AF6" w:rsidP="0067652C">
            <w:pPr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 xml:space="preserve">Tytuł </w:t>
            </w:r>
            <w:r w:rsidRPr="000C48A1">
              <w:rPr>
                <w:rFonts w:cs="Arial"/>
                <w:b/>
                <w:szCs w:val="16"/>
              </w:rPr>
              <w:t>prowizji</w:t>
            </w:r>
            <w:r>
              <w:rPr>
                <w:rFonts w:cs="Arial"/>
                <w:b/>
                <w:szCs w:val="16"/>
              </w:rPr>
              <w:t>/opłaty</w:t>
            </w:r>
          </w:p>
        </w:tc>
        <w:tc>
          <w:tcPr>
            <w:tcW w:w="127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92130" w14:textId="77777777" w:rsidR="008F221B" w:rsidRPr="00217407" w:rsidRDefault="008F221B" w:rsidP="0067652C">
            <w:pPr>
              <w:rPr>
                <w:rFonts w:cs="Arial"/>
                <w:b/>
                <w:bCs/>
                <w:szCs w:val="16"/>
                <w:lang w:val="en-US"/>
              </w:rPr>
            </w:pPr>
            <w:r w:rsidRPr="00217407">
              <w:rPr>
                <w:rFonts w:cs="Arial"/>
                <w:b/>
                <w:bCs/>
                <w:szCs w:val="16"/>
                <w:lang w:val="en-US"/>
              </w:rPr>
              <w:t>PKO Visa Electron, PKO MasterCard Electronic (</w:t>
            </w:r>
            <w:proofErr w:type="spellStart"/>
            <w:r w:rsidRPr="00286C44">
              <w:rPr>
                <w:rFonts w:cs="Arial"/>
                <w:b/>
                <w:bCs/>
                <w:szCs w:val="16"/>
                <w:lang w:val="en-GB"/>
              </w:rPr>
              <w:t>błękitna</w:t>
            </w:r>
            <w:proofErr w:type="spellEnd"/>
            <w:r w:rsidRPr="00217407">
              <w:rPr>
                <w:rFonts w:cs="Arial"/>
                <w:b/>
                <w:bCs/>
                <w:szCs w:val="16"/>
                <w:lang w:val="en-US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92131" w14:textId="25538B52" w:rsidR="008F221B" w:rsidRPr="00217407" w:rsidRDefault="008F221B" w:rsidP="0067652C">
            <w:pPr>
              <w:rPr>
                <w:rFonts w:cs="Arial"/>
                <w:b/>
                <w:bCs/>
                <w:szCs w:val="16"/>
              </w:rPr>
            </w:pPr>
            <w:r w:rsidRPr="00217407">
              <w:rPr>
                <w:rFonts w:cs="Arial"/>
                <w:b/>
                <w:bCs/>
                <w:szCs w:val="16"/>
              </w:rPr>
              <w:t>Partnerska karta PKO VITAY</w:t>
            </w:r>
            <w:r w:rsidR="00BD02DD">
              <w:rPr>
                <w:rFonts w:cs="Arial"/>
                <w:b/>
                <w:bCs/>
                <w:szCs w:val="16"/>
              </w:rPr>
              <w:t xml:space="preserve"> </w:t>
            </w:r>
            <w:r w:rsidRPr="00217407">
              <w:rPr>
                <w:rFonts w:cs="Arial"/>
                <w:b/>
                <w:bCs/>
                <w:szCs w:val="16"/>
              </w:rPr>
              <w:t>(srebrna)</w:t>
            </w:r>
          </w:p>
        </w:tc>
        <w:tc>
          <w:tcPr>
            <w:tcW w:w="127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92132" w14:textId="77777777" w:rsidR="008F221B" w:rsidRPr="00217407" w:rsidRDefault="008F221B" w:rsidP="0067652C">
            <w:pPr>
              <w:rPr>
                <w:rFonts w:cs="Arial"/>
                <w:b/>
                <w:bCs/>
                <w:szCs w:val="16"/>
              </w:rPr>
            </w:pPr>
            <w:r w:rsidRPr="00217407">
              <w:rPr>
                <w:rFonts w:cs="Arial"/>
                <w:b/>
                <w:bCs/>
                <w:szCs w:val="16"/>
              </w:rPr>
              <w:t>Partnerska karta PKO VITAY (złota)</w:t>
            </w:r>
          </w:p>
        </w:tc>
        <w:tc>
          <w:tcPr>
            <w:tcW w:w="127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92133" w14:textId="77777777" w:rsidR="008F221B" w:rsidRPr="00217407" w:rsidRDefault="008F221B" w:rsidP="0067652C">
            <w:pPr>
              <w:rPr>
                <w:rFonts w:cs="Arial"/>
                <w:b/>
                <w:bCs/>
                <w:szCs w:val="16"/>
              </w:rPr>
            </w:pPr>
            <w:r w:rsidRPr="00217407">
              <w:rPr>
                <w:rFonts w:cs="Arial"/>
                <w:b/>
                <w:bCs/>
                <w:szCs w:val="16"/>
              </w:rPr>
              <w:t>Karta kredytowa Adm.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34" w14:textId="77777777" w:rsidR="008F221B" w:rsidRPr="00217407" w:rsidRDefault="00217407" w:rsidP="0067652C">
            <w:pPr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 xml:space="preserve">Karta </w:t>
            </w:r>
            <w:r w:rsidR="008F221B" w:rsidRPr="00217407">
              <w:rPr>
                <w:rFonts w:cs="Arial"/>
                <w:b/>
                <w:bCs/>
                <w:szCs w:val="16"/>
              </w:rPr>
              <w:t>kredytowa MasterCard Aspiracje Adm.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35" w14:textId="77777777" w:rsidR="008F221B" w:rsidRPr="00217407" w:rsidRDefault="008F221B" w:rsidP="0067652C">
            <w:pPr>
              <w:rPr>
                <w:rFonts w:cs="Arial"/>
                <w:b/>
                <w:bCs/>
                <w:szCs w:val="16"/>
              </w:rPr>
            </w:pPr>
            <w:r w:rsidRPr="00217407">
              <w:rPr>
                <w:rFonts w:cs="Arial"/>
                <w:b/>
                <w:bCs/>
                <w:szCs w:val="16"/>
              </w:rPr>
              <w:t xml:space="preserve">Karta kredytowa Visa </w:t>
            </w:r>
            <w:proofErr w:type="spellStart"/>
            <w:r w:rsidRPr="00217407">
              <w:rPr>
                <w:rFonts w:cs="Arial"/>
                <w:b/>
                <w:bCs/>
                <w:szCs w:val="16"/>
              </w:rPr>
              <w:t>payWave</w:t>
            </w:r>
            <w:proofErr w:type="spellEnd"/>
            <w:r w:rsidRPr="00217407">
              <w:rPr>
                <w:rFonts w:cs="Arial"/>
                <w:b/>
                <w:bCs/>
                <w:szCs w:val="16"/>
              </w:rPr>
              <w:t xml:space="preserve"> Adm.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92136" w14:textId="77777777" w:rsidR="008F221B" w:rsidRPr="00217407" w:rsidRDefault="008F221B" w:rsidP="0067652C">
            <w:pPr>
              <w:rPr>
                <w:rFonts w:cs="Arial"/>
                <w:b/>
                <w:bCs/>
                <w:szCs w:val="16"/>
              </w:rPr>
            </w:pPr>
            <w:r w:rsidRPr="00217407">
              <w:rPr>
                <w:rFonts w:cs="Arial"/>
                <w:b/>
                <w:bCs/>
                <w:szCs w:val="16"/>
              </w:rPr>
              <w:t>Karta kredytowa MasterCard Platinum Adm.</w:t>
            </w:r>
          </w:p>
        </w:tc>
      </w:tr>
      <w:tr w:rsidR="00C36A8C" w:rsidRPr="00217407" w14:paraId="0B092142" w14:textId="77777777" w:rsidTr="000539EF">
        <w:trPr>
          <w:trHeight w:val="92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38" w14:textId="77777777" w:rsidR="008F221B" w:rsidRPr="00217407" w:rsidRDefault="008F221B" w:rsidP="002B0CAD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45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39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3A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3B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3C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3D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3E" w14:textId="77777777" w:rsidR="008F221B" w:rsidRPr="00217407" w:rsidRDefault="008F221B" w:rsidP="006B1CEE">
            <w:pPr>
              <w:rPr>
                <w:szCs w:val="16"/>
              </w:rPr>
            </w:pPr>
            <w:r w:rsidRPr="00217407">
              <w:rPr>
                <w:rFonts w:cs="Arial"/>
                <w:b/>
                <w:bCs/>
                <w:szCs w:val="16"/>
              </w:rPr>
              <w:t>Standard/Gold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3F" w14:textId="77777777" w:rsidR="008F221B" w:rsidRPr="00217407" w:rsidRDefault="008F221B" w:rsidP="006B1CEE">
            <w:pPr>
              <w:rPr>
                <w:szCs w:val="16"/>
              </w:rPr>
            </w:pPr>
            <w:r w:rsidRPr="00217407">
              <w:rPr>
                <w:rFonts w:cs="Arial"/>
                <w:b/>
                <w:bCs/>
                <w:szCs w:val="16"/>
              </w:rPr>
              <w:t>Standard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40" w14:textId="77777777" w:rsidR="008F221B" w:rsidRPr="00217407" w:rsidRDefault="008F221B" w:rsidP="006B1CEE">
            <w:pPr>
              <w:rPr>
                <w:szCs w:val="16"/>
              </w:rPr>
            </w:pPr>
            <w:r w:rsidRPr="00217407">
              <w:rPr>
                <w:rFonts w:cs="Arial"/>
                <w:b/>
                <w:bCs/>
                <w:szCs w:val="16"/>
              </w:rPr>
              <w:t>Gold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41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</w:p>
        </w:tc>
      </w:tr>
      <w:tr w:rsidR="00C36A8C" w:rsidRPr="00217407" w14:paraId="0B09214D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143" w14:textId="77777777" w:rsidR="008F221B" w:rsidRPr="00217407" w:rsidRDefault="008F221B" w:rsidP="002B0CAD">
            <w:pPr>
              <w:jc w:val="center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44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45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46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147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148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149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14A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4B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14C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10</w:t>
            </w:r>
          </w:p>
        </w:tc>
      </w:tr>
      <w:tr w:rsidR="00C36A8C" w:rsidRPr="00217407" w14:paraId="0B092158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4E" w14:textId="77777777" w:rsidR="008F221B" w:rsidRPr="00217407" w:rsidRDefault="008F221B" w:rsidP="002B0CAD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4F" w14:textId="77777777" w:rsidR="008F221B" w:rsidRPr="00217407" w:rsidRDefault="008F221B" w:rsidP="002B0CAD">
            <w:pPr>
              <w:jc w:val="center"/>
              <w:rPr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50" w14:textId="77777777" w:rsidR="008F221B" w:rsidRPr="00217407" w:rsidRDefault="008F221B" w:rsidP="002B0CAD">
            <w:pPr>
              <w:jc w:val="center"/>
              <w:rPr>
                <w:rFonts w:cs="Arial"/>
                <w:bCs/>
                <w:szCs w:val="16"/>
              </w:rPr>
            </w:pPr>
            <w:r w:rsidRPr="00217407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51" w14:textId="77777777" w:rsidR="008F221B" w:rsidRPr="00217407" w:rsidRDefault="008F221B" w:rsidP="002B0CAD">
            <w:pPr>
              <w:jc w:val="center"/>
              <w:rPr>
                <w:rFonts w:cs="Arial"/>
                <w:bCs/>
                <w:szCs w:val="16"/>
              </w:rPr>
            </w:pPr>
            <w:r w:rsidRPr="00217407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52" w14:textId="77777777" w:rsidR="008F221B" w:rsidRPr="00217407" w:rsidRDefault="008F221B" w:rsidP="002B0CAD">
            <w:pPr>
              <w:jc w:val="center"/>
              <w:rPr>
                <w:rFonts w:cs="Arial"/>
                <w:bCs/>
                <w:szCs w:val="16"/>
              </w:rPr>
            </w:pPr>
            <w:r w:rsidRPr="00217407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53" w14:textId="77777777" w:rsidR="008F221B" w:rsidRPr="00217407" w:rsidRDefault="008F221B" w:rsidP="002B0CAD">
            <w:pPr>
              <w:jc w:val="center"/>
              <w:rPr>
                <w:rFonts w:cs="Arial"/>
                <w:bCs/>
                <w:szCs w:val="16"/>
              </w:rPr>
            </w:pPr>
            <w:r w:rsidRPr="00217407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54" w14:textId="77777777" w:rsidR="008F221B" w:rsidRPr="00217407" w:rsidRDefault="008F221B" w:rsidP="002B0CAD">
            <w:pPr>
              <w:jc w:val="center"/>
              <w:rPr>
                <w:rFonts w:cs="Arial"/>
                <w:bCs/>
                <w:szCs w:val="16"/>
              </w:rPr>
            </w:pPr>
            <w:r w:rsidRPr="00217407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55" w14:textId="77777777" w:rsidR="008F221B" w:rsidRPr="00217407" w:rsidRDefault="008F221B" w:rsidP="002B0CAD">
            <w:pPr>
              <w:jc w:val="center"/>
              <w:rPr>
                <w:rFonts w:cs="Arial"/>
                <w:bCs/>
                <w:szCs w:val="16"/>
              </w:rPr>
            </w:pPr>
            <w:r w:rsidRPr="00217407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56" w14:textId="77777777" w:rsidR="008F221B" w:rsidRPr="00217407" w:rsidRDefault="008F221B" w:rsidP="002B0CAD">
            <w:pPr>
              <w:jc w:val="center"/>
              <w:rPr>
                <w:rFonts w:cs="Arial"/>
                <w:bCs/>
                <w:szCs w:val="16"/>
              </w:rPr>
            </w:pPr>
            <w:r w:rsidRPr="00217407">
              <w:rPr>
                <w:rFonts w:cs="Arial"/>
                <w:bCs/>
                <w:szCs w:val="16"/>
              </w:rPr>
              <w:t>w złotych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2157" w14:textId="77777777" w:rsidR="008F221B" w:rsidRPr="00217407" w:rsidRDefault="008F221B" w:rsidP="002B0CAD">
            <w:pPr>
              <w:jc w:val="center"/>
              <w:rPr>
                <w:rFonts w:cs="Arial"/>
                <w:bCs/>
                <w:szCs w:val="16"/>
              </w:rPr>
            </w:pPr>
            <w:r w:rsidRPr="00217407">
              <w:rPr>
                <w:rFonts w:cs="Arial"/>
                <w:bCs/>
                <w:szCs w:val="16"/>
              </w:rPr>
              <w:t>w złotych</w:t>
            </w:r>
          </w:p>
        </w:tc>
      </w:tr>
      <w:tr w:rsidR="00C36A8C" w:rsidRPr="00217407" w14:paraId="0B092163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59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1.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5A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Każdorazowe wznowienie karty - z wyjątkiem kart wydawanych po zgłoszeniu utraty karty (opłata pobierana z góry)</w:t>
            </w:r>
            <w:r w:rsidR="00834EAE" w:rsidRPr="00217407">
              <w:rPr>
                <w:rFonts w:cs="Arial"/>
                <w:szCs w:val="16"/>
              </w:rPr>
              <w:t xml:space="preserve"> </w:t>
            </w:r>
            <w:r w:rsidRPr="00217407">
              <w:rPr>
                <w:rFonts w:cs="Arial"/>
                <w:szCs w:val="16"/>
                <w:vertAlign w:val="superscript"/>
              </w:rPr>
              <w:t>1)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5B" w14:textId="77777777" w:rsidR="008F221B" w:rsidRPr="00217407" w:rsidRDefault="008F221B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5C" w14:textId="77777777" w:rsidR="008F221B" w:rsidRPr="00217407" w:rsidRDefault="008F221B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5D" w14:textId="77777777" w:rsidR="008F221B" w:rsidRPr="00217407" w:rsidRDefault="008F221B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5E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5F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0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1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2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C36A8C" w:rsidRPr="00217407" w14:paraId="0B09216F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4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2.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5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Obsługa roczna karty (za każdy rozpoczęty 12-miesięczny okres ważności karty)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6" w14:textId="4EDF9562" w:rsidR="008F221B" w:rsidRPr="00217407" w:rsidRDefault="005F55C8" w:rsidP="000C48A1">
            <w:pPr>
              <w:spacing w:before="10"/>
              <w:rPr>
                <w:rFonts w:cs="Arial"/>
                <w:szCs w:val="16"/>
              </w:rPr>
            </w:pPr>
            <w:r w:rsidRPr="000C48A1">
              <w:rPr>
                <w:color w:val="auto"/>
              </w:rPr>
              <w:t>0,00 albo 30,0</w:t>
            </w:r>
            <w:r w:rsidR="00934741">
              <w:rPr>
                <w:color w:val="auto"/>
              </w:rPr>
              <w:t>0</w:t>
            </w:r>
            <w:r w:rsidRPr="000C48A1">
              <w:rPr>
                <w:color w:val="auto"/>
              </w:rPr>
              <w:t xml:space="preserve"> albo</w:t>
            </w:r>
            <w:r w:rsidR="00C01433" w:rsidRPr="000C48A1">
              <w:rPr>
                <w:rFonts w:cs="Arial"/>
                <w:color w:val="auto"/>
                <w:szCs w:val="16"/>
              </w:rPr>
              <w:t xml:space="preserve"> 60</w:t>
            </w:r>
            <w:r w:rsidR="00113454" w:rsidRPr="000C48A1">
              <w:rPr>
                <w:rFonts w:cs="Arial"/>
                <w:color w:val="auto"/>
                <w:szCs w:val="16"/>
              </w:rPr>
              <w:t xml:space="preserve">,00 </w:t>
            </w:r>
            <w:r w:rsidR="008F221B" w:rsidRPr="00217407">
              <w:rPr>
                <w:rFonts w:cs="Arial"/>
                <w:szCs w:val="16"/>
                <w:vertAlign w:val="superscript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7" w14:textId="790A4E13" w:rsidR="008F221B" w:rsidRPr="00217407" w:rsidRDefault="005F55C8" w:rsidP="000C48A1">
            <w:pPr>
              <w:spacing w:before="10"/>
              <w:rPr>
                <w:rFonts w:cs="Arial"/>
                <w:szCs w:val="16"/>
              </w:rPr>
            </w:pPr>
            <w:r w:rsidRPr="000C48A1">
              <w:t>0,00 albo 39,50 albo</w:t>
            </w:r>
            <w:r>
              <w:t xml:space="preserve"> </w:t>
            </w:r>
            <w:r w:rsidR="008F221B" w:rsidRPr="00217407">
              <w:rPr>
                <w:rFonts w:cs="Arial"/>
                <w:szCs w:val="16"/>
              </w:rPr>
              <w:t>79,00</w:t>
            </w:r>
            <w:r w:rsidR="00113454">
              <w:rPr>
                <w:rFonts w:cs="Arial"/>
                <w:szCs w:val="16"/>
              </w:rPr>
              <w:t xml:space="preserve"> </w:t>
            </w:r>
            <w:r w:rsidR="008F221B" w:rsidRPr="00217407">
              <w:rPr>
                <w:rFonts w:cs="Arial"/>
                <w:szCs w:val="16"/>
                <w:vertAlign w:val="superscript"/>
              </w:rPr>
              <w:t>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8" w14:textId="423B173B" w:rsidR="008F221B" w:rsidRPr="00217407" w:rsidRDefault="005F55C8" w:rsidP="000C48A1">
            <w:pPr>
              <w:spacing w:before="10"/>
              <w:rPr>
                <w:rFonts w:cs="Arial"/>
                <w:szCs w:val="16"/>
              </w:rPr>
            </w:pPr>
            <w:r w:rsidRPr="000C48A1">
              <w:t xml:space="preserve">0,00 albo 97,50 albo </w:t>
            </w:r>
            <w:r w:rsidR="008F221B" w:rsidRPr="00217407">
              <w:rPr>
                <w:rFonts w:cs="Arial"/>
                <w:szCs w:val="16"/>
              </w:rPr>
              <w:t>195,00</w:t>
            </w:r>
            <w:r w:rsidR="00113454">
              <w:rPr>
                <w:rFonts w:cs="Arial"/>
                <w:szCs w:val="16"/>
              </w:rPr>
              <w:t xml:space="preserve"> </w:t>
            </w:r>
            <w:r w:rsidR="008F221B" w:rsidRPr="00217407">
              <w:rPr>
                <w:rFonts w:cs="Arial"/>
                <w:szCs w:val="16"/>
                <w:vertAlign w:val="superscript"/>
              </w:rPr>
              <w:t>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9" w14:textId="77777777" w:rsidR="008F221B" w:rsidRPr="00217407" w:rsidRDefault="008F221B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A" w14:textId="77777777" w:rsidR="008F221B" w:rsidRPr="00217407" w:rsidRDefault="008F221B" w:rsidP="006B1CEE">
            <w:pPr>
              <w:spacing w:before="10"/>
              <w:ind w:right="-71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Standard</w:t>
            </w:r>
            <w:r w:rsidR="00D65F43" w:rsidRPr="00217407">
              <w:rPr>
                <w:rFonts w:cs="Arial"/>
                <w:szCs w:val="16"/>
              </w:rPr>
              <w:t xml:space="preserve"> </w:t>
            </w:r>
            <w:r w:rsidRPr="00217407">
              <w:rPr>
                <w:rFonts w:cs="Arial"/>
                <w:szCs w:val="16"/>
              </w:rPr>
              <w:t>-</w:t>
            </w:r>
            <w:r w:rsidR="00D65F43" w:rsidRPr="00217407">
              <w:rPr>
                <w:rFonts w:cs="Arial"/>
                <w:szCs w:val="16"/>
              </w:rPr>
              <w:t xml:space="preserve"> 5</w:t>
            </w:r>
            <w:r w:rsidRPr="00217407">
              <w:rPr>
                <w:rFonts w:cs="Arial"/>
                <w:szCs w:val="16"/>
              </w:rPr>
              <w:t>0,00</w:t>
            </w:r>
          </w:p>
          <w:p w14:paraId="0B09216B" w14:textId="77777777" w:rsidR="008F221B" w:rsidRPr="00217407" w:rsidRDefault="008F221B" w:rsidP="006B1CEE">
            <w:pPr>
              <w:spacing w:before="6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Gold</w:t>
            </w:r>
            <w:r w:rsidR="00D65F43" w:rsidRPr="00217407">
              <w:rPr>
                <w:rFonts w:cs="Arial"/>
                <w:szCs w:val="16"/>
              </w:rPr>
              <w:t xml:space="preserve"> </w:t>
            </w:r>
            <w:r w:rsidRPr="00217407">
              <w:rPr>
                <w:rFonts w:cs="Arial"/>
                <w:szCs w:val="16"/>
              </w:rPr>
              <w:t>-</w:t>
            </w:r>
            <w:r w:rsidR="00D65F43" w:rsidRPr="00217407">
              <w:rPr>
                <w:rFonts w:cs="Arial"/>
                <w:szCs w:val="16"/>
              </w:rPr>
              <w:t xml:space="preserve"> </w:t>
            </w:r>
            <w:r w:rsidRPr="00217407">
              <w:rPr>
                <w:rFonts w:cs="Arial"/>
                <w:szCs w:val="16"/>
              </w:rPr>
              <w:t>150,00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C" w14:textId="77777777" w:rsidR="008F221B" w:rsidRPr="00217407" w:rsidRDefault="008F221B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58,00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D" w14:textId="77777777" w:rsidR="008F221B" w:rsidRPr="00217407" w:rsidRDefault="008F221B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E" w14:textId="77777777" w:rsidR="008F221B" w:rsidRPr="00217407" w:rsidRDefault="008F221B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600,00</w:t>
            </w:r>
          </w:p>
        </w:tc>
      </w:tr>
      <w:tr w:rsidR="00C36A8C" w:rsidRPr="00217407" w14:paraId="0B09217A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0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3.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1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Operacja gotówkowa w kraju, w tym za pośrednictwem kanału mobilnego</w:t>
            </w:r>
            <w:r w:rsidR="00834EAE" w:rsidRPr="00217407">
              <w:rPr>
                <w:rFonts w:cs="Arial"/>
                <w:szCs w:val="16"/>
              </w:rPr>
              <w:t xml:space="preserve"> </w:t>
            </w:r>
            <w:r w:rsidRPr="00217407">
              <w:rPr>
                <w:rFonts w:cs="Arial"/>
                <w:szCs w:val="16"/>
                <w:vertAlign w:val="superscript"/>
              </w:rPr>
              <w:t>3)</w:t>
            </w:r>
            <w:r w:rsidRPr="00217407">
              <w:rPr>
                <w:rFonts w:cs="Arial"/>
                <w:szCs w:val="16"/>
              </w:rPr>
              <w:t>,</w:t>
            </w:r>
            <w:r w:rsidRPr="00217407">
              <w:rPr>
                <w:rFonts w:cs="Arial"/>
                <w:b/>
                <w:bCs/>
                <w:i/>
                <w:iCs/>
                <w:szCs w:val="16"/>
              </w:rPr>
              <w:t xml:space="preserve"> </w:t>
            </w:r>
            <w:r w:rsidRPr="00217407">
              <w:rPr>
                <w:rFonts w:cs="Arial"/>
                <w:szCs w:val="16"/>
              </w:rPr>
              <w:t>za każdą operację - od wartości operacji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2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3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4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5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6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7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8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9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</w:tr>
      <w:tr w:rsidR="00C36A8C" w:rsidRPr="00217407" w14:paraId="0B092185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B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4.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C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Operacja gotówkowa za granicą za każdą operację - od wartości operacji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D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E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7F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0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1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2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3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4" w14:textId="77777777" w:rsidR="008F221B" w:rsidRPr="00217407" w:rsidRDefault="008F221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4% nie mniej niż 10,00</w:t>
            </w:r>
          </w:p>
        </w:tc>
      </w:tr>
      <w:tr w:rsidR="006922AE" w:rsidRPr="00217407" w14:paraId="0B092190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6" w14:textId="4A47EF46" w:rsidR="006922AE" w:rsidRPr="00217407" w:rsidRDefault="006922AE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5.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7" w14:textId="269C7382" w:rsidR="006922AE" w:rsidRPr="00217407" w:rsidRDefault="006922AE" w:rsidP="00702686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Przewalutowanie operacji </w:t>
            </w:r>
            <w:r w:rsidR="00702686">
              <w:rPr>
                <w:rFonts w:cs="Arial"/>
                <w:szCs w:val="16"/>
              </w:rPr>
              <w:t xml:space="preserve">dokonanej </w:t>
            </w:r>
            <w:r w:rsidRPr="00217407">
              <w:rPr>
                <w:rFonts w:cs="Arial"/>
                <w:szCs w:val="16"/>
              </w:rPr>
              <w:t>kart</w:t>
            </w:r>
            <w:r w:rsidR="00702686">
              <w:rPr>
                <w:rFonts w:cs="Arial"/>
                <w:szCs w:val="16"/>
              </w:rPr>
              <w:t>ą</w:t>
            </w:r>
            <w:r w:rsidRPr="00217407">
              <w:rPr>
                <w:rFonts w:cs="Arial"/>
                <w:szCs w:val="16"/>
              </w:rPr>
              <w:t xml:space="preserve"> w walucie innej niż rozliczeniowa</w:t>
            </w:r>
            <w:r w:rsidR="00702686">
              <w:rPr>
                <w:rFonts w:cs="Arial"/>
                <w:szCs w:val="16"/>
              </w:rPr>
              <w:t xml:space="preserve"> - </w:t>
            </w:r>
            <w:r w:rsidR="00702686" w:rsidRPr="00217407">
              <w:rPr>
                <w:rFonts w:cs="Arial"/>
                <w:szCs w:val="16"/>
              </w:rPr>
              <w:t xml:space="preserve">od wartości operacji </w:t>
            </w:r>
            <w:r w:rsidR="00702686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8" w14:textId="2466F503" w:rsidR="006922AE" w:rsidRPr="00DF210A" w:rsidRDefault="006922AE" w:rsidP="002B0CAD">
            <w:pPr>
              <w:rPr>
                <w:rFonts w:cs="Arial"/>
                <w:color w:val="auto"/>
                <w:szCs w:val="16"/>
              </w:rPr>
            </w:pPr>
            <w:r w:rsidRPr="00DF210A">
              <w:rPr>
                <w:rFonts w:cs="Arial"/>
                <w:color w:val="auto"/>
                <w:szCs w:val="16"/>
              </w:rPr>
              <w:t>3,5%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9" w14:textId="2F2C8720" w:rsidR="006922AE" w:rsidRPr="00DF210A" w:rsidRDefault="00DF210A" w:rsidP="002B0CAD">
            <w:pPr>
              <w:rPr>
                <w:rFonts w:cs="Arial"/>
                <w:color w:val="auto"/>
                <w:szCs w:val="16"/>
              </w:rPr>
            </w:pPr>
            <w:r w:rsidRPr="00DF210A">
              <w:rPr>
                <w:rFonts w:cs="Arial"/>
                <w:color w:val="auto"/>
                <w:szCs w:val="16"/>
              </w:rPr>
              <w:t>3</w:t>
            </w:r>
            <w:r w:rsidR="006922AE" w:rsidRPr="00DF210A">
              <w:rPr>
                <w:rFonts w:cs="Arial"/>
                <w:color w:val="auto"/>
                <w:szCs w:val="16"/>
              </w:rPr>
              <w:t>,5%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A" w14:textId="047122B3" w:rsidR="006922AE" w:rsidRPr="00DF210A" w:rsidRDefault="006922AE" w:rsidP="002B0CAD">
            <w:pPr>
              <w:rPr>
                <w:rFonts w:cs="Arial"/>
                <w:color w:val="auto"/>
                <w:szCs w:val="16"/>
              </w:rPr>
            </w:pPr>
            <w:r w:rsidRPr="00DF210A">
              <w:rPr>
                <w:rFonts w:cs="Arial"/>
                <w:color w:val="auto"/>
                <w:szCs w:val="16"/>
              </w:rPr>
              <w:t>3,5%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B" w14:textId="77777777" w:rsidR="006922AE" w:rsidRPr="00217407" w:rsidRDefault="006922AE" w:rsidP="006B1CEE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C" w14:textId="77777777" w:rsidR="006922AE" w:rsidRPr="00217407" w:rsidRDefault="006922AE" w:rsidP="006B1CEE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D" w14:textId="37BE9D13" w:rsidR="006922AE" w:rsidRPr="00DF210A" w:rsidRDefault="006922AE" w:rsidP="002B0CAD">
            <w:pPr>
              <w:rPr>
                <w:rFonts w:cs="Arial"/>
                <w:color w:val="auto"/>
                <w:szCs w:val="16"/>
              </w:rPr>
            </w:pPr>
            <w:r w:rsidRPr="00DF210A">
              <w:rPr>
                <w:rFonts w:cs="Arial"/>
                <w:color w:val="auto"/>
                <w:szCs w:val="16"/>
              </w:rPr>
              <w:t>3,5%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E" w14:textId="18364FF8" w:rsidR="006922AE" w:rsidRPr="00DF210A" w:rsidRDefault="006922AE" w:rsidP="002B0CAD">
            <w:pPr>
              <w:rPr>
                <w:rFonts w:cs="Arial"/>
                <w:color w:val="auto"/>
                <w:szCs w:val="16"/>
              </w:rPr>
            </w:pPr>
            <w:r w:rsidRPr="00DF210A">
              <w:rPr>
                <w:rFonts w:cs="Arial"/>
                <w:color w:val="auto"/>
                <w:szCs w:val="16"/>
              </w:rPr>
              <w:t>3,5%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8F" w14:textId="47CACDDA" w:rsidR="006922AE" w:rsidRPr="00217407" w:rsidRDefault="006922AE" w:rsidP="006B1CEE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</w:tr>
      <w:tr w:rsidR="006D4A6A" w:rsidRPr="00217407" w14:paraId="0B09219B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1" w14:textId="77777777" w:rsidR="006D4A6A" w:rsidRPr="00217407" w:rsidRDefault="006D4A6A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6.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2" w14:textId="77777777" w:rsidR="006D4A6A" w:rsidRPr="00217407" w:rsidRDefault="006D4A6A" w:rsidP="00D65F43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Operacja bezgotówkowa dokonana w punktach oznaczonych jako kasyna gry, salony gier, zakłady bukmacherskie, loterie i totalizatory - za każdą operację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3" w14:textId="3E94FC54" w:rsidR="006D4A6A" w:rsidRPr="00DF210A" w:rsidRDefault="006D4A6A" w:rsidP="006D4A6A">
            <w:pPr>
              <w:jc w:val="right"/>
              <w:rPr>
                <w:rFonts w:cs="Arial"/>
                <w:color w:val="auto"/>
                <w:szCs w:val="16"/>
              </w:rPr>
            </w:pPr>
            <w:r w:rsidRPr="00DF210A">
              <w:rPr>
                <w:rFonts w:cs="Arial"/>
                <w:color w:val="auto"/>
                <w:szCs w:val="16"/>
              </w:rPr>
              <w:t xml:space="preserve"> 1</w:t>
            </w:r>
            <w:r>
              <w:rPr>
                <w:rFonts w:cs="Arial"/>
                <w:color w:val="auto"/>
                <w:szCs w:val="16"/>
              </w:rPr>
              <w:t>0</w:t>
            </w:r>
            <w:r w:rsidRPr="00DF210A">
              <w:rPr>
                <w:rFonts w:cs="Arial"/>
                <w:color w:val="auto"/>
                <w:szCs w:val="16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4" w14:textId="5EBE440C" w:rsidR="006D4A6A" w:rsidRPr="00DF210A" w:rsidRDefault="006D4A6A" w:rsidP="002B0CAD">
            <w:pPr>
              <w:jc w:val="right"/>
              <w:rPr>
                <w:rFonts w:cs="Arial"/>
                <w:color w:val="auto"/>
                <w:szCs w:val="16"/>
              </w:rPr>
            </w:pPr>
            <w:r w:rsidRPr="00872635">
              <w:rPr>
                <w:rFonts w:cs="Arial"/>
                <w:color w:val="auto"/>
                <w:szCs w:val="16"/>
              </w:rPr>
              <w:t>10,00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5" w14:textId="35C44FA1" w:rsidR="006D4A6A" w:rsidRPr="00DF210A" w:rsidRDefault="006D4A6A" w:rsidP="002B0CAD">
            <w:pPr>
              <w:jc w:val="right"/>
              <w:rPr>
                <w:rFonts w:cs="Arial"/>
                <w:color w:val="auto"/>
                <w:szCs w:val="16"/>
              </w:rPr>
            </w:pPr>
            <w:r w:rsidRPr="00872635">
              <w:rPr>
                <w:rFonts w:cs="Arial"/>
                <w:color w:val="auto"/>
                <w:szCs w:val="16"/>
              </w:rPr>
              <w:t>10,00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6" w14:textId="77777777" w:rsidR="006D4A6A" w:rsidRPr="00217407" w:rsidRDefault="006D4A6A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7" w14:textId="77777777" w:rsidR="006D4A6A" w:rsidRPr="00217407" w:rsidRDefault="006D4A6A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8" w14:textId="77777777" w:rsidR="006D4A6A" w:rsidRPr="00217407" w:rsidRDefault="006D4A6A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9" w14:textId="77777777" w:rsidR="006D4A6A" w:rsidRPr="00217407" w:rsidRDefault="006D4A6A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A" w14:textId="77777777" w:rsidR="006D4A6A" w:rsidRPr="00217407" w:rsidRDefault="006D4A6A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FE6A20" w:rsidRPr="00217407" w14:paraId="0B0921A6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C" w14:textId="77777777" w:rsidR="00FE6A20" w:rsidRPr="00217407" w:rsidRDefault="00FE6A20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7.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D" w14:textId="77777777" w:rsidR="00FE6A20" w:rsidRPr="00217407" w:rsidRDefault="00FE6A20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Przelew z rachunku karty kredytowej, w tym za pośrednictwem kanału mobilnego </w:t>
            </w:r>
            <w:r w:rsidRPr="00217407">
              <w:rPr>
                <w:rFonts w:cs="Arial"/>
                <w:szCs w:val="16"/>
                <w:vertAlign w:val="superscript"/>
              </w:rPr>
              <w:t>3)</w:t>
            </w:r>
            <w:r w:rsidRPr="00217407">
              <w:rPr>
                <w:rFonts w:cs="Arial"/>
                <w:szCs w:val="16"/>
              </w:rPr>
              <w:t>, za każdą operację - od wartości operacji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E" w14:textId="1C894137" w:rsidR="00FE6A20" w:rsidRPr="00217407" w:rsidRDefault="00FE6A20" w:rsidP="00DF210A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4% nie mniej niż </w:t>
            </w:r>
            <w:r>
              <w:rPr>
                <w:rFonts w:cs="Arial"/>
                <w:szCs w:val="16"/>
              </w:rPr>
              <w:t xml:space="preserve"> </w:t>
            </w:r>
            <w:r w:rsidRPr="00DF210A">
              <w:rPr>
                <w:rFonts w:cs="Arial"/>
                <w:color w:val="auto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9F" w14:textId="1F7F2867" w:rsidR="00FE6A20" w:rsidRPr="00217407" w:rsidRDefault="00FE6A20" w:rsidP="00DF210A">
            <w:pPr>
              <w:spacing w:before="10"/>
              <w:rPr>
                <w:rFonts w:cs="Arial"/>
                <w:szCs w:val="16"/>
              </w:rPr>
            </w:pPr>
            <w:r w:rsidRPr="00765F32">
              <w:rPr>
                <w:rFonts w:cs="Arial"/>
                <w:szCs w:val="16"/>
              </w:rPr>
              <w:t xml:space="preserve">4% nie mniej niż  </w:t>
            </w:r>
            <w:r w:rsidRPr="00DF210A">
              <w:rPr>
                <w:rFonts w:cs="Arial"/>
                <w:color w:val="auto"/>
                <w:szCs w:val="16"/>
              </w:rPr>
              <w:t>15,00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0" w14:textId="39001085" w:rsidR="00FE6A20" w:rsidRPr="00217407" w:rsidRDefault="00FE6A20" w:rsidP="00DF210A">
            <w:pPr>
              <w:spacing w:before="10"/>
              <w:rPr>
                <w:rFonts w:cs="Arial"/>
                <w:szCs w:val="16"/>
              </w:rPr>
            </w:pPr>
            <w:r w:rsidRPr="00765F32">
              <w:rPr>
                <w:rFonts w:cs="Arial"/>
                <w:szCs w:val="16"/>
              </w:rPr>
              <w:t xml:space="preserve">4% nie mniej niż  </w:t>
            </w:r>
            <w:r w:rsidRPr="00DF210A">
              <w:rPr>
                <w:rFonts w:cs="Arial"/>
                <w:color w:val="auto"/>
                <w:szCs w:val="16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1" w14:textId="190FDE82" w:rsidR="00FE6A20" w:rsidRPr="00217407" w:rsidRDefault="00FE6A20" w:rsidP="00DF210A">
            <w:pPr>
              <w:spacing w:before="10"/>
              <w:rPr>
                <w:rFonts w:cs="Arial"/>
                <w:szCs w:val="16"/>
              </w:rPr>
            </w:pPr>
            <w:r w:rsidRPr="00765F32">
              <w:rPr>
                <w:rFonts w:cs="Arial"/>
                <w:szCs w:val="16"/>
              </w:rPr>
              <w:t xml:space="preserve">4% nie mniej niż </w:t>
            </w:r>
            <w:r w:rsidRPr="00DF210A">
              <w:rPr>
                <w:rFonts w:cs="Arial"/>
                <w:color w:val="auto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2" w14:textId="77E57A30" w:rsidR="00FE6A20" w:rsidRPr="00217407" w:rsidRDefault="00FE6A20" w:rsidP="00DF210A">
            <w:pPr>
              <w:spacing w:before="10"/>
              <w:rPr>
                <w:rFonts w:cs="Arial"/>
                <w:szCs w:val="16"/>
              </w:rPr>
            </w:pPr>
            <w:r w:rsidRPr="00765F32">
              <w:rPr>
                <w:rFonts w:cs="Arial"/>
                <w:szCs w:val="16"/>
              </w:rPr>
              <w:t xml:space="preserve">4% nie mniej niż </w:t>
            </w:r>
            <w:r w:rsidRPr="00DF210A">
              <w:rPr>
                <w:rFonts w:cs="Arial"/>
                <w:color w:val="auto"/>
                <w:szCs w:val="16"/>
              </w:rPr>
              <w:t>15,00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3" w14:textId="4D896114" w:rsidR="00FE6A20" w:rsidRPr="00217407" w:rsidRDefault="00FE6A20" w:rsidP="00DF210A">
            <w:pPr>
              <w:spacing w:before="10"/>
              <w:rPr>
                <w:rFonts w:cs="Arial"/>
                <w:szCs w:val="16"/>
              </w:rPr>
            </w:pPr>
            <w:r w:rsidRPr="00765F32">
              <w:rPr>
                <w:rFonts w:cs="Arial"/>
                <w:szCs w:val="16"/>
              </w:rPr>
              <w:t xml:space="preserve">4% nie mniej niż  </w:t>
            </w:r>
            <w:r w:rsidR="00DF210A" w:rsidRPr="00DF210A">
              <w:rPr>
                <w:rFonts w:cs="Arial"/>
                <w:color w:val="auto"/>
                <w:szCs w:val="16"/>
              </w:rPr>
              <w:t>1</w:t>
            </w:r>
            <w:r w:rsidRPr="00DF210A">
              <w:rPr>
                <w:rFonts w:cs="Arial"/>
                <w:color w:val="auto"/>
                <w:szCs w:val="16"/>
              </w:rPr>
              <w:t>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4" w14:textId="7037ACE7" w:rsidR="00FE6A20" w:rsidRPr="00217407" w:rsidRDefault="00FE6A20" w:rsidP="00DF210A">
            <w:pPr>
              <w:spacing w:before="10"/>
              <w:rPr>
                <w:rFonts w:cs="Arial"/>
                <w:szCs w:val="16"/>
              </w:rPr>
            </w:pPr>
            <w:r w:rsidRPr="00765F32">
              <w:rPr>
                <w:rFonts w:cs="Arial"/>
                <w:szCs w:val="16"/>
              </w:rPr>
              <w:t xml:space="preserve">4% nie mniej niż  </w:t>
            </w:r>
            <w:r w:rsidRPr="00DF210A">
              <w:rPr>
                <w:rFonts w:cs="Arial"/>
                <w:color w:val="auto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5" w14:textId="0D5B49D2" w:rsidR="00FE6A20" w:rsidRPr="00217407" w:rsidRDefault="00FE6A20" w:rsidP="00DF210A">
            <w:pPr>
              <w:spacing w:before="10"/>
              <w:rPr>
                <w:rFonts w:cs="Arial"/>
                <w:szCs w:val="16"/>
              </w:rPr>
            </w:pPr>
            <w:r w:rsidRPr="00765F32">
              <w:rPr>
                <w:rFonts w:cs="Arial"/>
                <w:szCs w:val="16"/>
              </w:rPr>
              <w:t xml:space="preserve">4% nie mniej niż  </w:t>
            </w:r>
            <w:r w:rsidRPr="00DF210A">
              <w:rPr>
                <w:rFonts w:cs="Arial"/>
                <w:color w:val="auto"/>
                <w:szCs w:val="16"/>
              </w:rPr>
              <w:t>15,00</w:t>
            </w:r>
          </w:p>
        </w:tc>
      </w:tr>
      <w:tr w:rsidR="008F221B" w:rsidRPr="00217407" w14:paraId="0B0921B7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7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8.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8" w14:textId="5B3EF784" w:rsidR="004F5BAB" w:rsidRPr="00217407" w:rsidRDefault="004F5BAB" w:rsidP="003A5EE9">
            <w:pPr>
              <w:spacing w:before="10"/>
              <w:rPr>
                <w:rFonts w:cs="Arial"/>
                <w:szCs w:val="16"/>
              </w:rPr>
            </w:pPr>
            <w:r w:rsidRPr="008D4620">
              <w:t>Objęcie ochroną ubezpieczeniową z tytułu ubezpieczenia grupowego</w:t>
            </w:r>
            <w:r>
              <w:t xml:space="preserve"> </w:t>
            </w:r>
            <w:r w:rsidRPr="00135EAC">
              <w:t xml:space="preserve">spłaty kredytu na wypadek śmierci, trwałej niezdolności do pracy </w:t>
            </w:r>
            <w:r w:rsidR="003A5EE9">
              <w:t>i</w:t>
            </w:r>
            <w:r w:rsidRPr="00135EAC">
              <w:t xml:space="preserve"> utraty pracy </w:t>
            </w:r>
            <w:r w:rsidRPr="00135EAC">
              <w:rPr>
                <w:vertAlign w:val="superscript"/>
              </w:rPr>
              <w:t>4)</w:t>
            </w:r>
            <w:r w:rsidRPr="00135EAC">
              <w:t xml:space="preserve"> </w:t>
            </w:r>
            <w:r w:rsidRPr="008D4620">
              <w:t xml:space="preserve">– od </w:t>
            </w:r>
            <w:r w:rsidRPr="008D4620">
              <w:rPr>
                <w:rFonts w:cs="Arial"/>
                <w:szCs w:val="16"/>
              </w:rPr>
              <w:t>wartości kwoty zadłużenia w dniu rozliczeniowym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AB" w14:textId="382D2A86" w:rsidR="008F221B" w:rsidRPr="00217407" w:rsidRDefault="004F5BAB" w:rsidP="008D4620">
            <w:pPr>
              <w:rPr>
                <w:rFonts w:cs="Arial"/>
                <w:szCs w:val="16"/>
              </w:rPr>
            </w:pPr>
            <w:r w:rsidRPr="00C31DCD">
              <w:t>0,13%</w:t>
            </w:r>
            <w:r w:rsidRPr="00135EAC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D79" w14:textId="358B21CA" w:rsidR="008C6555" w:rsidRDefault="008C6555" w:rsidP="008C6555">
            <w:pPr>
              <w:rPr>
                <w:rFonts w:cs="Arial"/>
                <w:strike/>
                <w:szCs w:val="16"/>
              </w:rPr>
            </w:pPr>
            <w:r w:rsidRPr="00C31DCD">
              <w:t>0,10%</w:t>
            </w:r>
          </w:p>
          <w:p w14:paraId="0B0921AE" w14:textId="561D456A" w:rsidR="008F221B" w:rsidRPr="00217407" w:rsidRDefault="008F221B" w:rsidP="00C31DCD">
            <w:pPr>
              <w:rPr>
                <w:rFonts w:cs="Arial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1" w14:textId="565C4870" w:rsidR="008F221B" w:rsidRPr="00217407" w:rsidRDefault="008C6555" w:rsidP="008D4620">
            <w:pPr>
              <w:rPr>
                <w:rFonts w:cs="Arial"/>
                <w:szCs w:val="16"/>
              </w:rPr>
            </w:pPr>
            <w:r w:rsidRPr="00C31DCD">
              <w:t>0,10%</w:t>
            </w:r>
            <w:r w:rsidRPr="00D35E63">
              <w:rPr>
                <w:strike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2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3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4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5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6" w14:textId="77777777" w:rsidR="008F221B" w:rsidRPr="00217407" w:rsidRDefault="008F221B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566B6B" w:rsidRPr="00217407" w14:paraId="0B0921BA" w14:textId="77777777" w:rsidTr="000539EF">
        <w:trPr>
          <w:trHeight w:val="12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921B8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9.</w:t>
            </w:r>
          </w:p>
        </w:tc>
        <w:tc>
          <w:tcPr>
            <w:tcW w:w="1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9" w14:textId="6486CA3E" w:rsidR="00566B6B" w:rsidRPr="00217407" w:rsidRDefault="00AB1112" w:rsidP="006B1CEE">
            <w:pPr>
              <w:spacing w:before="10"/>
              <w:rPr>
                <w:rFonts w:cs="Arial"/>
                <w:szCs w:val="16"/>
              </w:rPr>
            </w:pPr>
            <w:r w:rsidRPr="00F27AE7">
              <w:t>Objęcie ochroną ubezpieczeniową z tytułu ubezpieczenia grupowego</w:t>
            </w:r>
            <w:r w:rsidR="00903221" w:rsidRPr="00F27AE7">
              <w:rPr>
                <w:rFonts w:cs="Arial"/>
                <w:szCs w:val="16"/>
              </w:rPr>
              <w:t xml:space="preserve"> </w:t>
            </w:r>
            <w:r w:rsidR="00566B6B" w:rsidRPr="00217407">
              <w:rPr>
                <w:rFonts w:cs="Arial"/>
                <w:szCs w:val="16"/>
                <w:vertAlign w:val="superscript"/>
              </w:rPr>
              <w:t>4</w:t>
            </w:r>
            <w:r w:rsidR="00903221" w:rsidRPr="00217407">
              <w:rPr>
                <w:rFonts w:cs="Arial"/>
                <w:szCs w:val="16"/>
                <w:vertAlign w:val="superscript"/>
              </w:rPr>
              <w:t>)</w:t>
            </w:r>
            <w:r w:rsidR="00566B6B" w:rsidRPr="00217407">
              <w:rPr>
                <w:rFonts w:cs="Arial"/>
                <w:szCs w:val="16"/>
              </w:rPr>
              <w:t> </w:t>
            </w:r>
          </w:p>
        </w:tc>
      </w:tr>
      <w:tr w:rsidR="00566B6B" w:rsidRPr="00217407" w14:paraId="0B0921C6" w14:textId="77777777" w:rsidTr="000539EF">
        <w:trPr>
          <w:trHeight w:val="64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21BB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C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1)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D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NNW w podróży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E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BF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C0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C1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0C78E" w14:textId="01EADFAB" w:rsidR="00ED667B" w:rsidRPr="00C31DCD" w:rsidRDefault="00ED667B" w:rsidP="002B0CAD">
            <w:pPr>
              <w:rPr>
                <w:rFonts w:cs="Arial"/>
                <w:szCs w:val="16"/>
              </w:rPr>
            </w:pPr>
            <w:r w:rsidRPr="00C31DCD">
              <w:rPr>
                <w:rFonts w:cs="Arial"/>
                <w:szCs w:val="16"/>
              </w:rPr>
              <w:t>0,65% od salda zadłużenia</w:t>
            </w:r>
          </w:p>
          <w:p w14:paraId="61745FD6" w14:textId="77777777" w:rsidR="00ED667B" w:rsidRDefault="00ED667B" w:rsidP="002B0CAD">
            <w:pPr>
              <w:rPr>
                <w:rFonts w:cs="Arial"/>
                <w:szCs w:val="16"/>
              </w:rPr>
            </w:pPr>
          </w:p>
          <w:p w14:paraId="0B0921C2" w14:textId="40A905EE" w:rsidR="00566B6B" w:rsidRPr="00217407" w:rsidRDefault="00566B6B" w:rsidP="002B0CAD">
            <w:pPr>
              <w:rPr>
                <w:rFonts w:cs="Arial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C3" w14:textId="77777777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C4" w14:textId="77777777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C5" w14:textId="77777777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</w:tr>
      <w:tr w:rsidR="0046512F" w:rsidRPr="00217407" w14:paraId="21CCCB58" w14:textId="77777777" w:rsidTr="000539EF">
        <w:trPr>
          <w:trHeight w:val="64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DB5B1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EC5" w14:textId="111BE866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2)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4FE" w14:textId="26FD31B3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Utrata karty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0D8E" w14:textId="2F6A03A1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CCCA" w14:textId="1119F66E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30CF" w14:textId="2C0FA39E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3D5A" w14:textId="6F04AD14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4A2D4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F87" w14:textId="10E1D553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A6F2" w14:textId="42C193FD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0C7" w14:textId="4F267323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</w:tr>
      <w:tr w:rsidR="0046512F" w:rsidRPr="00217407" w14:paraId="0B0921D8" w14:textId="77777777" w:rsidTr="000539EF">
        <w:trPr>
          <w:trHeight w:val="12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21CD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CE" w14:textId="0A82AB54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3)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CF" w14:textId="17500DD6" w:rsidR="0046512F" w:rsidRPr="00217407" w:rsidRDefault="0046512F" w:rsidP="00917830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Spłata kredytu w przypadku</w:t>
            </w:r>
            <w:r w:rsidRPr="00F27AE7">
              <w:rPr>
                <w:rFonts w:cs="Arial"/>
                <w:szCs w:val="16"/>
              </w:rPr>
              <w:t xml:space="preserve">: śmierci, utraty pracy, trwałej niezdolności do pracy </w:t>
            </w:r>
            <w:r w:rsidR="00917830" w:rsidRPr="00F27AE7">
              <w:rPr>
                <w:rFonts w:cs="Arial"/>
                <w:szCs w:val="16"/>
              </w:rPr>
              <w:t>i</w:t>
            </w:r>
            <w:r w:rsidRPr="00F27AE7">
              <w:rPr>
                <w:rFonts w:cs="Arial"/>
                <w:szCs w:val="16"/>
              </w:rPr>
              <w:t xml:space="preserve"> czasowej niezdolności do pracy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D0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D1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D2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D3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D4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D5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D6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D7" w14:textId="3D29DFFC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</w:tbl>
    <w:p w14:paraId="64EFB2E0" w14:textId="77777777" w:rsidR="00F27AE7" w:rsidRDefault="00F27AE7"/>
    <w:p w14:paraId="0F1CE8DC" w14:textId="77777777" w:rsidR="00122482" w:rsidRDefault="00122482"/>
    <w:tbl>
      <w:tblPr>
        <w:tblW w:w="5001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"/>
        <w:gridCol w:w="4532"/>
        <w:gridCol w:w="1273"/>
        <w:gridCol w:w="1275"/>
        <w:gridCol w:w="1274"/>
        <w:gridCol w:w="1273"/>
        <w:gridCol w:w="1275"/>
        <w:gridCol w:w="1274"/>
        <w:gridCol w:w="1277"/>
        <w:gridCol w:w="1275"/>
      </w:tblGrid>
      <w:tr w:rsidR="0046512F" w:rsidRPr="00217407" w14:paraId="0B092213" w14:textId="77777777" w:rsidTr="00122482">
        <w:trPr>
          <w:trHeight w:val="22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09" w14:textId="3AB0B7A6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lastRenderedPageBreak/>
              <w:t>10.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0A" w14:textId="11C82E3E" w:rsidR="0046512F" w:rsidRPr="00217407" w:rsidRDefault="0046512F" w:rsidP="00CA115F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Obsługa raty w ramach usługi spłaty ratalnej (opłata pobierana przy każdej racie)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0B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0C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0D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0E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0F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0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1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2" w14:textId="485D346B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46512F" w:rsidRPr="00217407" w14:paraId="0B09221E" w14:textId="77777777" w:rsidTr="000539EF">
        <w:trPr>
          <w:trHeight w:val="30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4" w14:textId="3119DDC2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5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Przejęcie odpowiedzialności za operacje zrealizowane przed zgłoszeniem utraty karty (opłata miesięczna)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6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 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7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 3,00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8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9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A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B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C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D" w14:textId="4C45E974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46512F" w:rsidRPr="00217407" w14:paraId="0B092229" w14:textId="77777777" w:rsidTr="000539EF">
        <w:trPr>
          <w:trHeight w:val="24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1F" w14:textId="0EE397DE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12.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0" w14:textId="7BA6AA5E" w:rsidR="000539EF" w:rsidRPr="00217407" w:rsidRDefault="000539EF" w:rsidP="006B1CEE">
            <w:pPr>
              <w:spacing w:before="10"/>
              <w:rPr>
                <w:rFonts w:cs="Arial"/>
                <w:szCs w:val="16"/>
              </w:rPr>
            </w:pPr>
            <w:r w:rsidRPr="00F27AE7">
              <w:t xml:space="preserve">Objęcie ochroną ubezpieczeniową z tytułu ubezpieczenia grupowego w ramach </w:t>
            </w:r>
            <w:r>
              <w:t>p</w:t>
            </w:r>
            <w:r w:rsidRPr="00135EAC">
              <w:t>akiet</w:t>
            </w:r>
            <w:r>
              <w:t>u</w:t>
            </w:r>
            <w:r w:rsidRPr="00135EAC">
              <w:t xml:space="preserve"> ubezpieczeniow</w:t>
            </w:r>
            <w:r>
              <w:t>ego</w:t>
            </w:r>
            <w:r w:rsidRPr="00135EAC">
              <w:t xml:space="preserve"> „ubezpieczenia na szóstkę” (opłata miesięczna) </w:t>
            </w:r>
            <w:r w:rsidRPr="00135EAC">
              <w:rPr>
                <w:vertAlign w:val="superscript"/>
              </w:rPr>
              <w:t>4)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52E0" w14:textId="77777777" w:rsidR="000539EF" w:rsidRPr="00C31DCD" w:rsidRDefault="000539EF" w:rsidP="000539EF">
            <w:pPr>
              <w:spacing w:before="10"/>
              <w:jc w:val="right"/>
            </w:pPr>
            <w:r w:rsidRPr="00C31DCD">
              <w:t>4,00</w:t>
            </w:r>
          </w:p>
          <w:p w14:paraId="0B092221" w14:textId="63D6C0A2" w:rsidR="0046512F" w:rsidRPr="00C31DCD" w:rsidRDefault="0046512F" w:rsidP="00C31DCD">
            <w:pPr>
              <w:spacing w:before="10"/>
              <w:rPr>
                <w:rFonts w:cs="Arial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3E94" w14:textId="77777777" w:rsidR="000539EF" w:rsidRPr="00C31DCD" w:rsidRDefault="000539EF" w:rsidP="000539EF">
            <w:pPr>
              <w:spacing w:before="10"/>
              <w:jc w:val="right"/>
            </w:pPr>
            <w:r w:rsidRPr="00C31DCD">
              <w:t>4,00</w:t>
            </w:r>
          </w:p>
          <w:p w14:paraId="56818DD4" w14:textId="77777777" w:rsidR="000539EF" w:rsidRPr="00C31DCD" w:rsidRDefault="000539EF" w:rsidP="000539EF">
            <w:pPr>
              <w:spacing w:before="10"/>
              <w:jc w:val="right"/>
            </w:pPr>
          </w:p>
          <w:p w14:paraId="0B092222" w14:textId="5C2A74FC" w:rsidR="0046512F" w:rsidRPr="00C31DCD" w:rsidRDefault="0046512F" w:rsidP="000539EF">
            <w:pPr>
              <w:spacing w:before="10"/>
              <w:rPr>
                <w:rFonts w:cs="Arial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3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4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5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6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7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8" w14:textId="1B8315AF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46512F" w:rsidRPr="00217407" w14:paraId="0B092234" w14:textId="77777777" w:rsidTr="000539EF">
        <w:trPr>
          <w:trHeight w:val="17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A" w14:textId="4718BFCE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13.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B" w14:textId="0EFF4511" w:rsidR="0046512F" w:rsidRPr="00217407" w:rsidRDefault="000539EF" w:rsidP="00F27AE7">
            <w:pPr>
              <w:spacing w:before="10"/>
              <w:rPr>
                <w:rFonts w:cs="Arial"/>
                <w:szCs w:val="16"/>
              </w:rPr>
            </w:pPr>
            <w:r w:rsidRPr="00F27AE7">
              <w:t xml:space="preserve">Objęcie ochroną ubezpieczeniową z tytułu ubezpieczenia grupowego </w:t>
            </w:r>
            <w:r w:rsidRPr="00825542">
              <w:t>podróżne</w:t>
            </w:r>
            <w:r w:rsidRPr="00825542">
              <w:rPr>
                <w:color w:val="auto"/>
              </w:rPr>
              <w:t xml:space="preserve">go </w:t>
            </w:r>
            <w:r w:rsidRPr="00825542">
              <w:t>(opłata</w:t>
            </w:r>
            <w:r w:rsidRPr="009E5DCE">
              <w:t xml:space="preserve"> miesięczna) </w:t>
            </w:r>
            <w:r w:rsidRPr="009E5DCE">
              <w:rPr>
                <w:vertAlign w:val="superscript"/>
              </w:rPr>
              <w:t>4)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83C" w14:textId="77777777" w:rsidR="000539EF" w:rsidRPr="00C31DCD" w:rsidRDefault="000539EF" w:rsidP="000539EF">
            <w:pPr>
              <w:spacing w:before="10"/>
              <w:jc w:val="right"/>
            </w:pPr>
            <w:r w:rsidRPr="00C31DCD">
              <w:t>4,00</w:t>
            </w:r>
          </w:p>
          <w:p w14:paraId="7CD4CD58" w14:textId="77777777" w:rsidR="000539EF" w:rsidRPr="00C31DCD" w:rsidRDefault="000539EF" w:rsidP="000539EF">
            <w:pPr>
              <w:spacing w:before="10"/>
              <w:jc w:val="right"/>
            </w:pPr>
          </w:p>
          <w:p w14:paraId="0B09222C" w14:textId="2F5557B3" w:rsidR="0046512F" w:rsidRPr="00C31DCD" w:rsidRDefault="0046512F" w:rsidP="000539EF">
            <w:pPr>
              <w:spacing w:before="10"/>
              <w:rPr>
                <w:rFonts w:cs="Arial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6C2" w14:textId="77777777" w:rsidR="000539EF" w:rsidRPr="00C31DCD" w:rsidRDefault="000539EF" w:rsidP="000539EF">
            <w:pPr>
              <w:spacing w:before="10"/>
              <w:jc w:val="right"/>
            </w:pPr>
            <w:r w:rsidRPr="00C31DCD">
              <w:t>4,00</w:t>
            </w:r>
          </w:p>
          <w:p w14:paraId="5C3FB630" w14:textId="77777777" w:rsidR="000539EF" w:rsidRPr="00C31DCD" w:rsidRDefault="000539EF" w:rsidP="000539EF">
            <w:pPr>
              <w:spacing w:before="10"/>
              <w:jc w:val="right"/>
            </w:pPr>
          </w:p>
          <w:p w14:paraId="0B09222D" w14:textId="6E0E9BD4" w:rsidR="0046512F" w:rsidRPr="00C31DCD" w:rsidRDefault="0046512F" w:rsidP="00C31DCD">
            <w:pPr>
              <w:spacing w:before="10"/>
              <w:rPr>
                <w:rFonts w:cs="Arial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E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2F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0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1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2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3" w14:textId="1BC09B76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46512F" w:rsidRPr="00217407" w14:paraId="0B09223F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5" w14:textId="3B85EC22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14.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6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Pakiet usług dodatkowych – </w:t>
            </w:r>
            <w:proofErr w:type="spellStart"/>
            <w:r w:rsidRPr="00217407">
              <w:rPr>
                <w:rFonts w:cs="Arial"/>
                <w:szCs w:val="16"/>
              </w:rPr>
              <w:t>Priority</w:t>
            </w:r>
            <w:proofErr w:type="spellEnd"/>
            <w:r w:rsidRPr="00217407">
              <w:rPr>
                <w:rFonts w:cs="Arial"/>
                <w:szCs w:val="16"/>
              </w:rPr>
              <w:t xml:space="preserve"> Pass, IAPA (opłata roczna)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7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8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9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80,00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A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B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C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D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3E" w14:textId="7C509C3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46512F" w:rsidRPr="00217407" w14:paraId="0B09224A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0" w14:textId="6A05D1DB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15.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1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proofErr w:type="spellStart"/>
            <w:r w:rsidRPr="00217407">
              <w:rPr>
                <w:rFonts w:cs="Arial"/>
                <w:szCs w:val="16"/>
              </w:rPr>
              <w:t>Priority</w:t>
            </w:r>
            <w:proofErr w:type="spellEnd"/>
            <w:r w:rsidRPr="00217407">
              <w:rPr>
                <w:rFonts w:cs="Arial"/>
                <w:szCs w:val="16"/>
              </w:rPr>
              <w:t xml:space="preserve"> Pass - wejście Posiadacza karty lub Użytkownika do saloniku na lotnisku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2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3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4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równowartość 27 USD w złotych</w:t>
            </w:r>
            <w:r w:rsidRPr="00CA115F">
              <w:rPr>
                <w:rFonts w:cs="Arial"/>
                <w:szCs w:val="16"/>
                <w:vertAlign w:val="superscript"/>
              </w:rPr>
              <w:t>5)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5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6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7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8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równowartość 27 USD w złotych </w:t>
            </w:r>
            <w:r w:rsidRPr="00217407">
              <w:rPr>
                <w:rFonts w:cs="Arial"/>
                <w:szCs w:val="16"/>
                <w:vertAlign w:val="superscript"/>
              </w:rPr>
              <w:t>5)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9" w14:textId="441B6531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równowartość 27 USD w złotych</w:t>
            </w:r>
            <w:r w:rsidRPr="00217407">
              <w:rPr>
                <w:rFonts w:cs="Arial"/>
                <w:szCs w:val="16"/>
                <w:vertAlign w:val="superscript"/>
              </w:rPr>
              <w:t>5)</w:t>
            </w:r>
          </w:p>
        </w:tc>
      </w:tr>
      <w:tr w:rsidR="0046512F" w:rsidRPr="00217407" w14:paraId="0B092255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B" w14:textId="357AD3C8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16.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C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proofErr w:type="spellStart"/>
            <w:r w:rsidRPr="00217407">
              <w:rPr>
                <w:rFonts w:cs="Arial"/>
                <w:szCs w:val="16"/>
              </w:rPr>
              <w:t>Priority</w:t>
            </w:r>
            <w:proofErr w:type="spellEnd"/>
            <w:r w:rsidRPr="00217407">
              <w:rPr>
                <w:rFonts w:cs="Arial"/>
                <w:szCs w:val="16"/>
              </w:rPr>
              <w:t xml:space="preserve"> Pass - wejście osoby towarzyszącej do saloniku na lotnisku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D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E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4F" w14:textId="3C63C6E0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równowartość 27 USD w </w:t>
            </w:r>
            <w:r w:rsidRPr="00825542">
              <w:rPr>
                <w:rFonts w:cs="Arial"/>
                <w:szCs w:val="16"/>
              </w:rPr>
              <w:t>złotych</w:t>
            </w:r>
            <w:r w:rsidR="00AD2565" w:rsidRPr="00825542">
              <w:rPr>
                <w:rFonts w:cs="Arial"/>
                <w:szCs w:val="16"/>
                <w:vertAlign w:val="superscript"/>
              </w:rPr>
              <w:t>5</w:t>
            </w:r>
            <w:r w:rsidRPr="00825542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0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1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2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3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równowartość 27 USD w złotych</w:t>
            </w:r>
            <w:r w:rsidRPr="00217407">
              <w:rPr>
                <w:rFonts w:cs="Arial"/>
                <w:szCs w:val="16"/>
                <w:vertAlign w:val="superscript"/>
              </w:rPr>
              <w:t>5)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4" w14:textId="4B4BC96A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równowartość 27 USD w złotych</w:t>
            </w:r>
            <w:r w:rsidRPr="00217407">
              <w:rPr>
                <w:rFonts w:cs="Arial"/>
                <w:szCs w:val="16"/>
                <w:vertAlign w:val="superscript"/>
              </w:rPr>
              <w:t>5)</w:t>
            </w:r>
          </w:p>
        </w:tc>
      </w:tr>
      <w:tr w:rsidR="0046512F" w:rsidRPr="00217407" w14:paraId="0B092260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6" w14:textId="7D694A13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17.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7" w14:textId="772A9EA5" w:rsidR="0046512F" w:rsidRPr="00825542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825542">
              <w:rPr>
                <w:rFonts w:cs="Arial"/>
                <w:szCs w:val="16"/>
              </w:rPr>
              <w:t>Wydanie karty zastępczej za granicą</w:t>
            </w:r>
            <w:r w:rsidR="00A04865" w:rsidRPr="00825542">
              <w:rPr>
                <w:rFonts w:cs="Arial"/>
                <w:szCs w:val="16"/>
              </w:rPr>
              <w:t xml:space="preserve"> </w:t>
            </w:r>
            <w:r w:rsidR="00A04865" w:rsidRPr="00825542">
              <w:rPr>
                <w:vertAlign w:val="superscript"/>
              </w:rPr>
              <w:t>6)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8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9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A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równowartość 250,00 USD w złotych</w:t>
            </w:r>
            <w:r w:rsidRPr="00217407">
              <w:rPr>
                <w:rFonts w:cs="Arial"/>
                <w:szCs w:val="16"/>
                <w:vertAlign w:val="superscript"/>
              </w:rPr>
              <w:t>5)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B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C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D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E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5F" w14:textId="111F6B6F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46512F" w:rsidRPr="00217407" w14:paraId="0B09226B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1" w14:textId="6D8E8F61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18.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2" w14:textId="79540AA3" w:rsidR="0046512F" w:rsidRPr="00825542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825542">
              <w:rPr>
                <w:rFonts w:cs="Arial"/>
                <w:szCs w:val="16"/>
              </w:rPr>
              <w:t>Awaryjna wypłata gotówki za granicą</w:t>
            </w:r>
            <w:r w:rsidR="00A04865" w:rsidRPr="00825542">
              <w:rPr>
                <w:rFonts w:cs="Arial"/>
                <w:szCs w:val="16"/>
              </w:rPr>
              <w:t xml:space="preserve"> </w:t>
            </w:r>
            <w:r w:rsidR="00A04865" w:rsidRPr="00825542">
              <w:rPr>
                <w:vertAlign w:val="superscript"/>
              </w:rPr>
              <w:t>6)</w:t>
            </w:r>
            <w:bookmarkStart w:id="0" w:name="_GoBack"/>
            <w:bookmarkEnd w:id="0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3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4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5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równowartość 175,00 USD w złotych</w:t>
            </w:r>
            <w:r w:rsidRPr="00217407">
              <w:rPr>
                <w:rFonts w:cs="Arial"/>
                <w:szCs w:val="16"/>
                <w:vertAlign w:val="superscript"/>
              </w:rPr>
              <w:t>5)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6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7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8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9" w14:textId="77777777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A" w14:textId="5AB1AEDF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FC2CDC" w:rsidRPr="00217407" w14:paraId="0B092276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C" w14:textId="246F3E31" w:rsidR="00FC2CDC" w:rsidRPr="00217407" w:rsidRDefault="00FC2CDC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19.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D" w14:textId="7F6540EE" w:rsidR="00FC2CDC" w:rsidRPr="002652B0" w:rsidRDefault="00FC2CDC" w:rsidP="00FC2CDC">
            <w:pPr>
              <w:spacing w:before="10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 xml:space="preserve">Sporządzenie i wysłanie monitu związanego z opóźnieniem w spłacie zadłużenia </w:t>
            </w:r>
            <w:r w:rsidRPr="002652B0">
              <w:rPr>
                <w:rFonts w:cs="Arial"/>
                <w:color w:val="auto"/>
                <w:szCs w:val="16"/>
                <w:vertAlign w:val="superscript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E" w14:textId="2F564A10" w:rsidR="00FC2CDC" w:rsidRPr="002652B0" w:rsidRDefault="00FC2CDC" w:rsidP="006B1CEE">
            <w:pPr>
              <w:spacing w:before="10"/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6F" w14:textId="0AFCAB8D" w:rsidR="00FC2CDC" w:rsidRPr="002652B0" w:rsidRDefault="00FC2CDC" w:rsidP="006B1CEE">
            <w:pPr>
              <w:spacing w:before="10"/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0" w14:textId="3C5422A6" w:rsidR="00FC2CDC" w:rsidRPr="002652B0" w:rsidRDefault="00FC2CDC" w:rsidP="006B1CEE">
            <w:pPr>
              <w:spacing w:before="10"/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1" w14:textId="677DC44A" w:rsidR="00FC2CDC" w:rsidRPr="002652B0" w:rsidRDefault="00FC2CDC" w:rsidP="006B1CEE">
            <w:pPr>
              <w:spacing w:before="10"/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2" w14:textId="591E682C" w:rsidR="00FC2CDC" w:rsidRPr="002652B0" w:rsidRDefault="00FC2CDC" w:rsidP="006B1CEE">
            <w:pPr>
              <w:spacing w:before="10"/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3" w14:textId="59C3AD24" w:rsidR="00FC2CDC" w:rsidRPr="002652B0" w:rsidRDefault="00FC2CDC" w:rsidP="006B1CEE">
            <w:pPr>
              <w:spacing w:before="10"/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4" w14:textId="29D0AA83" w:rsidR="00FC2CDC" w:rsidRPr="002652B0" w:rsidRDefault="00FC2CDC" w:rsidP="006B1CEE">
            <w:pPr>
              <w:spacing w:before="10"/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5" w14:textId="7CD4A10C" w:rsidR="00FC2CDC" w:rsidRPr="002652B0" w:rsidRDefault="00FC2CDC" w:rsidP="006B1CEE">
            <w:pPr>
              <w:spacing w:before="10"/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</w:tr>
      <w:tr w:rsidR="00FC2CDC" w:rsidRPr="00217407" w14:paraId="0B092281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7" w14:textId="5A957AD5" w:rsidR="00FC2CDC" w:rsidRPr="00217407" w:rsidRDefault="00FC2CDC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8" w14:textId="77777777" w:rsidR="00FC2CDC" w:rsidRPr="002652B0" w:rsidRDefault="00FC2CDC" w:rsidP="002B0CAD">
            <w:pPr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 xml:space="preserve">Telefon interwencyjny w sprawie opóźnienia w spłacie zadłużenia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9" w14:textId="2598E452" w:rsidR="00FC2CDC" w:rsidRPr="002652B0" w:rsidRDefault="00FC2CDC" w:rsidP="002B0CAD">
            <w:pPr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A" w14:textId="2CDB0F90" w:rsidR="00FC2CDC" w:rsidRPr="002652B0" w:rsidRDefault="00FC2CDC" w:rsidP="002B0CAD">
            <w:pPr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B" w14:textId="337683CF" w:rsidR="00FC2CDC" w:rsidRPr="002652B0" w:rsidRDefault="00FC2CDC" w:rsidP="002B0CAD">
            <w:pPr>
              <w:jc w:val="right"/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C" w14:textId="77777777" w:rsidR="00FC2CDC" w:rsidRPr="002652B0" w:rsidRDefault="00FC2CDC" w:rsidP="002B0CAD">
            <w:pPr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D" w14:textId="77777777" w:rsidR="00FC2CDC" w:rsidRPr="002652B0" w:rsidRDefault="00FC2CDC" w:rsidP="002B0CAD">
            <w:pPr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E" w14:textId="77777777" w:rsidR="00FC2CDC" w:rsidRPr="002652B0" w:rsidRDefault="00FC2CDC" w:rsidP="002B0CAD">
            <w:pPr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7F" w14:textId="77777777" w:rsidR="00FC2CDC" w:rsidRPr="002652B0" w:rsidRDefault="00FC2CDC" w:rsidP="002B0CAD">
            <w:pPr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0" w14:textId="0E39CDB6" w:rsidR="00FC2CDC" w:rsidRPr="002652B0" w:rsidRDefault="00FC2CDC" w:rsidP="002B0CAD">
            <w:pPr>
              <w:rPr>
                <w:rFonts w:cs="Arial"/>
                <w:color w:val="auto"/>
                <w:szCs w:val="16"/>
              </w:rPr>
            </w:pPr>
            <w:r w:rsidRPr="002652B0">
              <w:rPr>
                <w:rFonts w:cs="Arial"/>
                <w:color w:val="auto"/>
                <w:szCs w:val="16"/>
              </w:rPr>
              <w:t>x</w:t>
            </w:r>
          </w:p>
        </w:tc>
      </w:tr>
      <w:tr w:rsidR="0046512F" w:rsidRPr="00217407" w14:paraId="0B09228C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2" w14:textId="6D8B25E6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3" w14:textId="7455AB4A" w:rsidR="0046512F" w:rsidRPr="00217407" w:rsidRDefault="0046512F" w:rsidP="00CA115F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Obsługa przekroczenia przyznanego limitu kredytowego </w:t>
            </w:r>
            <w:r w:rsidRPr="00217407">
              <w:rPr>
                <w:rFonts w:cs="Arial"/>
                <w:szCs w:val="16"/>
              </w:rPr>
              <w:br/>
              <w:t>(w przypadku przekroczenia limitu o więcej niż 5%)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4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5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35,00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6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35,00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7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8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9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A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B" w14:textId="674F7011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</w:tr>
      <w:tr w:rsidR="0046512F" w:rsidRPr="00217407" w14:paraId="0B092297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D" w14:textId="65FAF32A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22.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E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Wydanie na życzenie Klienta duplikatu zestawienia operacji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8F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0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1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2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3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4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5" w14:textId="77777777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6" w14:textId="2D385AAA" w:rsidR="0046512F" w:rsidRPr="00217407" w:rsidRDefault="0046512F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</w:tr>
      <w:tr w:rsidR="0046512F" w:rsidRPr="00217407" w14:paraId="0B0922A2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8" w14:textId="42D9810B" w:rsidR="0046512F" w:rsidRPr="00217407" w:rsidRDefault="0046512F" w:rsidP="006B1CEE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23.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9" w14:textId="14C18C5C" w:rsidR="0046512F" w:rsidRPr="00217407" w:rsidRDefault="0046512F" w:rsidP="00A04865">
            <w:pPr>
              <w:spacing w:before="10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Wydanie na życzenie Klienta informacji finansowej dotyczącej karty kredytowej </w:t>
            </w:r>
            <w:r w:rsidR="00A04865" w:rsidRPr="00A04865">
              <w:rPr>
                <w:rFonts w:cs="Arial"/>
                <w:szCs w:val="16"/>
                <w:vertAlign w:val="superscript"/>
              </w:rPr>
              <w:t>8</w:t>
            </w:r>
            <w:r w:rsidRPr="00217407">
              <w:rPr>
                <w:rFonts w:cs="Arial"/>
                <w:szCs w:val="16"/>
                <w:vertAlign w:val="superscript"/>
              </w:rPr>
              <w:t xml:space="preserve">)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A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B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35,00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C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35,00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D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E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9F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0" w14:textId="77777777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1" w14:textId="11033373" w:rsidR="0046512F" w:rsidRPr="00217407" w:rsidRDefault="0046512F" w:rsidP="006B1CEE">
            <w:pPr>
              <w:spacing w:before="10"/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20,00</w:t>
            </w:r>
          </w:p>
        </w:tc>
      </w:tr>
      <w:tr w:rsidR="0046512F" w:rsidRPr="00217407" w14:paraId="0B0922AD" w14:textId="77777777" w:rsidTr="000539EF">
        <w:trPr>
          <w:trHeight w:val="12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3" w14:textId="52CCAC84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24.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4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Europ Assistance - Usługi </w:t>
            </w:r>
            <w:proofErr w:type="spellStart"/>
            <w:r w:rsidRPr="00217407">
              <w:rPr>
                <w:rFonts w:cs="Arial"/>
                <w:szCs w:val="16"/>
              </w:rPr>
              <w:t>Concierge</w:t>
            </w:r>
            <w:proofErr w:type="spellEnd"/>
            <w:r w:rsidRPr="00217407">
              <w:rPr>
                <w:rFonts w:cs="Arial"/>
                <w:szCs w:val="16"/>
              </w:rPr>
              <w:t xml:space="preserve"> oraz inne usługi organizacyjne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5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6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7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8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9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A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B" w14:textId="77777777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AC" w14:textId="5FB58C1A" w:rsidR="0046512F" w:rsidRPr="00217407" w:rsidRDefault="0046512F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wg cennika </w:t>
            </w:r>
            <w:r w:rsidRPr="00217407">
              <w:rPr>
                <w:rFonts w:cs="Arial"/>
                <w:szCs w:val="16"/>
              </w:rPr>
              <w:br/>
              <w:t>Europ Assistance przedstawianego Klientowi po indywidualnej wycenie danej usługi dla Klienta</w:t>
            </w:r>
          </w:p>
        </w:tc>
      </w:tr>
    </w:tbl>
    <w:p w14:paraId="0B0922AE" w14:textId="77777777" w:rsidR="00534377" w:rsidRPr="00217407" w:rsidRDefault="00534377" w:rsidP="00566B6B">
      <w:pPr>
        <w:spacing w:before="40" w:line="160" w:lineRule="exact"/>
        <w:ind w:left="142" w:hanging="142"/>
        <w:rPr>
          <w:rFonts w:cs="Arial"/>
          <w:sz w:val="13"/>
          <w:szCs w:val="13"/>
        </w:rPr>
      </w:pPr>
      <w:r w:rsidRPr="00217407">
        <w:rPr>
          <w:rFonts w:cs="Arial"/>
          <w:sz w:val="13"/>
          <w:szCs w:val="13"/>
          <w:vertAlign w:val="superscript"/>
        </w:rPr>
        <w:t>1)</w:t>
      </w:r>
      <w:r w:rsidR="0080333B" w:rsidRPr="00217407">
        <w:rPr>
          <w:rFonts w:cs="Arial"/>
          <w:sz w:val="13"/>
          <w:szCs w:val="13"/>
          <w:vertAlign w:val="superscript"/>
        </w:rPr>
        <w:t xml:space="preserve"> </w:t>
      </w:r>
      <w:r w:rsidR="00566B6B" w:rsidRPr="00217407">
        <w:rPr>
          <w:rFonts w:cs="Arial"/>
          <w:sz w:val="13"/>
          <w:szCs w:val="13"/>
          <w:vertAlign w:val="superscript"/>
        </w:rPr>
        <w:tab/>
      </w:r>
      <w:r w:rsidRPr="00217407">
        <w:rPr>
          <w:rFonts w:cs="Arial"/>
          <w:sz w:val="13"/>
          <w:szCs w:val="13"/>
        </w:rPr>
        <w:t>Wznowienie albo wydanie karty po unieważnieniu z wybranym wizerunkiem przez Klienta pod warunkiem, że dany wizerunek nadal jest dostępny w ofercie. W sytuacji wycofania danego wizerunku z galerii karta zostanie wydana ze standardowym wizerunkiem.</w:t>
      </w:r>
    </w:p>
    <w:p w14:paraId="0B0922AF" w14:textId="61B11CC2" w:rsidR="00534377" w:rsidRPr="001B01C6" w:rsidRDefault="00534377" w:rsidP="00566B6B">
      <w:pPr>
        <w:tabs>
          <w:tab w:val="left" w:pos="-426"/>
        </w:tabs>
        <w:spacing w:line="160" w:lineRule="exact"/>
        <w:ind w:left="142" w:hanging="142"/>
        <w:rPr>
          <w:rFonts w:cs="Arial"/>
          <w:sz w:val="13"/>
          <w:szCs w:val="13"/>
        </w:rPr>
      </w:pPr>
      <w:r w:rsidRPr="00217407">
        <w:rPr>
          <w:rFonts w:cs="Arial"/>
          <w:sz w:val="13"/>
          <w:szCs w:val="13"/>
          <w:vertAlign w:val="superscript"/>
        </w:rPr>
        <w:t>2)</w:t>
      </w:r>
      <w:r w:rsidRPr="00217407">
        <w:rPr>
          <w:rFonts w:cs="Arial"/>
          <w:sz w:val="13"/>
          <w:szCs w:val="13"/>
        </w:rPr>
        <w:t xml:space="preserve"> </w:t>
      </w:r>
      <w:r w:rsidR="00566B6B" w:rsidRPr="00217407">
        <w:rPr>
          <w:rFonts w:cs="Arial"/>
          <w:sz w:val="13"/>
          <w:szCs w:val="13"/>
        </w:rPr>
        <w:tab/>
      </w:r>
      <w:r w:rsidR="009F7D8C" w:rsidRPr="00DE4101">
        <w:rPr>
          <w:rFonts w:cs="Arial"/>
          <w:sz w:val="13"/>
          <w:szCs w:val="13"/>
        </w:rPr>
        <w:t>Wysokość opłaty jest uzależniona od średniomiesięcznej łącznej wartości operacji (gotówkowych i bezgotówkowych) zrealizowanych w rocznym okresie obsługi karty, liczonej jako suma operacji podzielona przez 12. Średniomiesięczna wartość operacji została określona poniżej w tabeli.</w:t>
      </w:r>
      <w:r w:rsidR="009F7D8C">
        <w:rPr>
          <w:rFonts w:cs="Arial"/>
          <w:sz w:val="13"/>
          <w:szCs w:val="13"/>
        </w:rPr>
        <w:t xml:space="preserve"> </w:t>
      </w:r>
      <w:r w:rsidR="009F7D8C" w:rsidRPr="00DE4101">
        <w:rPr>
          <w:rFonts w:cs="Arial"/>
          <w:sz w:val="13"/>
          <w:szCs w:val="13"/>
        </w:rPr>
        <w:t>Kwota operacji z tytułu zwrotu towaru zakupionego kartą lub anulowanie operacji dokonanej kartą zmniejsza sumę wartości operacji. Opłata pobierana jest po upływie 12 miesięcy, także w przypadku wcześniejszej rezygnacji Klienta z karty, tj. przed upływem 12 miesięcy. Opłata pobierana jest proporcjonalnie do okresu obowiązywania umowy.</w:t>
      </w:r>
    </w:p>
    <w:p w14:paraId="0B0922B0" w14:textId="77777777" w:rsidR="00534377" w:rsidRPr="00217407" w:rsidRDefault="00534377" w:rsidP="00566B6B">
      <w:pPr>
        <w:spacing w:line="160" w:lineRule="exact"/>
        <w:ind w:left="142" w:hanging="142"/>
        <w:rPr>
          <w:rFonts w:cs="Arial"/>
          <w:sz w:val="13"/>
          <w:szCs w:val="13"/>
        </w:rPr>
      </w:pPr>
      <w:r w:rsidRPr="001B01C6">
        <w:rPr>
          <w:rFonts w:cs="Arial"/>
          <w:sz w:val="13"/>
          <w:szCs w:val="13"/>
          <w:vertAlign w:val="superscript"/>
        </w:rPr>
        <w:t xml:space="preserve">3) </w:t>
      </w:r>
      <w:r w:rsidR="00566B6B" w:rsidRPr="001B01C6">
        <w:rPr>
          <w:rFonts w:cs="Arial"/>
          <w:sz w:val="13"/>
          <w:szCs w:val="13"/>
          <w:vertAlign w:val="superscript"/>
        </w:rPr>
        <w:tab/>
      </w:r>
      <w:r w:rsidRPr="00217407">
        <w:rPr>
          <w:rFonts w:cs="Arial"/>
          <w:sz w:val="13"/>
          <w:szCs w:val="13"/>
        </w:rPr>
        <w:t xml:space="preserve">Termin, od którego będzie możliwość dokonania operacji w kanale mobilnym zostanie podany w Komunikacie. </w:t>
      </w:r>
    </w:p>
    <w:p w14:paraId="0B0922B1" w14:textId="349E666E" w:rsidR="00534377" w:rsidRPr="00C31DCD" w:rsidRDefault="00534377" w:rsidP="00566B6B">
      <w:pPr>
        <w:spacing w:line="160" w:lineRule="exact"/>
        <w:ind w:left="142" w:hanging="142"/>
        <w:rPr>
          <w:rFonts w:cs="Arial"/>
          <w:b/>
          <w:i/>
          <w:sz w:val="13"/>
          <w:szCs w:val="13"/>
        </w:rPr>
      </w:pPr>
      <w:r w:rsidRPr="00217407">
        <w:rPr>
          <w:rFonts w:cs="Arial"/>
          <w:sz w:val="13"/>
          <w:szCs w:val="13"/>
          <w:vertAlign w:val="superscript"/>
        </w:rPr>
        <w:t>4</w:t>
      </w:r>
      <w:r w:rsidRPr="00825542">
        <w:rPr>
          <w:rFonts w:cs="Arial"/>
          <w:sz w:val="13"/>
          <w:szCs w:val="13"/>
          <w:vertAlign w:val="superscript"/>
        </w:rPr>
        <w:t xml:space="preserve">) </w:t>
      </w:r>
      <w:r w:rsidR="00566B6B" w:rsidRPr="00825542">
        <w:rPr>
          <w:rFonts w:cs="Arial"/>
          <w:sz w:val="13"/>
          <w:szCs w:val="13"/>
          <w:vertAlign w:val="superscript"/>
        </w:rPr>
        <w:tab/>
      </w:r>
      <w:r w:rsidR="00C31DCD" w:rsidRPr="00825542">
        <w:rPr>
          <w:rFonts w:cs="Arial"/>
          <w:sz w:val="13"/>
          <w:szCs w:val="13"/>
        </w:rPr>
        <w:t>Opłata stanowi zwrot kosztu składki ubezpieczeniowej.</w:t>
      </w:r>
    </w:p>
    <w:p w14:paraId="0B0922B2" w14:textId="21C63C5C" w:rsidR="00534377" w:rsidRDefault="00534377" w:rsidP="00566B6B">
      <w:pPr>
        <w:spacing w:line="160" w:lineRule="exact"/>
        <w:ind w:left="142" w:hanging="142"/>
        <w:rPr>
          <w:rFonts w:cs="Arial"/>
          <w:sz w:val="13"/>
          <w:szCs w:val="13"/>
        </w:rPr>
      </w:pPr>
      <w:r w:rsidRPr="00217407">
        <w:rPr>
          <w:rFonts w:cs="Arial"/>
          <w:sz w:val="13"/>
          <w:szCs w:val="13"/>
          <w:vertAlign w:val="superscript"/>
        </w:rPr>
        <w:lastRenderedPageBreak/>
        <w:t xml:space="preserve">5) </w:t>
      </w:r>
      <w:r w:rsidR="00566B6B" w:rsidRPr="00217407">
        <w:rPr>
          <w:rFonts w:cs="Arial"/>
          <w:sz w:val="13"/>
          <w:szCs w:val="13"/>
          <w:vertAlign w:val="superscript"/>
        </w:rPr>
        <w:tab/>
      </w:r>
      <w:r w:rsidRPr="00217407">
        <w:rPr>
          <w:rFonts w:cs="Arial"/>
          <w:sz w:val="13"/>
          <w:szCs w:val="13"/>
        </w:rPr>
        <w:t xml:space="preserve">Opłata przeliczana według zasad dla operacji dokonanych w walucie obcej, określonych w Regulaminie wydawania i używania karty kredytowej PKO BP SA dla: kart PKO Visa </w:t>
      </w:r>
      <w:proofErr w:type="spellStart"/>
      <w:r w:rsidRPr="00217407">
        <w:rPr>
          <w:rFonts w:cs="Arial"/>
          <w:sz w:val="13"/>
          <w:szCs w:val="13"/>
        </w:rPr>
        <w:t>Electron</w:t>
      </w:r>
      <w:proofErr w:type="spellEnd"/>
      <w:r w:rsidRPr="00217407">
        <w:rPr>
          <w:rFonts w:cs="Arial"/>
          <w:sz w:val="13"/>
          <w:szCs w:val="13"/>
        </w:rPr>
        <w:t xml:space="preserve">, PKO MasterCard </w:t>
      </w:r>
      <w:proofErr w:type="spellStart"/>
      <w:r w:rsidRPr="00217407">
        <w:rPr>
          <w:rFonts w:cs="Arial"/>
          <w:sz w:val="13"/>
          <w:szCs w:val="13"/>
        </w:rPr>
        <w:t>Electronic</w:t>
      </w:r>
      <w:proofErr w:type="spellEnd"/>
      <w:r w:rsidRPr="00217407">
        <w:rPr>
          <w:rFonts w:cs="Arial"/>
          <w:sz w:val="13"/>
          <w:szCs w:val="13"/>
        </w:rPr>
        <w:t>, partnerskich kart PKO VITAY (srebrne),</w:t>
      </w:r>
      <w:r w:rsidR="00BD02DD">
        <w:rPr>
          <w:rFonts w:cs="Arial"/>
          <w:sz w:val="13"/>
          <w:szCs w:val="13"/>
        </w:rPr>
        <w:t xml:space="preserve"> </w:t>
      </w:r>
      <w:r w:rsidRPr="00217407">
        <w:rPr>
          <w:rFonts w:cs="Arial"/>
          <w:sz w:val="13"/>
          <w:szCs w:val="13"/>
        </w:rPr>
        <w:t xml:space="preserve">partnerskich kart PKO VITAY (złote) albo Regulaminie kart płatniczych dla klientów indywidualnych w PKO Banku Polskim dla: Kart kredytowych Adm., Kart kredytowych MasterCard Aspiracje Adm. (Standard, Gold), Kart kredytowych Visa </w:t>
      </w:r>
      <w:proofErr w:type="spellStart"/>
      <w:r w:rsidRPr="00217407">
        <w:rPr>
          <w:rFonts w:cs="Arial"/>
          <w:sz w:val="13"/>
          <w:szCs w:val="13"/>
        </w:rPr>
        <w:t>payWave</w:t>
      </w:r>
      <w:proofErr w:type="spellEnd"/>
      <w:r w:rsidRPr="00217407">
        <w:rPr>
          <w:rFonts w:cs="Arial"/>
          <w:sz w:val="13"/>
          <w:szCs w:val="13"/>
        </w:rPr>
        <w:t xml:space="preserve"> Adm. (Standard, Gold), Kart kredytowych MasterCard Platinum Adm.</w:t>
      </w:r>
    </w:p>
    <w:p w14:paraId="3ABA0DBC" w14:textId="77777777" w:rsidR="00A04865" w:rsidRDefault="00A04865" w:rsidP="00A04865">
      <w:pPr>
        <w:spacing w:line="160" w:lineRule="exact"/>
        <w:ind w:left="142" w:right="-739" w:hanging="142"/>
        <w:rPr>
          <w:sz w:val="13"/>
        </w:rPr>
      </w:pPr>
      <w:r w:rsidRPr="00825542">
        <w:rPr>
          <w:vertAlign w:val="superscript"/>
        </w:rPr>
        <w:t xml:space="preserve">6) </w:t>
      </w:r>
      <w:r w:rsidRPr="00825542">
        <w:rPr>
          <w:rFonts w:ascii="PKO Bank Polski Rg" w:hAnsi="PKO Bank Polski Rg" w:cs="Arial"/>
          <w:sz w:val="13"/>
          <w:szCs w:val="13"/>
        </w:rPr>
        <w:t>Opłata pobierana w związku z koniecznością zwrotu kosztów firmie współpracującej, realizującej tą usługę.</w:t>
      </w:r>
    </w:p>
    <w:p w14:paraId="0B0922B3" w14:textId="55D34AC4" w:rsidR="00534377" w:rsidRPr="00565477" w:rsidRDefault="00A04865" w:rsidP="00566B6B">
      <w:pPr>
        <w:spacing w:line="160" w:lineRule="exact"/>
        <w:ind w:left="142" w:hanging="142"/>
        <w:rPr>
          <w:rFonts w:cs="Arial"/>
          <w:b/>
          <w:color w:val="FF0000"/>
          <w:sz w:val="13"/>
          <w:szCs w:val="13"/>
        </w:rPr>
      </w:pPr>
      <w:r w:rsidRPr="00594DDA">
        <w:rPr>
          <w:rFonts w:cs="Arial"/>
          <w:b/>
          <w:i/>
          <w:color w:val="FF0000"/>
          <w:sz w:val="13"/>
          <w:szCs w:val="13"/>
          <w:vertAlign w:val="superscript"/>
        </w:rPr>
        <w:t>7</w:t>
      </w:r>
      <w:r w:rsidR="00534377" w:rsidRPr="00594DDA">
        <w:rPr>
          <w:rFonts w:cs="Arial"/>
          <w:b/>
          <w:i/>
          <w:color w:val="FF0000"/>
          <w:sz w:val="13"/>
          <w:szCs w:val="13"/>
          <w:vertAlign w:val="superscript"/>
        </w:rPr>
        <w:t xml:space="preserve">) </w:t>
      </w:r>
      <w:r w:rsidR="00566B6B" w:rsidRPr="00594DDA">
        <w:rPr>
          <w:rFonts w:cs="Arial"/>
          <w:b/>
          <w:i/>
          <w:color w:val="FF0000"/>
          <w:sz w:val="13"/>
          <w:szCs w:val="13"/>
          <w:vertAlign w:val="superscript"/>
        </w:rPr>
        <w:tab/>
      </w:r>
      <w:r w:rsidR="00594DDA" w:rsidRPr="00565477">
        <w:rPr>
          <w:rFonts w:cs="Arial"/>
          <w:b/>
          <w:color w:val="FF0000"/>
          <w:sz w:val="13"/>
          <w:szCs w:val="13"/>
        </w:rPr>
        <w:t>Uchylony</w:t>
      </w:r>
      <w:r w:rsidR="00534377" w:rsidRPr="00565477">
        <w:rPr>
          <w:rFonts w:cs="Arial"/>
          <w:b/>
          <w:color w:val="FF0000"/>
          <w:sz w:val="13"/>
          <w:szCs w:val="13"/>
        </w:rPr>
        <w:t xml:space="preserve"> </w:t>
      </w:r>
    </w:p>
    <w:p w14:paraId="0B0922B4" w14:textId="34FE2A03" w:rsidR="00534377" w:rsidRPr="00217407" w:rsidRDefault="00A04865" w:rsidP="00566B6B">
      <w:pPr>
        <w:spacing w:line="160" w:lineRule="exact"/>
        <w:ind w:left="142" w:right="-739" w:hanging="142"/>
        <w:rPr>
          <w:sz w:val="13"/>
          <w:szCs w:val="13"/>
        </w:rPr>
      </w:pPr>
      <w:r>
        <w:rPr>
          <w:rFonts w:cs="Arial"/>
          <w:sz w:val="13"/>
          <w:szCs w:val="13"/>
          <w:vertAlign w:val="superscript"/>
        </w:rPr>
        <w:t>8</w:t>
      </w:r>
      <w:r w:rsidR="00534377" w:rsidRPr="00217407">
        <w:rPr>
          <w:rFonts w:cs="Arial"/>
          <w:sz w:val="13"/>
          <w:szCs w:val="13"/>
          <w:vertAlign w:val="superscript"/>
        </w:rPr>
        <w:t>)</w:t>
      </w:r>
      <w:r w:rsidR="00534377" w:rsidRPr="00217407">
        <w:rPr>
          <w:rFonts w:cs="Arial"/>
          <w:b/>
          <w:bCs/>
          <w:sz w:val="13"/>
          <w:szCs w:val="13"/>
        </w:rPr>
        <w:t xml:space="preserve"> </w:t>
      </w:r>
      <w:r w:rsidR="00534377" w:rsidRPr="00217407">
        <w:rPr>
          <w:rFonts w:cs="Arial"/>
          <w:sz w:val="13"/>
          <w:szCs w:val="13"/>
        </w:rPr>
        <w:t>Opłata nie obejmuje informacji, których obowiązek bezpłatnego wydania Klientowi nakłada ustawa o usługach płatniczych</w:t>
      </w:r>
      <w:r w:rsidR="009D77F0">
        <w:rPr>
          <w:rFonts w:cs="Arial"/>
          <w:sz w:val="13"/>
          <w:szCs w:val="13"/>
        </w:rPr>
        <w:t>.</w:t>
      </w:r>
    </w:p>
    <w:p w14:paraId="0B0922B7" w14:textId="77777777" w:rsidR="00566B6B" w:rsidRPr="00217407" w:rsidRDefault="00566B6B" w:rsidP="00566B6B"/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51"/>
        <w:gridCol w:w="1697"/>
        <w:gridCol w:w="1698"/>
        <w:gridCol w:w="1698"/>
        <w:gridCol w:w="1698"/>
        <w:gridCol w:w="1698"/>
        <w:gridCol w:w="1698"/>
      </w:tblGrid>
      <w:tr w:rsidR="00566B6B" w:rsidRPr="00217407" w14:paraId="0B0922BA" w14:textId="77777777" w:rsidTr="006B1CEE">
        <w:trPr>
          <w:trHeight w:val="120"/>
        </w:trPr>
        <w:tc>
          <w:tcPr>
            <w:tcW w:w="49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0922B8" w14:textId="77777777" w:rsidR="00566B6B" w:rsidRPr="00217407" w:rsidRDefault="00566B6B" w:rsidP="002B0CAD">
            <w:pPr>
              <w:rPr>
                <w:b/>
                <w:szCs w:val="16"/>
              </w:rPr>
            </w:pPr>
            <w:r w:rsidRPr="00217407">
              <w:rPr>
                <w:b/>
                <w:szCs w:val="16"/>
              </w:rPr>
              <w:t>Rodzaj karty</w:t>
            </w:r>
          </w:p>
        </w:tc>
        <w:tc>
          <w:tcPr>
            <w:tcW w:w="10205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B9" w14:textId="0EE97294" w:rsidR="00566B6B" w:rsidRPr="00217407" w:rsidRDefault="00566B6B" w:rsidP="00825542">
            <w:pPr>
              <w:rPr>
                <w:b/>
                <w:szCs w:val="16"/>
              </w:rPr>
            </w:pPr>
            <w:r w:rsidRPr="00217407">
              <w:rPr>
                <w:rFonts w:cs="Arial"/>
                <w:b/>
                <w:szCs w:val="16"/>
              </w:rPr>
              <w:t>Wysokość opłaty za</w:t>
            </w:r>
            <w:r w:rsidR="00311268">
              <w:rPr>
                <w:rFonts w:cs="Arial"/>
                <w:b/>
                <w:szCs w:val="16"/>
              </w:rPr>
              <w:t xml:space="preserve"> </w:t>
            </w:r>
            <w:r w:rsidR="00311268" w:rsidRPr="00825542">
              <w:rPr>
                <w:rFonts w:cs="Arial"/>
                <w:b/>
                <w:color w:val="auto"/>
                <w:szCs w:val="16"/>
              </w:rPr>
              <w:t>obsługę roczną karty</w:t>
            </w:r>
            <w:r w:rsidR="009F7D8C">
              <w:rPr>
                <w:b/>
              </w:rPr>
              <w:t xml:space="preserve"> w zależności od średniomiesięcznej wartości operacji</w:t>
            </w:r>
          </w:p>
        </w:tc>
      </w:tr>
      <w:tr w:rsidR="00566B6B" w:rsidRPr="00217407" w14:paraId="0B0922BF" w14:textId="77777777" w:rsidTr="006B1CEE">
        <w:trPr>
          <w:trHeight w:val="120"/>
        </w:trPr>
        <w:tc>
          <w:tcPr>
            <w:tcW w:w="4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22BB" w14:textId="77777777" w:rsidR="00566B6B" w:rsidRPr="00217407" w:rsidRDefault="00566B6B" w:rsidP="002B0CAD">
            <w:pPr>
              <w:jc w:val="center"/>
              <w:rPr>
                <w:szCs w:val="16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BC" w14:textId="77777777" w:rsidR="00566B6B" w:rsidRPr="00217407" w:rsidRDefault="00566B6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2BD" w14:textId="77777777" w:rsidR="00566B6B" w:rsidRPr="00217407" w:rsidRDefault="00566B6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22BE" w14:textId="77777777" w:rsidR="00566B6B" w:rsidRPr="00217407" w:rsidRDefault="00566B6B" w:rsidP="002B0CAD">
            <w:pPr>
              <w:jc w:val="center"/>
              <w:rPr>
                <w:szCs w:val="16"/>
              </w:rPr>
            </w:pPr>
            <w:r w:rsidRPr="00217407">
              <w:rPr>
                <w:szCs w:val="16"/>
              </w:rPr>
              <w:t>3</w:t>
            </w:r>
          </w:p>
        </w:tc>
      </w:tr>
      <w:tr w:rsidR="00566B6B" w:rsidRPr="00217407" w14:paraId="0B0922CC" w14:textId="77777777" w:rsidTr="006B1CEE">
        <w:trPr>
          <w:trHeight w:val="120"/>
        </w:trPr>
        <w:tc>
          <w:tcPr>
            <w:tcW w:w="4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2C0" w14:textId="77777777" w:rsidR="00566B6B" w:rsidRPr="00217407" w:rsidRDefault="00566B6B" w:rsidP="002B0CAD">
            <w:pPr>
              <w:rPr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1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Minimalna wartość operacji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2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Wysokość </w:t>
            </w:r>
          </w:p>
          <w:p w14:paraId="0B0922C3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opłaty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4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Minimalna </w:t>
            </w:r>
          </w:p>
          <w:p w14:paraId="0B0922C5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wartość operacji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6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Wysokość </w:t>
            </w:r>
          </w:p>
          <w:p w14:paraId="0B0922C7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opłaty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8" w14:textId="77777777" w:rsidR="00566B6B" w:rsidRPr="00217407" w:rsidRDefault="00566B6B" w:rsidP="002B0CAD">
            <w:pPr>
              <w:ind w:right="-94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Wartość </w:t>
            </w:r>
          </w:p>
          <w:p w14:paraId="0B0922C9" w14:textId="77777777" w:rsidR="00566B6B" w:rsidRPr="00217407" w:rsidRDefault="00566B6B" w:rsidP="002B0CAD">
            <w:pPr>
              <w:ind w:right="-94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operacji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A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Wysokość </w:t>
            </w:r>
          </w:p>
          <w:p w14:paraId="0B0922CB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opłaty</w:t>
            </w:r>
          </w:p>
        </w:tc>
      </w:tr>
      <w:tr w:rsidR="00825542" w:rsidRPr="00825542" w14:paraId="0B0922D4" w14:textId="77777777" w:rsidTr="006B1CEE">
        <w:trPr>
          <w:trHeight w:val="120"/>
        </w:trPr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D" w14:textId="77777777" w:rsidR="00566B6B" w:rsidRPr="00217407" w:rsidRDefault="00566B6B" w:rsidP="002B0CAD">
            <w:pPr>
              <w:rPr>
                <w:rFonts w:cs="Arial"/>
                <w:szCs w:val="16"/>
                <w:lang w:val="en-US"/>
              </w:rPr>
            </w:pPr>
            <w:r w:rsidRPr="00217407">
              <w:rPr>
                <w:rFonts w:cs="Arial"/>
                <w:szCs w:val="16"/>
                <w:lang w:val="en-US"/>
              </w:rPr>
              <w:t>PKO Visa Electron, PKO MasterCard Electronic (</w:t>
            </w:r>
            <w:proofErr w:type="spellStart"/>
            <w:r w:rsidRPr="00113454">
              <w:rPr>
                <w:rFonts w:cs="Arial"/>
                <w:szCs w:val="16"/>
                <w:lang w:val="en-US"/>
              </w:rPr>
              <w:t>błękitna</w:t>
            </w:r>
            <w:proofErr w:type="spellEnd"/>
            <w:r w:rsidRPr="00217407">
              <w:rPr>
                <w:rFonts w:cs="Arial"/>
                <w:szCs w:val="16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E" w14:textId="7B53AA1B" w:rsidR="00566B6B" w:rsidRPr="00217407" w:rsidRDefault="00566B6B" w:rsidP="00C01433">
            <w:pPr>
              <w:jc w:val="right"/>
              <w:rPr>
                <w:rFonts w:cs="Arial"/>
                <w:szCs w:val="16"/>
              </w:rPr>
            </w:pPr>
            <w:r w:rsidRPr="00C01433">
              <w:rPr>
                <w:rFonts w:cs="Arial"/>
                <w:szCs w:val="16"/>
              </w:rPr>
              <w:t>600</w:t>
            </w:r>
            <w:r w:rsidR="00BD02DD" w:rsidRPr="00C01433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CF" w14:textId="53B1C7B7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0" w14:textId="6647A5B3" w:rsidR="00566B6B" w:rsidRPr="00217407" w:rsidRDefault="00566B6B" w:rsidP="00C01433">
            <w:pPr>
              <w:jc w:val="right"/>
              <w:rPr>
                <w:rFonts w:cs="Arial"/>
                <w:szCs w:val="16"/>
              </w:rPr>
            </w:pPr>
            <w:r w:rsidRPr="00C01433">
              <w:rPr>
                <w:rFonts w:cs="Arial"/>
                <w:szCs w:val="16"/>
              </w:rPr>
              <w:t>500</w:t>
            </w:r>
            <w:r w:rsidR="00BD02DD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1" w14:textId="4A2A8CE3" w:rsidR="00566B6B" w:rsidRPr="00825542" w:rsidRDefault="00566B6B" w:rsidP="00825542">
            <w:pPr>
              <w:jc w:val="right"/>
              <w:rPr>
                <w:rFonts w:cs="Arial"/>
                <w:szCs w:val="16"/>
              </w:rPr>
            </w:pPr>
            <w:r w:rsidRPr="00825542">
              <w:rPr>
                <w:rFonts w:cs="Arial"/>
                <w:color w:val="auto"/>
                <w:szCs w:val="16"/>
              </w:rPr>
              <w:t xml:space="preserve"> </w:t>
            </w:r>
            <w:r w:rsidR="00C01433" w:rsidRPr="00825542">
              <w:rPr>
                <w:rFonts w:cs="Arial"/>
                <w:color w:val="auto"/>
                <w:szCs w:val="16"/>
              </w:rPr>
              <w:t>30</w:t>
            </w:r>
            <w:r w:rsidR="006F24A3" w:rsidRPr="00825542">
              <w:rPr>
                <w:rFonts w:cs="Arial"/>
                <w:color w:val="auto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2" w14:textId="7FEF5C84" w:rsidR="00566B6B" w:rsidRPr="00217407" w:rsidRDefault="00311268" w:rsidP="00825542">
            <w:pPr>
              <w:jc w:val="right"/>
              <w:rPr>
                <w:rFonts w:cs="Arial"/>
                <w:szCs w:val="16"/>
              </w:rPr>
            </w:pPr>
            <w:r w:rsidRPr="00825542">
              <w:t>poniżej</w:t>
            </w:r>
            <w:r w:rsidR="00566B6B" w:rsidRPr="00217407">
              <w:rPr>
                <w:rFonts w:cs="Arial"/>
                <w:szCs w:val="16"/>
              </w:rPr>
              <w:t xml:space="preserve"> </w:t>
            </w:r>
            <w:r w:rsidR="00566B6B" w:rsidRPr="00C01433">
              <w:rPr>
                <w:rFonts w:cs="Arial"/>
                <w:szCs w:val="16"/>
              </w:rPr>
              <w:t>500</w:t>
            </w:r>
            <w:r w:rsidR="0073597F" w:rsidRPr="00C01433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3" w14:textId="39FC4AAB" w:rsidR="00566B6B" w:rsidRPr="00825542" w:rsidRDefault="00C01433" w:rsidP="00C01433">
            <w:pPr>
              <w:jc w:val="right"/>
              <w:rPr>
                <w:rFonts w:cs="Arial"/>
                <w:color w:val="auto"/>
                <w:szCs w:val="16"/>
              </w:rPr>
            </w:pPr>
            <w:r w:rsidRPr="00825542">
              <w:rPr>
                <w:rFonts w:cs="Arial"/>
                <w:color w:val="auto"/>
                <w:szCs w:val="16"/>
              </w:rPr>
              <w:t>60</w:t>
            </w:r>
            <w:r w:rsidR="00870124" w:rsidRPr="00825542">
              <w:rPr>
                <w:rFonts w:cs="Arial"/>
                <w:color w:val="auto"/>
                <w:szCs w:val="16"/>
              </w:rPr>
              <w:t xml:space="preserve"> </w:t>
            </w:r>
          </w:p>
        </w:tc>
      </w:tr>
      <w:tr w:rsidR="00566B6B" w:rsidRPr="00217407" w14:paraId="0B0922DC" w14:textId="77777777" w:rsidTr="006B1CEE">
        <w:trPr>
          <w:trHeight w:val="120"/>
        </w:trPr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5" w14:textId="77777777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Partnerska karta PKO VITAY (srebrna)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6" w14:textId="7A5EC502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1 200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7" w14:textId="20B8CC79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8" w14:textId="6C890343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1 000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9" w14:textId="5F4F2237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39,50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A" w14:textId="77CC9D58" w:rsidR="00566B6B" w:rsidRPr="00217407" w:rsidRDefault="00311268" w:rsidP="00825542">
            <w:pPr>
              <w:jc w:val="right"/>
              <w:rPr>
                <w:rFonts w:cs="Arial"/>
                <w:szCs w:val="16"/>
              </w:rPr>
            </w:pPr>
            <w:r w:rsidRPr="00825542">
              <w:t xml:space="preserve">poniżej </w:t>
            </w:r>
            <w:r w:rsidR="00566B6B" w:rsidRPr="00217407">
              <w:rPr>
                <w:rFonts w:cs="Arial"/>
                <w:szCs w:val="16"/>
              </w:rPr>
              <w:t xml:space="preserve">1 000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B" w14:textId="34E83B07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79 </w:t>
            </w:r>
          </w:p>
        </w:tc>
      </w:tr>
      <w:tr w:rsidR="00566B6B" w:rsidRPr="00217407" w14:paraId="0B0922E4" w14:textId="77777777" w:rsidTr="006B1CEE">
        <w:trPr>
          <w:trHeight w:val="120"/>
        </w:trPr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D" w14:textId="31E10DEE" w:rsidR="00566B6B" w:rsidRPr="00217407" w:rsidRDefault="00566B6B" w:rsidP="002B0CAD">
            <w:pPr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>Partnerska karta PKO VITAY (</w:t>
            </w:r>
            <w:r w:rsidR="00311268">
              <w:rPr>
                <w:rFonts w:cs="Arial"/>
                <w:szCs w:val="16"/>
              </w:rPr>
              <w:t>zł</w:t>
            </w:r>
            <w:r w:rsidRPr="00217407">
              <w:rPr>
                <w:rFonts w:cs="Arial"/>
                <w:szCs w:val="16"/>
              </w:rPr>
              <w:t>ota)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E" w14:textId="00F53081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2 400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DF" w14:textId="595270D8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E0" w14:textId="4AC00036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2 000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E1" w14:textId="42D4F295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97,50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E2" w14:textId="25A682A9" w:rsidR="00566B6B" w:rsidRPr="00217407" w:rsidRDefault="00311268" w:rsidP="00825542">
            <w:pPr>
              <w:jc w:val="right"/>
              <w:rPr>
                <w:rFonts w:cs="Arial"/>
                <w:szCs w:val="16"/>
              </w:rPr>
            </w:pPr>
            <w:r w:rsidRPr="00825542">
              <w:t xml:space="preserve">poniżej </w:t>
            </w:r>
            <w:r w:rsidR="00566B6B" w:rsidRPr="00217407">
              <w:rPr>
                <w:rFonts w:cs="Arial"/>
                <w:szCs w:val="16"/>
              </w:rPr>
              <w:t xml:space="preserve">2 000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2E3" w14:textId="6AB4B718" w:rsidR="00566B6B" w:rsidRPr="00217407" w:rsidRDefault="00566B6B" w:rsidP="002B0CAD">
            <w:pPr>
              <w:jc w:val="right"/>
              <w:rPr>
                <w:rFonts w:cs="Arial"/>
                <w:szCs w:val="16"/>
              </w:rPr>
            </w:pPr>
            <w:r w:rsidRPr="00217407">
              <w:rPr>
                <w:rFonts w:cs="Arial"/>
                <w:szCs w:val="16"/>
              </w:rPr>
              <w:t xml:space="preserve">195 </w:t>
            </w:r>
          </w:p>
        </w:tc>
      </w:tr>
    </w:tbl>
    <w:p w14:paraId="0B0922E5" w14:textId="77777777" w:rsidR="00566B6B" w:rsidRPr="00217407" w:rsidRDefault="00566B6B" w:rsidP="00566B6B">
      <w:pPr>
        <w:rPr>
          <w:szCs w:val="16"/>
        </w:rPr>
      </w:pPr>
    </w:p>
    <w:sectPr w:rsidR="00566B6B" w:rsidRPr="00217407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14D24" w14:textId="77777777" w:rsidR="00A022E0" w:rsidRDefault="00A022E0">
      <w:r>
        <w:separator/>
      </w:r>
    </w:p>
  </w:endnote>
  <w:endnote w:type="continuationSeparator" w:id="0">
    <w:p w14:paraId="0F3872EB" w14:textId="77777777" w:rsidR="00A022E0" w:rsidRDefault="00A022E0">
      <w:r>
        <w:continuationSeparator/>
      </w:r>
    </w:p>
  </w:endnote>
  <w:endnote w:type="continuationNotice" w:id="1">
    <w:p w14:paraId="47C3E3DF" w14:textId="77777777" w:rsidR="00A022E0" w:rsidRDefault="00A022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D7621" w14:textId="77777777" w:rsidR="00A022E0" w:rsidRDefault="00A022E0">
      <w:r>
        <w:separator/>
      </w:r>
    </w:p>
  </w:footnote>
  <w:footnote w:type="continuationSeparator" w:id="0">
    <w:p w14:paraId="3FC6C7D8" w14:textId="77777777" w:rsidR="00A022E0" w:rsidRDefault="00A022E0">
      <w:r>
        <w:continuationSeparator/>
      </w:r>
    </w:p>
  </w:footnote>
  <w:footnote w:type="continuationNotice" w:id="1">
    <w:p w14:paraId="7E51B9AD" w14:textId="77777777" w:rsidR="00A022E0" w:rsidRDefault="00A022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8F49D" w14:textId="77777777" w:rsidR="00B70C7B" w:rsidRPr="00B70C7B" w:rsidRDefault="00B70C7B" w:rsidP="009B3655">
    <w:pPr>
      <w:pStyle w:val="Stopka"/>
    </w:pPr>
    <w:r w:rsidRPr="00B70C7B">
      <w:t>KATALOG INFORMACYJNY PKO BANKU POLSKIEGO SA</w:t>
    </w:r>
  </w:p>
  <w:p w14:paraId="0DEA17F7" w14:textId="77777777" w:rsidR="00B70C7B" w:rsidRPr="00B70C7B" w:rsidRDefault="00B70C7B" w:rsidP="009B3655">
    <w:pPr>
      <w:pStyle w:val="Stopka"/>
    </w:pPr>
    <w:r w:rsidRPr="00B70C7B">
      <w:t>TARYFA PROWIZJI I OPŁAT BANKOWYCH ZA USŁUGI OFEROWANE KLIENTOM DETALICZNYM</w:t>
    </w:r>
  </w:p>
  <w:p w14:paraId="0B0922F3" w14:textId="68A615A7" w:rsidR="00122CA9" w:rsidRPr="00B70C7B" w:rsidRDefault="00B70C7B" w:rsidP="009B3655">
    <w:pPr>
      <w:pStyle w:val="Stopka"/>
    </w:pPr>
    <w:r w:rsidRPr="00B70C7B">
      <w:t>Wersja obowiązująca od dnia 1 maja 2016 r.</w:t>
    </w:r>
    <w:r w:rsidR="00901493">
      <w:rPr>
        <w:noProof/>
      </w:rPr>
      <w:drawing>
        <wp:anchor distT="0" distB="0" distL="114300" distR="114300" simplePos="0" relativeHeight="251657728" behindDoc="1" locked="0" layoutInCell="1" allowOverlap="1" wp14:anchorId="0B0922F5" wp14:editId="0B0922F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7268"/>
    <w:multiLevelType w:val="hybridMultilevel"/>
    <w:tmpl w:val="D32270CE"/>
    <w:lvl w:ilvl="0" w:tplc="1EA4FAD8">
      <w:start w:val="1"/>
      <w:numFmt w:val="bullet"/>
      <w:pStyle w:val="Listapunktowana2"/>
      <w:lvlText w:val="o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FE2EBCD8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color w:val="33CCCC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5614E04"/>
    <w:multiLevelType w:val="multilevel"/>
    <w:tmpl w:val="5D086CC0"/>
    <w:lvl w:ilvl="0">
      <w:start w:val="1"/>
      <w:numFmt w:val="decimal"/>
      <w:pStyle w:val="Nagwek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79921996"/>
    <w:multiLevelType w:val="hybridMultilevel"/>
    <w:tmpl w:val="B2C26010"/>
    <w:lvl w:ilvl="0" w:tplc="FFFFFFFF">
      <w:start w:val="1"/>
      <w:numFmt w:val="bullet"/>
      <w:pStyle w:val="Listapunktowana4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CB6"/>
    <w:rsid w:val="00017176"/>
    <w:rsid w:val="00020956"/>
    <w:rsid w:val="00021810"/>
    <w:rsid w:val="0002334A"/>
    <w:rsid w:val="0002434F"/>
    <w:rsid w:val="00030B87"/>
    <w:rsid w:val="000365F3"/>
    <w:rsid w:val="000419F6"/>
    <w:rsid w:val="00051C33"/>
    <w:rsid w:val="00053738"/>
    <w:rsid w:val="000539EF"/>
    <w:rsid w:val="00054D5A"/>
    <w:rsid w:val="00061AA6"/>
    <w:rsid w:val="00062825"/>
    <w:rsid w:val="00063979"/>
    <w:rsid w:val="0006545D"/>
    <w:rsid w:val="00072443"/>
    <w:rsid w:val="000753B5"/>
    <w:rsid w:val="00083881"/>
    <w:rsid w:val="0009304C"/>
    <w:rsid w:val="0009677B"/>
    <w:rsid w:val="00097BB4"/>
    <w:rsid w:val="000A4F25"/>
    <w:rsid w:val="000A5B4D"/>
    <w:rsid w:val="000B4071"/>
    <w:rsid w:val="000C3EED"/>
    <w:rsid w:val="000C48A1"/>
    <w:rsid w:val="000E6F13"/>
    <w:rsid w:val="000F1F8E"/>
    <w:rsid w:val="000F2A54"/>
    <w:rsid w:val="000F5532"/>
    <w:rsid w:val="000F7D52"/>
    <w:rsid w:val="001023B1"/>
    <w:rsid w:val="0010721E"/>
    <w:rsid w:val="00111EEA"/>
    <w:rsid w:val="00113454"/>
    <w:rsid w:val="00114F85"/>
    <w:rsid w:val="001155F8"/>
    <w:rsid w:val="00115D30"/>
    <w:rsid w:val="00122482"/>
    <w:rsid w:val="0012291E"/>
    <w:rsid w:val="00122CA9"/>
    <w:rsid w:val="001400D2"/>
    <w:rsid w:val="001523EA"/>
    <w:rsid w:val="00154A30"/>
    <w:rsid w:val="001576CC"/>
    <w:rsid w:val="00164A1D"/>
    <w:rsid w:val="0017504D"/>
    <w:rsid w:val="001775D5"/>
    <w:rsid w:val="00181D71"/>
    <w:rsid w:val="0019437C"/>
    <w:rsid w:val="0019437E"/>
    <w:rsid w:val="001A0266"/>
    <w:rsid w:val="001B01C6"/>
    <w:rsid w:val="001B23F8"/>
    <w:rsid w:val="001B25AA"/>
    <w:rsid w:val="001C66A1"/>
    <w:rsid w:val="001D0A4B"/>
    <w:rsid w:val="001D100C"/>
    <w:rsid w:val="001E31B0"/>
    <w:rsid w:val="001E560B"/>
    <w:rsid w:val="00202D08"/>
    <w:rsid w:val="00216280"/>
    <w:rsid w:val="00217407"/>
    <w:rsid w:val="00217DA6"/>
    <w:rsid w:val="00233853"/>
    <w:rsid w:val="002377F6"/>
    <w:rsid w:val="002379E8"/>
    <w:rsid w:val="00241466"/>
    <w:rsid w:val="00254E80"/>
    <w:rsid w:val="00257677"/>
    <w:rsid w:val="002652B0"/>
    <w:rsid w:val="002658DB"/>
    <w:rsid w:val="0027179B"/>
    <w:rsid w:val="00273457"/>
    <w:rsid w:val="002755DF"/>
    <w:rsid w:val="00277959"/>
    <w:rsid w:val="002863B3"/>
    <w:rsid w:val="00286C44"/>
    <w:rsid w:val="002873A9"/>
    <w:rsid w:val="002A1A14"/>
    <w:rsid w:val="002A725B"/>
    <w:rsid w:val="002B0CAD"/>
    <w:rsid w:val="002B7B55"/>
    <w:rsid w:val="002D00E6"/>
    <w:rsid w:val="002D74BE"/>
    <w:rsid w:val="002E12DC"/>
    <w:rsid w:val="002E7C60"/>
    <w:rsid w:val="002F3166"/>
    <w:rsid w:val="00304B7A"/>
    <w:rsid w:val="00311268"/>
    <w:rsid w:val="00317B84"/>
    <w:rsid w:val="00323E57"/>
    <w:rsid w:val="00335AA7"/>
    <w:rsid w:val="00335CFE"/>
    <w:rsid w:val="00341743"/>
    <w:rsid w:val="003537B7"/>
    <w:rsid w:val="00360F4F"/>
    <w:rsid w:val="00372B26"/>
    <w:rsid w:val="00382640"/>
    <w:rsid w:val="00383194"/>
    <w:rsid w:val="0039198E"/>
    <w:rsid w:val="003935F1"/>
    <w:rsid w:val="00396F52"/>
    <w:rsid w:val="003A5EE9"/>
    <w:rsid w:val="003A76A0"/>
    <w:rsid w:val="003A7A74"/>
    <w:rsid w:val="003A7BCF"/>
    <w:rsid w:val="003B5875"/>
    <w:rsid w:val="003C6E35"/>
    <w:rsid w:val="003D2AD8"/>
    <w:rsid w:val="003D7F9F"/>
    <w:rsid w:val="003E52EC"/>
    <w:rsid w:val="003F3BB1"/>
    <w:rsid w:val="003F4D58"/>
    <w:rsid w:val="003F7275"/>
    <w:rsid w:val="0040099F"/>
    <w:rsid w:val="004061D0"/>
    <w:rsid w:val="004157D2"/>
    <w:rsid w:val="00421AE3"/>
    <w:rsid w:val="004253E0"/>
    <w:rsid w:val="00431562"/>
    <w:rsid w:val="00435C12"/>
    <w:rsid w:val="00441DF7"/>
    <w:rsid w:val="004445B7"/>
    <w:rsid w:val="004445BF"/>
    <w:rsid w:val="004557A1"/>
    <w:rsid w:val="00461B8E"/>
    <w:rsid w:val="0046485E"/>
    <w:rsid w:val="0046512F"/>
    <w:rsid w:val="00472A48"/>
    <w:rsid w:val="0048217B"/>
    <w:rsid w:val="004A3715"/>
    <w:rsid w:val="004A7B85"/>
    <w:rsid w:val="004B19A8"/>
    <w:rsid w:val="004B653D"/>
    <w:rsid w:val="004C117A"/>
    <w:rsid w:val="004C2941"/>
    <w:rsid w:val="004C2C76"/>
    <w:rsid w:val="004C7BFE"/>
    <w:rsid w:val="004D0F2F"/>
    <w:rsid w:val="004D4471"/>
    <w:rsid w:val="004D5133"/>
    <w:rsid w:val="004E7655"/>
    <w:rsid w:val="004F15BF"/>
    <w:rsid w:val="004F3134"/>
    <w:rsid w:val="004F3B62"/>
    <w:rsid w:val="004F5BAB"/>
    <w:rsid w:val="005014F3"/>
    <w:rsid w:val="00503C4B"/>
    <w:rsid w:val="0050462F"/>
    <w:rsid w:val="00516AE0"/>
    <w:rsid w:val="005262B5"/>
    <w:rsid w:val="0053182C"/>
    <w:rsid w:val="00534377"/>
    <w:rsid w:val="005344BB"/>
    <w:rsid w:val="00536EA7"/>
    <w:rsid w:val="00542CE3"/>
    <w:rsid w:val="00546DE0"/>
    <w:rsid w:val="00557A5D"/>
    <w:rsid w:val="005606A1"/>
    <w:rsid w:val="00562D29"/>
    <w:rsid w:val="00562FCC"/>
    <w:rsid w:val="00565477"/>
    <w:rsid w:val="00566B6B"/>
    <w:rsid w:val="00567A63"/>
    <w:rsid w:val="005704D0"/>
    <w:rsid w:val="00585B38"/>
    <w:rsid w:val="00587CFB"/>
    <w:rsid w:val="00594AB3"/>
    <w:rsid w:val="00594DDA"/>
    <w:rsid w:val="0059789F"/>
    <w:rsid w:val="005B0405"/>
    <w:rsid w:val="005B4D84"/>
    <w:rsid w:val="005C042C"/>
    <w:rsid w:val="005C2A60"/>
    <w:rsid w:val="005E0276"/>
    <w:rsid w:val="005E0EF8"/>
    <w:rsid w:val="005F55C8"/>
    <w:rsid w:val="005F5753"/>
    <w:rsid w:val="0060165B"/>
    <w:rsid w:val="00606363"/>
    <w:rsid w:val="00606945"/>
    <w:rsid w:val="00610269"/>
    <w:rsid w:val="00610772"/>
    <w:rsid w:val="00616048"/>
    <w:rsid w:val="006242C9"/>
    <w:rsid w:val="0062448B"/>
    <w:rsid w:val="00624B42"/>
    <w:rsid w:val="00627179"/>
    <w:rsid w:val="00627F63"/>
    <w:rsid w:val="00651B78"/>
    <w:rsid w:val="00651DF8"/>
    <w:rsid w:val="00654D3C"/>
    <w:rsid w:val="00655B96"/>
    <w:rsid w:val="00656F86"/>
    <w:rsid w:val="00657D52"/>
    <w:rsid w:val="00675B40"/>
    <w:rsid w:val="0067652C"/>
    <w:rsid w:val="00687CD1"/>
    <w:rsid w:val="006922AE"/>
    <w:rsid w:val="00697F3E"/>
    <w:rsid w:val="006A233B"/>
    <w:rsid w:val="006A5272"/>
    <w:rsid w:val="006B1CEE"/>
    <w:rsid w:val="006B77A1"/>
    <w:rsid w:val="006C26AF"/>
    <w:rsid w:val="006C2A86"/>
    <w:rsid w:val="006D1048"/>
    <w:rsid w:val="006D334E"/>
    <w:rsid w:val="006D4A6A"/>
    <w:rsid w:val="006E5BF3"/>
    <w:rsid w:val="006F24A3"/>
    <w:rsid w:val="007024EC"/>
    <w:rsid w:val="00702686"/>
    <w:rsid w:val="007177C0"/>
    <w:rsid w:val="00734541"/>
    <w:rsid w:val="0073597F"/>
    <w:rsid w:val="00735A26"/>
    <w:rsid w:val="0074298E"/>
    <w:rsid w:val="00745858"/>
    <w:rsid w:val="00757BDC"/>
    <w:rsid w:val="00761E15"/>
    <w:rsid w:val="00764895"/>
    <w:rsid w:val="00766078"/>
    <w:rsid w:val="00770542"/>
    <w:rsid w:val="00771B59"/>
    <w:rsid w:val="00774F17"/>
    <w:rsid w:val="00781B1F"/>
    <w:rsid w:val="007A2F0B"/>
    <w:rsid w:val="007B0E57"/>
    <w:rsid w:val="007B0E8D"/>
    <w:rsid w:val="007B38B6"/>
    <w:rsid w:val="007C4F54"/>
    <w:rsid w:val="007C7CA6"/>
    <w:rsid w:val="007D768F"/>
    <w:rsid w:val="007E079C"/>
    <w:rsid w:val="007E57D0"/>
    <w:rsid w:val="007E72E1"/>
    <w:rsid w:val="007F4F5A"/>
    <w:rsid w:val="007F745B"/>
    <w:rsid w:val="00800CCA"/>
    <w:rsid w:val="0080333B"/>
    <w:rsid w:val="0081351C"/>
    <w:rsid w:val="008142BA"/>
    <w:rsid w:val="0081588E"/>
    <w:rsid w:val="00815C9B"/>
    <w:rsid w:val="00816C7B"/>
    <w:rsid w:val="00820CF8"/>
    <w:rsid w:val="00821963"/>
    <w:rsid w:val="008250CC"/>
    <w:rsid w:val="00825542"/>
    <w:rsid w:val="008334CE"/>
    <w:rsid w:val="00834EAE"/>
    <w:rsid w:val="008412E8"/>
    <w:rsid w:val="00846288"/>
    <w:rsid w:val="00846604"/>
    <w:rsid w:val="00852032"/>
    <w:rsid w:val="00864B63"/>
    <w:rsid w:val="008651C9"/>
    <w:rsid w:val="00870124"/>
    <w:rsid w:val="00882933"/>
    <w:rsid w:val="00885B1C"/>
    <w:rsid w:val="00886318"/>
    <w:rsid w:val="00890895"/>
    <w:rsid w:val="00891600"/>
    <w:rsid w:val="00893A04"/>
    <w:rsid w:val="00896FBD"/>
    <w:rsid w:val="008A3885"/>
    <w:rsid w:val="008B13C9"/>
    <w:rsid w:val="008B2B99"/>
    <w:rsid w:val="008C6555"/>
    <w:rsid w:val="008D4620"/>
    <w:rsid w:val="008D6F6F"/>
    <w:rsid w:val="008E0B65"/>
    <w:rsid w:val="008E7610"/>
    <w:rsid w:val="008F221B"/>
    <w:rsid w:val="008F419C"/>
    <w:rsid w:val="008F641E"/>
    <w:rsid w:val="00900AF6"/>
    <w:rsid w:val="00901493"/>
    <w:rsid w:val="00903221"/>
    <w:rsid w:val="00910C5B"/>
    <w:rsid w:val="009121F2"/>
    <w:rsid w:val="0091532E"/>
    <w:rsid w:val="0091710E"/>
    <w:rsid w:val="00917830"/>
    <w:rsid w:val="0092389D"/>
    <w:rsid w:val="00934741"/>
    <w:rsid w:val="00940627"/>
    <w:rsid w:val="0094154A"/>
    <w:rsid w:val="00943FCE"/>
    <w:rsid w:val="00953E73"/>
    <w:rsid w:val="00954D5E"/>
    <w:rsid w:val="009558A3"/>
    <w:rsid w:val="00955D88"/>
    <w:rsid w:val="009742F6"/>
    <w:rsid w:val="00974442"/>
    <w:rsid w:val="00985B98"/>
    <w:rsid w:val="00990612"/>
    <w:rsid w:val="0099784F"/>
    <w:rsid w:val="009A074B"/>
    <w:rsid w:val="009B3655"/>
    <w:rsid w:val="009C2E89"/>
    <w:rsid w:val="009D12C1"/>
    <w:rsid w:val="009D77F0"/>
    <w:rsid w:val="009E0A30"/>
    <w:rsid w:val="009E3C0F"/>
    <w:rsid w:val="009F3929"/>
    <w:rsid w:val="009F5A2D"/>
    <w:rsid w:val="009F7103"/>
    <w:rsid w:val="009F7D8C"/>
    <w:rsid w:val="00A022E0"/>
    <w:rsid w:val="00A04865"/>
    <w:rsid w:val="00A11587"/>
    <w:rsid w:val="00A11690"/>
    <w:rsid w:val="00A14AF6"/>
    <w:rsid w:val="00A16E34"/>
    <w:rsid w:val="00A20640"/>
    <w:rsid w:val="00A22719"/>
    <w:rsid w:val="00A26E6A"/>
    <w:rsid w:val="00A307DE"/>
    <w:rsid w:val="00A32947"/>
    <w:rsid w:val="00A448C1"/>
    <w:rsid w:val="00A474AF"/>
    <w:rsid w:val="00A5020B"/>
    <w:rsid w:val="00A50D12"/>
    <w:rsid w:val="00A53EB3"/>
    <w:rsid w:val="00A635F6"/>
    <w:rsid w:val="00A73EDC"/>
    <w:rsid w:val="00A85E9F"/>
    <w:rsid w:val="00A86FA5"/>
    <w:rsid w:val="00A876D2"/>
    <w:rsid w:val="00A920BD"/>
    <w:rsid w:val="00A97127"/>
    <w:rsid w:val="00AA2799"/>
    <w:rsid w:val="00AA362E"/>
    <w:rsid w:val="00AA3BFE"/>
    <w:rsid w:val="00AB1112"/>
    <w:rsid w:val="00AB536A"/>
    <w:rsid w:val="00AC133E"/>
    <w:rsid w:val="00AC4F48"/>
    <w:rsid w:val="00AD2565"/>
    <w:rsid w:val="00AD5686"/>
    <w:rsid w:val="00AE2378"/>
    <w:rsid w:val="00AF1C78"/>
    <w:rsid w:val="00B03DCC"/>
    <w:rsid w:val="00B14E56"/>
    <w:rsid w:val="00B14F9D"/>
    <w:rsid w:val="00B23ECD"/>
    <w:rsid w:val="00B270E0"/>
    <w:rsid w:val="00B4161A"/>
    <w:rsid w:val="00B46CAD"/>
    <w:rsid w:val="00B53A12"/>
    <w:rsid w:val="00B53C37"/>
    <w:rsid w:val="00B54AA9"/>
    <w:rsid w:val="00B66193"/>
    <w:rsid w:val="00B70C7B"/>
    <w:rsid w:val="00B7248A"/>
    <w:rsid w:val="00B85A6B"/>
    <w:rsid w:val="00B92FB2"/>
    <w:rsid w:val="00B93423"/>
    <w:rsid w:val="00B9476B"/>
    <w:rsid w:val="00BA6056"/>
    <w:rsid w:val="00BA7D34"/>
    <w:rsid w:val="00BB16F1"/>
    <w:rsid w:val="00BC3B1E"/>
    <w:rsid w:val="00BD02DD"/>
    <w:rsid w:val="00BD6033"/>
    <w:rsid w:val="00BE448A"/>
    <w:rsid w:val="00BE49B0"/>
    <w:rsid w:val="00BE6C0B"/>
    <w:rsid w:val="00BF3C4E"/>
    <w:rsid w:val="00BF3C93"/>
    <w:rsid w:val="00BF6E4A"/>
    <w:rsid w:val="00C01433"/>
    <w:rsid w:val="00C01AE4"/>
    <w:rsid w:val="00C022BE"/>
    <w:rsid w:val="00C02F84"/>
    <w:rsid w:val="00C070C5"/>
    <w:rsid w:val="00C1157A"/>
    <w:rsid w:val="00C11739"/>
    <w:rsid w:val="00C17B4D"/>
    <w:rsid w:val="00C21CDC"/>
    <w:rsid w:val="00C23409"/>
    <w:rsid w:val="00C23EB9"/>
    <w:rsid w:val="00C31DCD"/>
    <w:rsid w:val="00C335D1"/>
    <w:rsid w:val="00C3532A"/>
    <w:rsid w:val="00C358CD"/>
    <w:rsid w:val="00C3664C"/>
    <w:rsid w:val="00C36A8C"/>
    <w:rsid w:val="00C45A75"/>
    <w:rsid w:val="00C61770"/>
    <w:rsid w:val="00C623CA"/>
    <w:rsid w:val="00C6253F"/>
    <w:rsid w:val="00C6602A"/>
    <w:rsid w:val="00C75497"/>
    <w:rsid w:val="00C77136"/>
    <w:rsid w:val="00C803D3"/>
    <w:rsid w:val="00C81875"/>
    <w:rsid w:val="00C82389"/>
    <w:rsid w:val="00C8473E"/>
    <w:rsid w:val="00C90997"/>
    <w:rsid w:val="00C91CBD"/>
    <w:rsid w:val="00CA090B"/>
    <w:rsid w:val="00CA115F"/>
    <w:rsid w:val="00CA6279"/>
    <w:rsid w:val="00CB08DE"/>
    <w:rsid w:val="00CB2CC8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01965"/>
    <w:rsid w:val="00D11986"/>
    <w:rsid w:val="00D11D54"/>
    <w:rsid w:val="00D22E43"/>
    <w:rsid w:val="00D2368C"/>
    <w:rsid w:val="00D24648"/>
    <w:rsid w:val="00D3379B"/>
    <w:rsid w:val="00D35822"/>
    <w:rsid w:val="00D37ADB"/>
    <w:rsid w:val="00D43480"/>
    <w:rsid w:val="00D50880"/>
    <w:rsid w:val="00D52208"/>
    <w:rsid w:val="00D63589"/>
    <w:rsid w:val="00D63E4E"/>
    <w:rsid w:val="00D65F43"/>
    <w:rsid w:val="00D80C64"/>
    <w:rsid w:val="00D82ACB"/>
    <w:rsid w:val="00D90768"/>
    <w:rsid w:val="00D93E6D"/>
    <w:rsid w:val="00D96CD9"/>
    <w:rsid w:val="00D9762B"/>
    <w:rsid w:val="00DA69B4"/>
    <w:rsid w:val="00DC0105"/>
    <w:rsid w:val="00DC32FD"/>
    <w:rsid w:val="00DD17F5"/>
    <w:rsid w:val="00DD27D1"/>
    <w:rsid w:val="00DD297D"/>
    <w:rsid w:val="00DD3DC2"/>
    <w:rsid w:val="00DE6697"/>
    <w:rsid w:val="00DF210A"/>
    <w:rsid w:val="00DF6F1D"/>
    <w:rsid w:val="00DF77F8"/>
    <w:rsid w:val="00E01A29"/>
    <w:rsid w:val="00E12AC5"/>
    <w:rsid w:val="00E2234C"/>
    <w:rsid w:val="00E267F5"/>
    <w:rsid w:val="00E45624"/>
    <w:rsid w:val="00E7331E"/>
    <w:rsid w:val="00E7415A"/>
    <w:rsid w:val="00E808CF"/>
    <w:rsid w:val="00EB02C2"/>
    <w:rsid w:val="00EB08CE"/>
    <w:rsid w:val="00EB5B5B"/>
    <w:rsid w:val="00EC4574"/>
    <w:rsid w:val="00EC7CDA"/>
    <w:rsid w:val="00ED1188"/>
    <w:rsid w:val="00ED2699"/>
    <w:rsid w:val="00ED667B"/>
    <w:rsid w:val="00EE0304"/>
    <w:rsid w:val="00EE30F2"/>
    <w:rsid w:val="00EF5980"/>
    <w:rsid w:val="00EF6F44"/>
    <w:rsid w:val="00F0138D"/>
    <w:rsid w:val="00F02A00"/>
    <w:rsid w:val="00F05049"/>
    <w:rsid w:val="00F0510B"/>
    <w:rsid w:val="00F12CC7"/>
    <w:rsid w:val="00F1730A"/>
    <w:rsid w:val="00F27AE7"/>
    <w:rsid w:val="00F41938"/>
    <w:rsid w:val="00F600CE"/>
    <w:rsid w:val="00F6399A"/>
    <w:rsid w:val="00F657EE"/>
    <w:rsid w:val="00F670C1"/>
    <w:rsid w:val="00F7649C"/>
    <w:rsid w:val="00F7651E"/>
    <w:rsid w:val="00F84D25"/>
    <w:rsid w:val="00F84F1A"/>
    <w:rsid w:val="00F9582F"/>
    <w:rsid w:val="00F970A6"/>
    <w:rsid w:val="00FA2DCA"/>
    <w:rsid w:val="00FA72D3"/>
    <w:rsid w:val="00FB1A61"/>
    <w:rsid w:val="00FB6AE0"/>
    <w:rsid w:val="00FB6EBC"/>
    <w:rsid w:val="00FC02AD"/>
    <w:rsid w:val="00FC2CDC"/>
    <w:rsid w:val="00FC44EB"/>
    <w:rsid w:val="00FC549B"/>
    <w:rsid w:val="00FC5AF6"/>
    <w:rsid w:val="00FD2E66"/>
    <w:rsid w:val="00FE472C"/>
    <w:rsid w:val="00FE6A20"/>
    <w:rsid w:val="00FF18A4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092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32509-B032-4B4B-9463-A1BFDD584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018819-E553-4AB5-8223-D5AC09579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42EDE4-AFC5-4BAB-B8C1-C22F59BF1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111</TotalTime>
  <Pages>1</Pages>
  <Words>999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67</cp:revision>
  <cp:lastPrinted>2016-07-06T09:05:00Z</cp:lastPrinted>
  <dcterms:created xsi:type="dcterms:W3CDTF">2015-09-22T17:35:00Z</dcterms:created>
  <dcterms:modified xsi:type="dcterms:W3CDTF">2016-07-07T07:03:00Z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