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96F0A" w:rsidRPr="00ED1188" w14:paraId="514DC7C2" w14:textId="77777777" w:rsidTr="006747B4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514DC7C1" w14:textId="77777777" w:rsidR="00596F0A" w:rsidRPr="00ED1188" w:rsidRDefault="00596F0A" w:rsidP="00EC440B">
            <w:pPr>
              <w:pStyle w:val="PKOnaglowekdokumentu"/>
            </w:pPr>
            <w:bookmarkStart w:id="0" w:name="_GoBack"/>
            <w:bookmarkEnd w:id="0"/>
            <w:r w:rsidRPr="00814359">
              <w:t xml:space="preserve">CZĘŚĆ </w:t>
            </w:r>
            <w:r w:rsidRPr="00596F0A">
              <w:t>XI. PRZEKAZYWANIE DOKUME</w:t>
            </w:r>
            <w:r w:rsidR="00FF6A8B">
              <w:t xml:space="preserve">NTÓW </w:t>
            </w:r>
            <w:r w:rsidR="00FF6A8B">
              <w:br/>
              <w:t>ZA POŚREDNICTWEM TELEFAKSU</w:t>
            </w:r>
            <w:r w:rsidRPr="00596F0A">
              <w:t xml:space="preserve">(W KRAJU I ZA GRANICĘ) </w:t>
            </w:r>
            <w:r w:rsidR="00FF6A8B">
              <w:br/>
            </w:r>
            <w:r w:rsidRPr="00596F0A">
              <w:t>I POCZTY (ZA GRANICĘ)</w:t>
            </w:r>
          </w:p>
        </w:tc>
      </w:tr>
    </w:tbl>
    <w:p w14:paraId="514DC7C3" w14:textId="77777777" w:rsidR="00FF6A8B" w:rsidRDefault="00FF6A8B" w:rsidP="00596F0A"/>
    <w:p w14:paraId="514DC7C4" w14:textId="4646F79C" w:rsidR="00596F0A" w:rsidRDefault="00596F0A" w:rsidP="00596F0A"/>
    <w:p w14:paraId="0EC95396" w14:textId="77777777" w:rsidR="009D61C8" w:rsidRPr="005D6662" w:rsidRDefault="009D61C8" w:rsidP="00596F0A"/>
    <w:tbl>
      <w:tblPr>
        <w:tblW w:w="5000" w:type="pct"/>
        <w:tblInd w:w="7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"/>
        <w:gridCol w:w="341"/>
        <w:gridCol w:w="342"/>
        <w:gridCol w:w="12273"/>
        <w:gridCol w:w="1841"/>
      </w:tblGrid>
      <w:tr w:rsidR="00596F0A" w14:paraId="514DC7C8" w14:textId="77777777" w:rsidTr="009373EA"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C5" w14:textId="77777777" w:rsidR="00596F0A" w:rsidRPr="009373EA" w:rsidRDefault="00596F0A" w:rsidP="001C39DE">
            <w:pPr>
              <w:jc w:val="center"/>
            </w:pPr>
          </w:p>
        </w:tc>
        <w:tc>
          <w:tcPr>
            <w:tcW w:w="12860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DC7C6" w14:textId="241F3794" w:rsidR="00596F0A" w:rsidRPr="0071225C" w:rsidRDefault="00127DE3" w:rsidP="001C39DE">
            <w:pPr>
              <w:rPr>
                <w:b/>
              </w:rPr>
            </w:pPr>
            <w:r w:rsidRPr="0071225C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18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C7" w14:textId="77777777" w:rsidR="00596F0A" w:rsidRPr="009373EA" w:rsidRDefault="001C39DE" w:rsidP="001C39DE">
            <w:pPr>
              <w:jc w:val="center"/>
            </w:pPr>
            <w:r w:rsidRPr="009373EA">
              <w:rPr>
                <w:b/>
              </w:rPr>
              <w:t>w złotych</w:t>
            </w:r>
          </w:p>
        </w:tc>
      </w:tr>
      <w:tr w:rsidR="00596F0A" w:rsidRPr="00FF6A8B" w14:paraId="514DC7CC" w14:textId="77777777" w:rsidTr="009373EA"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C9" w14:textId="77777777" w:rsidR="00596F0A" w:rsidRPr="009373EA" w:rsidRDefault="00596F0A" w:rsidP="009373EA">
            <w:pPr>
              <w:jc w:val="center"/>
            </w:pPr>
            <w:r w:rsidRPr="009373EA">
              <w:t> </w:t>
            </w:r>
            <w:r w:rsidR="001C39DE" w:rsidRPr="009373EA">
              <w:t>1</w:t>
            </w:r>
          </w:p>
        </w:tc>
        <w:tc>
          <w:tcPr>
            <w:tcW w:w="128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DC7CA" w14:textId="77777777" w:rsidR="00596F0A" w:rsidRPr="0071225C" w:rsidRDefault="001C39DE" w:rsidP="009373EA">
            <w:pPr>
              <w:jc w:val="center"/>
            </w:pPr>
            <w:r w:rsidRPr="0071225C">
              <w:t>2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CB" w14:textId="77777777" w:rsidR="00596F0A" w:rsidRPr="009373EA" w:rsidRDefault="001C39DE" w:rsidP="009373EA">
            <w:pPr>
              <w:jc w:val="center"/>
            </w:pPr>
            <w:r w:rsidRPr="009373EA">
              <w:t>3</w:t>
            </w:r>
          </w:p>
        </w:tc>
      </w:tr>
      <w:tr w:rsidR="00E00651" w14:paraId="514DC7CF" w14:textId="77777777" w:rsidTr="009373EA"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514DC7CD" w14:textId="2D277A78" w:rsidR="00E00651" w:rsidRPr="0071225C" w:rsidRDefault="00BD0D39" w:rsidP="001C39DE">
            <w:r w:rsidRPr="0071225C">
              <w:t>1.</w:t>
            </w:r>
          </w:p>
        </w:tc>
        <w:tc>
          <w:tcPr>
            <w:tcW w:w="146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CE" w14:textId="713D4F87" w:rsidR="00E00651" w:rsidRPr="0071225C" w:rsidRDefault="00BD0D39" w:rsidP="00FF6A8B">
            <w:r w:rsidRPr="0071225C">
              <w:t>Wysłanie korespondencji za pośrednictwem telefaksu:</w:t>
            </w:r>
          </w:p>
        </w:tc>
      </w:tr>
      <w:tr w:rsidR="00E00651" w14:paraId="514DC7D3" w14:textId="77777777" w:rsidTr="009373EA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4DC7D0" w14:textId="77777777" w:rsidR="00E00651" w:rsidRPr="009373EA" w:rsidRDefault="00E00651" w:rsidP="001C39DE"/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C7D1" w14:textId="7E8C84A8" w:rsidR="00E00651" w:rsidRPr="0071225C" w:rsidRDefault="00E00651" w:rsidP="00BD0D39">
            <w:r w:rsidRPr="0071225C">
              <w:t>1</w:t>
            </w:r>
            <w:r w:rsidR="00BD0D39" w:rsidRPr="0071225C">
              <w:t>)</w:t>
            </w:r>
          </w:p>
        </w:tc>
        <w:tc>
          <w:tcPr>
            <w:tcW w:w="14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7D2" w14:textId="288998CA" w:rsidR="00E00651" w:rsidRPr="0071225C" w:rsidRDefault="00E00651" w:rsidP="00FF6A8B">
            <w:r w:rsidRPr="0071225C">
              <w:t>w kraju: </w:t>
            </w:r>
          </w:p>
        </w:tc>
      </w:tr>
      <w:tr w:rsidR="00E00651" w14:paraId="514DC7D9" w14:textId="77777777" w:rsidTr="009373EA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7D4" w14:textId="77777777" w:rsidR="00E00651" w:rsidRPr="009373EA" w:rsidRDefault="00E00651" w:rsidP="001C39DE">
            <w:pPr>
              <w:jc w:val="center"/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D5" w14:textId="77777777" w:rsidR="00E00651" w:rsidRPr="0071225C" w:rsidRDefault="00E00651" w:rsidP="001C39DE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7D6" w14:textId="206C8A1B" w:rsidR="00E00651" w:rsidRPr="0071225C" w:rsidRDefault="00BD0D39" w:rsidP="001C39DE">
            <w:r w:rsidRPr="0071225C">
              <w:t>a</w:t>
            </w:r>
            <w:r w:rsidR="00E00651" w:rsidRPr="0071225C">
              <w:t>)</w:t>
            </w:r>
          </w:p>
        </w:tc>
        <w:tc>
          <w:tcPr>
            <w:tcW w:w="12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4DC7D7" w14:textId="77777777" w:rsidR="00E00651" w:rsidRPr="0071225C" w:rsidRDefault="00E00651" w:rsidP="001C39DE">
            <w:r w:rsidRPr="0071225C">
              <w:t>za pierwszą stronę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D8" w14:textId="77777777" w:rsidR="00E00651" w:rsidRPr="009373EA" w:rsidRDefault="00E00651" w:rsidP="001C39DE">
            <w:pPr>
              <w:jc w:val="right"/>
            </w:pPr>
            <w:r w:rsidRPr="009373EA">
              <w:t>4,20</w:t>
            </w:r>
          </w:p>
        </w:tc>
      </w:tr>
      <w:tr w:rsidR="00E00651" w14:paraId="514DC7DF" w14:textId="77777777" w:rsidTr="009373EA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7DA" w14:textId="77777777" w:rsidR="00E00651" w:rsidRPr="009373EA" w:rsidRDefault="00E00651" w:rsidP="001C39DE">
            <w:pPr>
              <w:jc w:val="center"/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DB" w14:textId="77777777" w:rsidR="00E00651" w:rsidRPr="0071225C" w:rsidRDefault="00E00651" w:rsidP="001C39DE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7DC" w14:textId="3B3BF64E" w:rsidR="00E00651" w:rsidRPr="0071225C" w:rsidRDefault="00BD0D39" w:rsidP="001C39DE">
            <w:r w:rsidRPr="0071225C">
              <w:t>b</w:t>
            </w:r>
            <w:r w:rsidR="00E00651" w:rsidRPr="0071225C">
              <w:t>)</w:t>
            </w:r>
          </w:p>
        </w:tc>
        <w:tc>
          <w:tcPr>
            <w:tcW w:w="1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DC7DD" w14:textId="77777777" w:rsidR="00E00651" w:rsidRPr="0071225C" w:rsidRDefault="00E00651" w:rsidP="001C39DE">
            <w:r w:rsidRPr="0071225C">
              <w:t>za każdą następną stronę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DE" w14:textId="77777777" w:rsidR="00E00651" w:rsidRPr="009373EA" w:rsidRDefault="00E00651" w:rsidP="001C39DE">
            <w:pPr>
              <w:jc w:val="right"/>
            </w:pPr>
            <w:r w:rsidRPr="009373EA">
              <w:t>2,10</w:t>
            </w:r>
          </w:p>
        </w:tc>
      </w:tr>
      <w:tr w:rsidR="00E00651" w14:paraId="514DC7E3" w14:textId="77777777" w:rsidTr="009373EA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4DC7E0" w14:textId="77777777" w:rsidR="00E00651" w:rsidRPr="009373EA" w:rsidRDefault="00E00651" w:rsidP="001C39DE"/>
        </w:tc>
        <w:tc>
          <w:tcPr>
            <w:tcW w:w="33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C7E1" w14:textId="778447FF" w:rsidR="00E00651" w:rsidRPr="0071225C" w:rsidRDefault="00E00651" w:rsidP="00BD0D39">
            <w:r w:rsidRPr="0071225C">
              <w:t>2</w:t>
            </w:r>
            <w:r w:rsidR="00BD0D39" w:rsidRPr="0071225C">
              <w:t>)</w:t>
            </w:r>
          </w:p>
        </w:tc>
        <w:tc>
          <w:tcPr>
            <w:tcW w:w="14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7E2" w14:textId="22CCBECE" w:rsidR="00E00651" w:rsidRPr="0071225C" w:rsidRDefault="00E00651" w:rsidP="00FF6A8B">
            <w:r w:rsidRPr="0071225C">
              <w:t>za granicę: </w:t>
            </w:r>
          </w:p>
        </w:tc>
      </w:tr>
      <w:tr w:rsidR="00E00651" w14:paraId="514DC7E9" w14:textId="77777777" w:rsidTr="009373EA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7E4" w14:textId="77777777" w:rsidR="00E00651" w:rsidRPr="009373EA" w:rsidRDefault="00E00651" w:rsidP="001C39DE">
            <w:pPr>
              <w:jc w:val="center"/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E5" w14:textId="77777777" w:rsidR="00E00651" w:rsidRPr="0071225C" w:rsidRDefault="00E00651" w:rsidP="001C39DE">
            <w:pPr>
              <w:ind w:firstLineChars="100" w:firstLine="160"/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7E6" w14:textId="165A21BD" w:rsidR="00E00651" w:rsidRPr="0071225C" w:rsidRDefault="00BD0D39" w:rsidP="00EA54F0">
            <w:r w:rsidRPr="0071225C">
              <w:t>a</w:t>
            </w:r>
            <w:r w:rsidR="00E00651" w:rsidRPr="0071225C">
              <w:t>)</w:t>
            </w:r>
          </w:p>
        </w:tc>
        <w:tc>
          <w:tcPr>
            <w:tcW w:w="12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4DC7E7" w14:textId="77777777" w:rsidR="00E00651" w:rsidRPr="0071225C" w:rsidRDefault="00E00651" w:rsidP="00EA54F0">
            <w:r w:rsidRPr="0071225C">
              <w:t>za pierwszą stronę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E8" w14:textId="77777777" w:rsidR="00E00651" w:rsidRPr="009373EA" w:rsidRDefault="00E00651" w:rsidP="001C39DE">
            <w:pPr>
              <w:jc w:val="right"/>
            </w:pPr>
            <w:r w:rsidRPr="009373EA">
              <w:t>8,40</w:t>
            </w:r>
          </w:p>
        </w:tc>
      </w:tr>
      <w:tr w:rsidR="00E00651" w14:paraId="514DC7EF" w14:textId="77777777" w:rsidTr="009373EA">
        <w:tc>
          <w:tcPr>
            <w:tcW w:w="3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DC7EA" w14:textId="77777777" w:rsidR="00E00651" w:rsidRPr="009373EA" w:rsidRDefault="00E00651" w:rsidP="001C39DE">
            <w:pPr>
              <w:jc w:val="center"/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EB" w14:textId="77777777" w:rsidR="00E00651" w:rsidRPr="0071225C" w:rsidRDefault="00E00651" w:rsidP="001C39DE">
            <w:pPr>
              <w:ind w:firstLineChars="100" w:firstLine="160"/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7EC" w14:textId="7CC1BB74" w:rsidR="00E00651" w:rsidRPr="0071225C" w:rsidRDefault="00BD0D39" w:rsidP="00EA54F0">
            <w:r w:rsidRPr="0071225C">
              <w:t>b</w:t>
            </w:r>
            <w:r w:rsidR="00E00651" w:rsidRPr="0071225C">
              <w:t>)</w:t>
            </w:r>
          </w:p>
        </w:tc>
        <w:tc>
          <w:tcPr>
            <w:tcW w:w="1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DC7ED" w14:textId="77777777" w:rsidR="00E00651" w:rsidRPr="0071225C" w:rsidRDefault="00E00651" w:rsidP="00EA54F0">
            <w:r w:rsidRPr="0071225C">
              <w:t>za każdą następną stronę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EE" w14:textId="77777777" w:rsidR="00E00651" w:rsidRPr="009373EA" w:rsidRDefault="00E00651" w:rsidP="001C39DE">
            <w:pPr>
              <w:jc w:val="right"/>
            </w:pPr>
            <w:r w:rsidRPr="009373EA">
              <w:t>6,70</w:t>
            </w:r>
          </w:p>
        </w:tc>
      </w:tr>
      <w:tr w:rsidR="00FF6A8B" w14:paraId="514DC7F2" w14:textId="77777777" w:rsidTr="009373EA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DC7F0" w14:textId="305A2309" w:rsidR="00FF6A8B" w:rsidRPr="009373EA" w:rsidRDefault="00BD0D39" w:rsidP="009373EA">
            <w:pPr>
              <w:spacing w:before="10"/>
              <w:jc w:val="center"/>
              <w:rPr>
                <w:highlight w:val="yellow"/>
              </w:rPr>
            </w:pPr>
            <w:r w:rsidRPr="0071225C">
              <w:t>2</w:t>
            </w:r>
            <w:r w:rsidR="00FF6A8B" w:rsidRPr="0071225C">
              <w:t>.</w:t>
            </w:r>
          </w:p>
        </w:tc>
        <w:tc>
          <w:tcPr>
            <w:tcW w:w="146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F1" w14:textId="42FDD4AD" w:rsidR="00FF6A8B" w:rsidRPr="0071225C" w:rsidRDefault="00BD0D39" w:rsidP="009373EA">
            <w:pPr>
              <w:spacing w:before="10"/>
              <w:rPr>
                <w:b/>
              </w:rPr>
            </w:pPr>
            <w:r w:rsidRPr="0071225C">
              <w:t>Wysłanie korespondencji listowej za granicę do krajów</w:t>
            </w:r>
            <w:r w:rsidR="00E20D2B" w:rsidRPr="0071225C">
              <w:t>:</w:t>
            </w:r>
            <w:r w:rsidRPr="0071225C">
              <w:rPr>
                <w:vertAlign w:val="superscript"/>
              </w:rPr>
              <w:t xml:space="preserve"> </w:t>
            </w:r>
            <w:r w:rsidR="00FF6A8B" w:rsidRPr="0071225C">
              <w:rPr>
                <w:vertAlign w:val="superscript"/>
              </w:rPr>
              <w:t>1)</w:t>
            </w:r>
            <w:r w:rsidR="00C23D99" w:rsidRPr="0071225C">
              <w:rPr>
                <w:vertAlign w:val="superscript"/>
              </w:rPr>
              <w:t xml:space="preserve"> </w:t>
            </w:r>
            <w:r w:rsidR="00FF6A8B" w:rsidRPr="0071225C">
              <w:rPr>
                <w:vertAlign w:val="superscript"/>
              </w:rPr>
              <w:t xml:space="preserve"> 2)</w:t>
            </w:r>
            <w:r w:rsidR="00FF6A8B" w:rsidRPr="0071225C">
              <w:rPr>
                <w:b/>
              </w:rPr>
              <w:t> </w:t>
            </w:r>
          </w:p>
        </w:tc>
      </w:tr>
      <w:tr w:rsidR="00BD0D39" w14:paraId="514DC7FC" w14:textId="77777777" w:rsidTr="009373EA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7F7" w14:textId="77777777" w:rsidR="00BD0D39" w:rsidRPr="009373EA" w:rsidRDefault="00BD0D39" w:rsidP="001C39DE">
            <w:pPr>
              <w:jc w:val="center"/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7F9" w14:textId="77777777" w:rsidR="00BD0D39" w:rsidRPr="0071225C" w:rsidRDefault="00BD0D39" w:rsidP="00EA54F0">
            <w:r w:rsidRPr="0071225C">
              <w:t>1)</w:t>
            </w:r>
          </w:p>
        </w:tc>
        <w:tc>
          <w:tcPr>
            <w:tcW w:w="12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DC7FA" w14:textId="77777777" w:rsidR="00BD0D39" w:rsidRPr="0071225C" w:rsidRDefault="00BD0D39" w:rsidP="00BD0D39">
            <w:r w:rsidRPr="0071225C">
              <w:t>Europy oraz Rosji, Turcji, Cypru i Izraela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7FB" w14:textId="77777777" w:rsidR="00BD0D39" w:rsidRPr="009373EA" w:rsidRDefault="00BD0D39" w:rsidP="001C39DE">
            <w:pPr>
              <w:jc w:val="right"/>
            </w:pPr>
            <w:r w:rsidRPr="009373EA">
              <w:t>4,00</w:t>
            </w:r>
          </w:p>
        </w:tc>
      </w:tr>
      <w:tr w:rsidR="00BD0D39" w14:paraId="514DC802" w14:textId="77777777" w:rsidTr="009373EA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7FD" w14:textId="77777777" w:rsidR="00BD0D39" w:rsidRPr="009373EA" w:rsidRDefault="00BD0D39" w:rsidP="001C39DE">
            <w:pPr>
              <w:jc w:val="center"/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7FF" w14:textId="77777777" w:rsidR="00BD0D39" w:rsidRPr="0071225C" w:rsidRDefault="00BD0D39" w:rsidP="00EA54F0">
            <w:r w:rsidRPr="0071225C">
              <w:t>2)</w:t>
            </w:r>
          </w:p>
        </w:tc>
        <w:tc>
          <w:tcPr>
            <w:tcW w:w="12521" w:type="dxa"/>
            <w:gridSpan w:val="2"/>
            <w:tcBorders>
              <w:left w:val="single" w:sz="4" w:space="0" w:color="auto"/>
            </w:tcBorders>
            <w:vAlign w:val="center"/>
          </w:tcPr>
          <w:p w14:paraId="514DC800" w14:textId="77777777" w:rsidR="00BD0D39" w:rsidRPr="0071225C" w:rsidRDefault="00BD0D39" w:rsidP="00BD0D39">
            <w:r w:rsidRPr="0071225C">
              <w:t>Afryki, Ameryki Północnej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801" w14:textId="77777777" w:rsidR="00BD0D39" w:rsidRPr="009373EA" w:rsidRDefault="00BD0D39" w:rsidP="001C39DE">
            <w:pPr>
              <w:jc w:val="right"/>
            </w:pPr>
            <w:r w:rsidRPr="009373EA">
              <w:t>5,00</w:t>
            </w:r>
          </w:p>
        </w:tc>
      </w:tr>
      <w:tr w:rsidR="00BD0D39" w14:paraId="514DC808" w14:textId="77777777" w:rsidTr="009373EA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803" w14:textId="77777777" w:rsidR="00BD0D39" w:rsidRPr="009373EA" w:rsidRDefault="00BD0D39" w:rsidP="001C39DE">
            <w:pPr>
              <w:jc w:val="center"/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805" w14:textId="77777777" w:rsidR="00BD0D39" w:rsidRPr="0071225C" w:rsidRDefault="00BD0D39" w:rsidP="00EA54F0">
            <w:r w:rsidRPr="0071225C">
              <w:t>3)</w:t>
            </w:r>
          </w:p>
        </w:tc>
        <w:tc>
          <w:tcPr>
            <w:tcW w:w="1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DC806" w14:textId="77777777" w:rsidR="00BD0D39" w:rsidRPr="0071225C" w:rsidRDefault="00BD0D39" w:rsidP="00BD0D39">
            <w:r w:rsidRPr="0071225C">
              <w:t>Ameryki Południowej, Środkowej i Azji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807" w14:textId="77777777" w:rsidR="00BD0D39" w:rsidRPr="009373EA" w:rsidRDefault="00BD0D39" w:rsidP="001C39DE">
            <w:pPr>
              <w:jc w:val="right"/>
            </w:pPr>
            <w:r w:rsidRPr="009373EA">
              <w:t>6,00</w:t>
            </w:r>
          </w:p>
        </w:tc>
      </w:tr>
      <w:tr w:rsidR="00BD0D39" w14:paraId="514DC80E" w14:textId="77777777" w:rsidTr="009373EA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809" w14:textId="77777777" w:rsidR="00BD0D39" w:rsidRPr="009373EA" w:rsidRDefault="00BD0D39" w:rsidP="001C39DE">
            <w:pPr>
              <w:jc w:val="center"/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80B" w14:textId="77777777" w:rsidR="00BD0D39" w:rsidRPr="0071225C" w:rsidRDefault="00BD0D39" w:rsidP="00EA54F0">
            <w:r w:rsidRPr="0071225C">
              <w:t>4)</w:t>
            </w:r>
          </w:p>
        </w:tc>
        <w:tc>
          <w:tcPr>
            <w:tcW w:w="12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DC80C" w14:textId="77777777" w:rsidR="00BD0D39" w:rsidRPr="0071225C" w:rsidRDefault="00BD0D39" w:rsidP="00BD0D39">
            <w:r w:rsidRPr="0071225C">
              <w:t>Australii i Oceanii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C80D" w14:textId="77777777" w:rsidR="00BD0D39" w:rsidRPr="009373EA" w:rsidRDefault="00BD0D39" w:rsidP="001C39DE">
            <w:pPr>
              <w:jc w:val="right"/>
            </w:pPr>
            <w:r w:rsidRPr="009373EA">
              <w:t>9,00</w:t>
            </w:r>
          </w:p>
        </w:tc>
      </w:tr>
    </w:tbl>
    <w:p w14:paraId="514DC80F" w14:textId="77777777" w:rsidR="00596F0A" w:rsidRPr="009373EA" w:rsidRDefault="00596F0A" w:rsidP="00FF6A8B">
      <w:pPr>
        <w:spacing w:before="40" w:line="160" w:lineRule="exact"/>
        <w:ind w:left="142" w:hanging="142"/>
        <w:rPr>
          <w:sz w:val="13"/>
        </w:rPr>
      </w:pPr>
      <w:r w:rsidRPr="009373EA">
        <w:rPr>
          <w:sz w:val="13"/>
          <w:vertAlign w:val="superscript"/>
        </w:rPr>
        <w:t>1)</w:t>
      </w:r>
      <w:r w:rsidRPr="009373EA">
        <w:rPr>
          <w:sz w:val="13"/>
        </w:rPr>
        <w:t xml:space="preserve"> </w:t>
      </w:r>
      <w:r w:rsidR="00FF6A8B" w:rsidRPr="009373EA">
        <w:rPr>
          <w:sz w:val="13"/>
        </w:rPr>
        <w:tab/>
      </w:r>
      <w:r w:rsidRPr="009373EA">
        <w:rPr>
          <w:sz w:val="13"/>
        </w:rPr>
        <w:t>Za traktowanie przesyłki jako priorytetowej pobiera się dodatkową opłatę 4,00 zł.</w:t>
      </w:r>
    </w:p>
    <w:p w14:paraId="514DC810" w14:textId="77777777" w:rsidR="00596F0A" w:rsidRPr="009373EA" w:rsidRDefault="00596F0A" w:rsidP="00FF6A8B">
      <w:pPr>
        <w:spacing w:line="160" w:lineRule="exact"/>
        <w:ind w:left="142" w:hanging="142"/>
        <w:rPr>
          <w:sz w:val="13"/>
        </w:rPr>
      </w:pPr>
      <w:r w:rsidRPr="009373EA">
        <w:rPr>
          <w:sz w:val="13"/>
          <w:vertAlign w:val="superscript"/>
        </w:rPr>
        <w:t>2)</w:t>
      </w:r>
      <w:r w:rsidRPr="009373EA">
        <w:rPr>
          <w:sz w:val="13"/>
        </w:rPr>
        <w:t xml:space="preserve"> </w:t>
      </w:r>
      <w:r w:rsidR="00FF6A8B" w:rsidRPr="009373EA">
        <w:rPr>
          <w:sz w:val="13"/>
        </w:rPr>
        <w:tab/>
      </w:r>
      <w:r w:rsidRPr="009373EA">
        <w:rPr>
          <w:sz w:val="13"/>
        </w:rPr>
        <w:t>Za traktowanie przesyłki jako poleconej pobiera się dodatkową opłatę 5,30 zł.</w:t>
      </w:r>
    </w:p>
    <w:p w14:paraId="514DC811" w14:textId="77777777" w:rsidR="00D92E51" w:rsidRPr="00D92E51" w:rsidRDefault="00D92E51" w:rsidP="00D92E51"/>
    <w:sectPr w:rsidR="00D92E51" w:rsidRPr="00D92E51" w:rsidSect="007D3CE0">
      <w:headerReference w:type="first" r:id="rId11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D1A07" w14:textId="77777777" w:rsidR="00206121" w:rsidRDefault="00206121">
      <w:r>
        <w:separator/>
      </w:r>
    </w:p>
  </w:endnote>
  <w:endnote w:type="continuationSeparator" w:id="0">
    <w:p w14:paraId="06BDA098" w14:textId="77777777" w:rsidR="00206121" w:rsidRDefault="00206121">
      <w:r>
        <w:continuationSeparator/>
      </w:r>
    </w:p>
  </w:endnote>
  <w:endnote w:type="continuationNotice" w:id="1">
    <w:p w14:paraId="631E47DF" w14:textId="77777777" w:rsidR="00206121" w:rsidRDefault="002061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CF740" w14:textId="77777777" w:rsidR="00206121" w:rsidRDefault="00206121">
      <w:r>
        <w:separator/>
      </w:r>
    </w:p>
  </w:footnote>
  <w:footnote w:type="continuationSeparator" w:id="0">
    <w:p w14:paraId="3E5439B5" w14:textId="77777777" w:rsidR="00206121" w:rsidRDefault="00206121">
      <w:r>
        <w:continuationSeparator/>
      </w:r>
    </w:p>
  </w:footnote>
  <w:footnote w:type="continuationNotice" w:id="1">
    <w:p w14:paraId="0C3F559E" w14:textId="77777777" w:rsidR="00206121" w:rsidRDefault="002061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CC6AA" w14:textId="77777777" w:rsidR="00AB7C08" w:rsidRPr="00AB7C08" w:rsidRDefault="00AB7C08" w:rsidP="009B3655">
    <w:pPr>
      <w:pStyle w:val="Stopka"/>
    </w:pPr>
    <w:r w:rsidRPr="00AB7C08">
      <w:t>KATALOG INFORMACYJNY PKO BANKU POLSKIEGO SA</w:t>
    </w:r>
  </w:p>
  <w:p w14:paraId="438E7650" w14:textId="77777777" w:rsidR="00AB7C08" w:rsidRPr="00AB7C08" w:rsidRDefault="00AB7C08" w:rsidP="009B3655">
    <w:pPr>
      <w:pStyle w:val="Stopka"/>
    </w:pPr>
    <w:r w:rsidRPr="00AB7C08">
      <w:t>TARYFA PROWIZJI I OPŁAT BANKOWYCH ZA USŁUGI OFEROWANE KLIENTOM DETALICZNYM</w:t>
    </w:r>
  </w:p>
  <w:p w14:paraId="514DC816" w14:textId="4B5DC024" w:rsidR="00D92E51" w:rsidRPr="00AB7C08" w:rsidRDefault="00AB7C08" w:rsidP="009B3655">
    <w:pPr>
      <w:pStyle w:val="Stopka"/>
    </w:pPr>
    <w:r w:rsidRPr="00AB7C08">
      <w:t>Wersja obowiązująca od dnia 1 maja 2016 r.</w:t>
    </w:r>
    <w:r w:rsidR="00A1236B">
      <w:rPr>
        <w:noProof/>
      </w:rPr>
      <w:drawing>
        <wp:anchor distT="0" distB="0" distL="114300" distR="114300" simplePos="0" relativeHeight="251657728" behindDoc="1" locked="0" layoutInCell="1" allowOverlap="1" wp14:anchorId="514DC818" wp14:editId="514DC81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556C"/>
    <w:rsid w:val="000057A8"/>
    <w:rsid w:val="00015CB6"/>
    <w:rsid w:val="00017176"/>
    <w:rsid w:val="00020956"/>
    <w:rsid w:val="0002156F"/>
    <w:rsid w:val="00021810"/>
    <w:rsid w:val="00022C6C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72443"/>
    <w:rsid w:val="000753B5"/>
    <w:rsid w:val="00083881"/>
    <w:rsid w:val="0009304C"/>
    <w:rsid w:val="0009677B"/>
    <w:rsid w:val="00097BB4"/>
    <w:rsid w:val="000A4F25"/>
    <w:rsid w:val="000A5B4D"/>
    <w:rsid w:val="000D75D9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27DE3"/>
    <w:rsid w:val="001400D2"/>
    <w:rsid w:val="00143D3D"/>
    <w:rsid w:val="001466A8"/>
    <w:rsid w:val="001523EA"/>
    <w:rsid w:val="00154A30"/>
    <w:rsid w:val="001576CC"/>
    <w:rsid w:val="00164A1D"/>
    <w:rsid w:val="0017504D"/>
    <w:rsid w:val="001775D5"/>
    <w:rsid w:val="00181D71"/>
    <w:rsid w:val="0019437C"/>
    <w:rsid w:val="001968B3"/>
    <w:rsid w:val="001B14B2"/>
    <w:rsid w:val="001C11E0"/>
    <w:rsid w:val="001C39DE"/>
    <w:rsid w:val="001C66A1"/>
    <w:rsid w:val="001E31B0"/>
    <w:rsid w:val="001E560B"/>
    <w:rsid w:val="00202D08"/>
    <w:rsid w:val="00206121"/>
    <w:rsid w:val="00216280"/>
    <w:rsid w:val="00221811"/>
    <w:rsid w:val="00233853"/>
    <w:rsid w:val="002377F6"/>
    <w:rsid w:val="0027179B"/>
    <w:rsid w:val="00271C4D"/>
    <w:rsid w:val="00273457"/>
    <w:rsid w:val="002755DF"/>
    <w:rsid w:val="00277959"/>
    <w:rsid w:val="002863B3"/>
    <w:rsid w:val="002918FB"/>
    <w:rsid w:val="002A1A14"/>
    <w:rsid w:val="002B7B55"/>
    <w:rsid w:val="002C6CF5"/>
    <w:rsid w:val="002D00E6"/>
    <w:rsid w:val="002E12DC"/>
    <w:rsid w:val="00303872"/>
    <w:rsid w:val="00304B7A"/>
    <w:rsid w:val="003225E0"/>
    <w:rsid w:val="00335AA7"/>
    <w:rsid w:val="00335CFE"/>
    <w:rsid w:val="00340418"/>
    <w:rsid w:val="003432E8"/>
    <w:rsid w:val="00351450"/>
    <w:rsid w:val="00351ED6"/>
    <w:rsid w:val="00360F4F"/>
    <w:rsid w:val="00382332"/>
    <w:rsid w:val="00382640"/>
    <w:rsid w:val="0039198E"/>
    <w:rsid w:val="003935F1"/>
    <w:rsid w:val="00396F52"/>
    <w:rsid w:val="003A7A74"/>
    <w:rsid w:val="003A7BCF"/>
    <w:rsid w:val="003B720B"/>
    <w:rsid w:val="003D2AD8"/>
    <w:rsid w:val="003D4169"/>
    <w:rsid w:val="003D7F9F"/>
    <w:rsid w:val="003E52EC"/>
    <w:rsid w:val="003F3BB1"/>
    <w:rsid w:val="003F4D58"/>
    <w:rsid w:val="003F7275"/>
    <w:rsid w:val="0040099F"/>
    <w:rsid w:val="004061D0"/>
    <w:rsid w:val="004157D2"/>
    <w:rsid w:val="0041628B"/>
    <w:rsid w:val="004253E0"/>
    <w:rsid w:val="00435C12"/>
    <w:rsid w:val="004409EB"/>
    <w:rsid w:val="004445B7"/>
    <w:rsid w:val="004445BF"/>
    <w:rsid w:val="004557A1"/>
    <w:rsid w:val="00461B8E"/>
    <w:rsid w:val="0046485E"/>
    <w:rsid w:val="00465D15"/>
    <w:rsid w:val="004A3715"/>
    <w:rsid w:val="004A7B85"/>
    <w:rsid w:val="004B19A8"/>
    <w:rsid w:val="004B653D"/>
    <w:rsid w:val="004C117A"/>
    <w:rsid w:val="004C2941"/>
    <w:rsid w:val="004C2C76"/>
    <w:rsid w:val="004D0F2F"/>
    <w:rsid w:val="004D4471"/>
    <w:rsid w:val="004D5133"/>
    <w:rsid w:val="004F15BF"/>
    <w:rsid w:val="004F1784"/>
    <w:rsid w:val="004F3134"/>
    <w:rsid w:val="004F3B62"/>
    <w:rsid w:val="004F5490"/>
    <w:rsid w:val="00500417"/>
    <w:rsid w:val="005014F3"/>
    <w:rsid w:val="00503C4B"/>
    <w:rsid w:val="0050462F"/>
    <w:rsid w:val="00516AE0"/>
    <w:rsid w:val="005222F7"/>
    <w:rsid w:val="00522BEB"/>
    <w:rsid w:val="005262B5"/>
    <w:rsid w:val="0053182C"/>
    <w:rsid w:val="005344BB"/>
    <w:rsid w:val="00557A5D"/>
    <w:rsid w:val="005606A1"/>
    <w:rsid w:val="00562FCC"/>
    <w:rsid w:val="00567A63"/>
    <w:rsid w:val="005704D0"/>
    <w:rsid w:val="00585B38"/>
    <w:rsid w:val="005868B6"/>
    <w:rsid w:val="00587CFB"/>
    <w:rsid w:val="00594AB3"/>
    <w:rsid w:val="005964B2"/>
    <w:rsid w:val="00596F0A"/>
    <w:rsid w:val="0059789F"/>
    <w:rsid w:val="005B0405"/>
    <w:rsid w:val="005B1297"/>
    <w:rsid w:val="005B4D84"/>
    <w:rsid w:val="005C042C"/>
    <w:rsid w:val="005C2A60"/>
    <w:rsid w:val="005D6662"/>
    <w:rsid w:val="005E0276"/>
    <w:rsid w:val="005E0EF8"/>
    <w:rsid w:val="00606945"/>
    <w:rsid w:val="00610269"/>
    <w:rsid w:val="00610772"/>
    <w:rsid w:val="00616048"/>
    <w:rsid w:val="00622E35"/>
    <w:rsid w:val="006242C9"/>
    <w:rsid w:val="00624B42"/>
    <w:rsid w:val="00627F63"/>
    <w:rsid w:val="00651B78"/>
    <w:rsid w:val="00654D3C"/>
    <w:rsid w:val="00655B96"/>
    <w:rsid w:val="00656F86"/>
    <w:rsid w:val="00657D52"/>
    <w:rsid w:val="006747B4"/>
    <w:rsid w:val="00675B40"/>
    <w:rsid w:val="00683003"/>
    <w:rsid w:val="00697F3E"/>
    <w:rsid w:val="006A233B"/>
    <w:rsid w:val="006A5272"/>
    <w:rsid w:val="006B77A1"/>
    <w:rsid w:val="006C26AF"/>
    <w:rsid w:val="006D334E"/>
    <w:rsid w:val="006E5BF3"/>
    <w:rsid w:val="007024EC"/>
    <w:rsid w:val="0071225C"/>
    <w:rsid w:val="007177C0"/>
    <w:rsid w:val="007240F5"/>
    <w:rsid w:val="00732BC3"/>
    <w:rsid w:val="00734541"/>
    <w:rsid w:val="00744948"/>
    <w:rsid w:val="00745858"/>
    <w:rsid w:val="00757BDC"/>
    <w:rsid w:val="00761E15"/>
    <w:rsid w:val="00764895"/>
    <w:rsid w:val="00766078"/>
    <w:rsid w:val="00771B59"/>
    <w:rsid w:val="00775C88"/>
    <w:rsid w:val="007763EE"/>
    <w:rsid w:val="00781B1F"/>
    <w:rsid w:val="007A2F0B"/>
    <w:rsid w:val="007B0E57"/>
    <w:rsid w:val="007B0E8D"/>
    <w:rsid w:val="007B38B6"/>
    <w:rsid w:val="007C5A73"/>
    <w:rsid w:val="007C7CA6"/>
    <w:rsid w:val="007D3CE0"/>
    <w:rsid w:val="007D768F"/>
    <w:rsid w:val="007E57D0"/>
    <w:rsid w:val="007E72E1"/>
    <w:rsid w:val="007F4F5A"/>
    <w:rsid w:val="007F745B"/>
    <w:rsid w:val="00800CCA"/>
    <w:rsid w:val="0081351C"/>
    <w:rsid w:val="008142BA"/>
    <w:rsid w:val="00814359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0BDF"/>
    <w:rsid w:val="00852032"/>
    <w:rsid w:val="00860F30"/>
    <w:rsid w:val="00864B63"/>
    <w:rsid w:val="00885B1C"/>
    <w:rsid w:val="00890895"/>
    <w:rsid w:val="00891600"/>
    <w:rsid w:val="00896FBD"/>
    <w:rsid w:val="008A3885"/>
    <w:rsid w:val="008B0B2D"/>
    <w:rsid w:val="008B13C9"/>
    <w:rsid w:val="008B777B"/>
    <w:rsid w:val="008E7252"/>
    <w:rsid w:val="008E7610"/>
    <w:rsid w:val="008F419C"/>
    <w:rsid w:val="008F641E"/>
    <w:rsid w:val="009050CB"/>
    <w:rsid w:val="00910C5B"/>
    <w:rsid w:val="00911100"/>
    <w:rsid w:val="009121F2"/>
    <w:rsid w:val="0091532E"/>
    <w:rsid w:val="009373EA"/>
    <w:rsid w:val="00940627"/>
    <w:rsid w:val="0094154A"/>
    <w:rsid w:val="00943FCE"/>
    <w:rsid w:val="00953E73"/>
    <w:rsid w:val="00954D5E"/>
    <w:rsid w:val="009558A3"/>
    <w:rsid w:val="00955D88"/>
    <w:rsid w:val="0095735A"/>
    <w:rsid w:val="009742F6"/>
    <w:rsid w:val="00990612"/>
    <w:rsid w:val="0099784F"/>
    <w:rsid w:val="009A074B"/>
    <w:rsid w:val="009B3655"/>
    <w:rsid w:val="009C2E89"/>
    <w:rsid w:val="009C5BCC"/>
    <w:rsid w:val="009D12C1"/>
    <w:rsid w:val="009D61C8"/>
    <w:rsid w:val="009E0A30"/>
    <w:rsid w:val="009E3C0F"/>
    <w:rsid w:val="009F5A2D"/>
    <w:rsid w:val="009F7103"/>
    <w:rsid w:val="00A068B7"/>
    <w:rsid w:val="00A11031"/>
    <w:rsid w:val="00A11587"/>
    <w:rsid w:val="00A1236B"/>
    <w:rsid w:val="00A16E34"/>
    <w:rsid w:val="00A20640"/>
    <w:rsid w:val="00A2186D"/>
    <w:rsid w:val="00A22719"/>
    <w:rsid w:val="00A307DE"/>
    <w:rsid w:val="00A32947"/>
    <w:rsid w:val="00A40902"/>
    <w:rsid w:val="00A474AF"/>
    <w:rsid w:val="00A5020B"/>
    <w:rsid w:val="00A50D12"/>
    <w:rsid w:val="00A53EB3"/>
    <w:rsid w:val="00A635F6"/>
    <w:rsid w:val="00A72EB4"/>
    <w:rsid w:val="00A85E9F"/>
    <w:rsid w:val="00A86FA5"/>
    <w:rsid w:val="00A876D2"/>
    <w:rsid w:val="00A920BD"/>
    <w:rsid w:val="00A97127"/>
    <w:rsid w:val="00AA362E"/>
    <w:rsid w:val="00AA3BFE"/>
    <w:rsid w:val="00AB7C08"/>
    <w:rsid w:val="00AC133E"/>
    <w:rsid w:val="00AC474F"/>
    <w:rsid w:val="00AD0859"/>
    <w:rsid w:val="00AD5686"/>
    <w:rsid w:val="00AE2378"/>
    <w:rsid w:val="00B03DCC"/>
    <w:rsid w:val="00B14E56"/>
    <w:rsid w:val="00B14F9D"/>
    <w:rsid w:val="00B23ECD"/>
    <w:rsid w:val="00B249DF"/>
    <w:rsid w:val="00B4161A"/>
    <w:rsid w:val="00B4264F"/>
    <w:rsid w:val="00B46CAD"/>
    <w:rsid w:val="00B53039"/>
    <w:rsid w:val="00B53A12"/>
    <w:rsid w:val="00B54AA9"/>
    <w:rsid w:val="00B66193"/>
    <w:rsid w:val="00B7248A"/>
    <w:rsid w:val="00B85A6B"/>
    <w:rsid w:val="00B92FB2"/>
    <w:rsid w:val="00B93423"/>
    <w:rsid w:val="00BA7B97"/>
    <w:rsid w:val="00BA7D34"/>
    <w:rsid w:val="00BB16F1"/>
    <w:rsid w:val="00BB691C"/>
    <w:rsid w:val="00BC3B1E"/>
    <w:rsid w:val="00BD0D39"/>
    <w:rsid w:val="00BD6033"/>
    <w:rsid w:val="00BE0843"/>
    <w:rsid w:val="00BE49B0"/>
    <w:rsid w:val="00BE6C0B"/>
    <w:rsid w:val="00BF1AB1"/>
    <w:rsid w:val="00BF3C4E"/>
    <w:rsid w:val="00BF3C93"/>
    <w:rsid w:val="00BF6E4A"/>
    <w:rsid w:val="00BF7B7C"/>
    <w:rsid w:val="00C01AE4"/>
    <w:rsid w:val="00C070C5"/>
    <w:rsid w:val="00C1157A"/>
    <w:rsid w:val="00C11739"/>
    <w:rsid w:val="00C17B4D"/>
    <w:rsid w:val="00C21CDC"/>
    <w:rsid w:val="00C23409"/>
    <w:rsid w:val="00C23D99"/>
    <w:rsid w:val="00C23EB9"/>
    <w:rsid w:val="00C335D1"/>
    <w:rsid w:val="00C3532A"/>
    <w:rsid w:val="00C45A75"/>
    <w:rsid w:val="00C61770"/>
    <w:rsid w:val="00C623CA"/>
    <w:rsid w:val="00C6253F"/>
    <w:rsid w:val="00C6602A"/>
    <w:rsid w:val="00C674C2"/>
    <w:rsid w:val="00C80CAB"/>
    <w:rsid w:val="00C81875"/>
    <w:rsid w:val="00C8473E"/>
    <w:rsid w:val="00C90997"/>
    <w:rsid w:val="00C97AB1"/>
    <w:rsid w:val="00CA090B"/>
    <w:rsid w:val="00CA6279"/>
    <w:rsid w:val="00CA672F"/>
    <w:rsid w:val="00CC2DB3"/>
    <w:rsid w:val="00CC323C"/>
    <w:rsid w:val="00CC4234"/>
    <w:rsid w:val="00CC5A4C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11D54"/>
    <w:rsid w:val="00D2368C"/>
    <w:rsid w:val="00D24648"/>
    <w:rsid w:val="00D278BD"/>
    <w:rsid w:val="00D3379B"/>
    <w:rsid w:val="00D35822"/>
    <w:rsid w:val="00D37ADB"/>
    <w:rsid w:val="00D43480"/>
    <w:rsid w:val="00D45616"/>
    <w:rsid w:val="00D52208"/>
    <w:rsid w:val="00D63E4E"/>
    <w:rsid w:val="00D80C64"/>
    <w:rsid w:val="00D82ACB"/>
    <w:rsid w:val="00D92E51"/>
    <w:rsid w:val="00D93677"/>
    <w:rsid w:val="00D93E6D"/>
    <w:rsid w:val="00D96CD9"/>
    <w:rsid w:val="00D9762B"/>
    <w:rsid w:val="00DA69B4"/>
    <w:rsid w:val="00DB6D97"/>
    <w:rsid w:val="00DC32FD"/>
    <w:rsid w:val="00DD17F5"/>
    <w:rsid w:val="00DD27D1"/>
    <w:rsid w:val="00DD297D"/>
    <w:rsid w:val="00DE6697"/>
    <w:rsid w:val="00DE7A01"/>
    <w:rsid w:val="00DF6F1D"/>
    <w:rsid w:val="00E00651"/>
    <w:rsid w:val="00E01A29"/>
    <w:rsid w:val="00E12AC5"/>
    <w:rsid w:val="00E20D2B"/>
    <w:rsid w:val="00E2234C"/>
    <w:rsid w:val="00E45624"/>
    <w:rsid w:val="00E46F04"/>
    <w:rsid w:val="00E520DE"/>
    <w:rsid w:val="00E7331E"/>
    <w:rsid w:val="00E7415A"/>
    <w:rsid w:val="00E808CF"/>
    <w:rsid w:val="00EA54F0"/>
    <w:rsid w:val="00EB02C2"/>
    <w:rsid w:val="00EB08CE"/>
    <w:rsid w:val="00EB178D"/>
    <w:rsid w:val="00EB5B5B"/>
    <w:rsid w:val="00EC440B"/>
    <w:rsid w:val="00EC7673"/>
    <w:rsid w:val="00EC7CDA"/>
    <w:rsid w:val="00ED1188"/>
    <w:rsid w:val="00EE0304"/>
    <w:rsid w:val="00EF0E2B"/>
    <w:rsid w:val="00EF5980"/>
    <w:rsid w:val="00EF6F44"/>
    <w:rsid w:val="00F0138D"/>
    <w:rsid w:val="00F02A00"/>
    <w:rsid w:val="00F04A63"/>
    <w:rsid w:val="00F05049"/>
    <w:rsid w:val="00F12CC7"/>
    <w:rsid w:val="00F1730A"/>
    <w:rsid w:val="00F2223D"/>
    <w:rsid w:val="00F41938"/>
    <w:rsid w:val="00F600CE"/>
    <w:rsid w:val="00F6399A"/>
    <w:rsid w:val="00F661AE"/>
    <w:rsid w:val="00F7649C"/>
    <w:rsid w:val="00F84D25"/>
    <w:rsid w:val="00F84F1A"/>
    <w:rsid w:val="00F9582F"/>
    <w:rsid w:val="00F970A6"/>
    <w:rsid w:val="00FA2DCA"/>
    <w:rsid w:val="00FA72D3"/>
    <w:rsid w:val="00FB1A61"/>
    <w:rsid w:val="00FB6EBC"/>
    <w:rsid w:val="00FC02AD"/>
    <w:rsid w:val="00FC549B"/>
    <w:rsid w:val="00FD2E66"/>
    <w:rsid w:val="00FE2B7D"/>
    <w:rsid w:val="00FE33AB"/>
    <w:rsid w:val="00FE472C"/>
    <w:rsid w:val="00FF529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4DC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AA904D-E8F6-4D5E-A445-51CCAC6E20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74D4B-DAF0-46AB-8FE9-F6509DFC3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733C05-8295-485D-858C-E165DC26F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15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16</cp:revision>
  <cp:lastPrinted>2016-07-06T09:12:00Z</cp:lastPrinted>
  <dcterms:created xsi:type="dcterms:W3CDTF">2015-09-22T17:12:00Z</dcterms:created>
  <dcterms:modified xsi:type="dcterms:W3CDTF">2016-07-06T09:12:00Z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